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e9b6" w14:paraId="583e9b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7C1A64">
        <w:t>KUKI d.o.o. Varvari</w:t>
      </w:r>
      <w:r w:rsidR="00317FBA" w:rsidRPr="00317FBA">
        <w:t xml:space="preserve"> </w:t>
      </w:r>
      <w:r w:rsidR="007C1A64">
        <w:t>(</w:t>
      </w:r>
      <w:r w:rsidR="009533B5">
        <w:t>Poreč</w:t>
      </w:r>
      <w:r w:rsidR="007C1A64">
        <w:t>)</w:t>
      </w:r>
      <w:r w:rsidR="00C71B54">
        <w:t xml:space="preserve">, </w:t>
      </w:r>
      <w:r w:rsidR="00F02356">
        <w:t xml:space="preserve">Stancija Portun 10, </w:t>
      </w:r>
      <w:r w:rsidR="007D7A8F">
        <w:t xml:space="preserve"> OIB: </w:t>
      </w:r>
      <w:r w:rsidR="00F02356" w:rsidRPr="00F02356">
        <w:t>02942782303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02356">
        <w:t>KUKI d.o.o. Varvari</w:t>
      </w:r>
      <w:r w:rsidR="00F02356" w:rsidRPr="00317FBA">
        <w:t xml:space="preserve"> </w:t>
      </w:r>
      <w:r w:rsidR="00F02356">
        <w:t xml:space="preserve">(Poreč), Stancija Portun 10,  OIB: </w:t>
      </w:r>
      <w:r w:rsidR="00F02356" w:rsidRPr="00F02356">
        <w:t>02942782303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A4FE7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DA4FE7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F02356">
        <w:rPr>
          <w:b/>
          <w:lang w:val="pl-PL"/>
        </w:rPr>
        <w:t>09:10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 w:rsidRPr="009533B5">
      <w:pPr>
        <w:jc w:val="both"/>
      </w:pPr>
      <w:r>
        <w:tab/>
      </w:r>
      <w:r>
        <w:tab/>
        <w:t xml:space="preserve">- dužnik </w:t>
      </w:r>
      <w:r w:rsidR="00F02356">
        <w:t>KUKI d.o.o. Varvari</w:t>
      </w:r>
      <w:r w:rsidR="00F02356" w:rsidRPr="00317FBA">
        <w:t xml:space="preserve"> </w:t>
      </w:r>
      <w:r w:rsidR="00F02356">
        <w:t xml:space="preserve">(Poreč), Stancija Portun 10,  OIB: </w:t>
      </w:r>
      <w:r w:rsidR="00F02356" w:rsidRPr="00F02356">
        <w:t>02942782303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F02356">
        <w:rPr>
          <w:lang w:val="sv-SE"/>
        </w:rPr>
        <w:t>Doriano Knapić iz Varvari, Stancija Portun 10.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A0153D">
        <w:rPr>
          <w:lang w:val="sv-SE"/>
        </w:rPr>
        <w:t>Doriano Knapić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A0153D">
        <w:rPr>
          <w:lang w:val="sv-SE"/>
        </w:rPr>
        <w:t>Dorianu Knapiću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C382E">
        <w:t>8</w:t>
      </w:r>
      <w:r w:rsidR="003E00AF">
        <w:t xml:space="preserve">. </w:t>
      </w:r>
      <w:r w:rsidR="002C382E">
        <w:t xml:space="preserve">ožujka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105DB3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F02356">
        <w:t>KUKI d.o.o. Varvari</w:t>
      </w:r>
      <w:r w:rsidR="00F02356" w:rsidRPr="00317FBA">
        <w:t xml:space="preserve"> </w:t>
      </w:r>
      <w:r w:rsidR="00F02356">
        <w:t xml:space="preserve">(Poreč), Stancija Portun 10,  OIB: </w:t>
      </w:r>
      <w:r w:rsidR="00F02356" w:rsidRPr="00F02356">
        <w:t>02942782303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A0153D">
        <w:rPr>
          <w:lang w:val="sv-SE"/>
        </w:rPr>
        <w:t>Doriano Knapić iz Varvari, Stancija Portun 10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20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C1A64">
      <w:t>Posl. broj: 4 St-675/2017-4</w:t>
    </w:r>
  </w:p>
  <w:p w:rsidRDefault="0080420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C1A64">
      <w:t>675/2017-4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7FF3"/>
    <w:rsid w:val="00065532"/>
    <w:rsid w:val="000906D0"/>
    <w:rsid w:val="000959EB"/>
    <w:rsid w:val="000A7AEE"/>
    <w:rsid w:val="000C3E82"/>
    <w:rsid w:val="00105DB3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D55AD"/>
    <w:rsid w:val="00317FBA"/>
    <w:rsid w:val="00333A6A"/>
    <w:rsid w:val="00395F29"/>
    <w:rsid w:val="003B3E0F"/>
    <w:rsid w:val="003B74B1"/>
    <w:rsid w:val="003E00AF"/>
    <w:rsid w:val="00412B9B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79454F"/>
    <w:rsid w:val="007A287E"/>
    <w:rsid w:val="007C1A64"/>
    <w:rsid w:val="007D63ED"/>
    <w:rsid w:val="007D7A8F"/>
    <w:rsid w:val="00802205"/>
    <w:rsid w:val="00803878"/>
    <w:rsid w:val="00804200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8F011A"/>
    <w:rsid w:val="009477AC"/>
    <w:rsid w:val="009533B5"/>
    <w:rsid w:val="00985388"/>
    <w:rsid w:val="00996153"/>
    <w:rsid w:val="009A76DB"/>
    <w:rsid w:val="00A0153D"/>
    <w:rsid w:val="00A560B4"/>
    <w:rsid w:val="00A744D8"/>
    <w:rsid w:val="00AA155C"/>
    <w:rsid w:val="00AA70ED"/>
    <w:rsid w:val="00AD2235"/>
    <w:rsid w:val="00AE4EEF"/>
    <w:rsid w:val="00AF4620"/>
    <w:rsid w:val="00B17BB5"/>
    <w:rsid w:val="00B50DFB"/>
    <w:rsid w:val="00B56D8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66056"/>
    <w:rsid w:val="00DA4FE7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20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20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20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20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20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20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20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20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27860.05</izvorni_sadrzaj>
    <derivirana_varijabla naziv="DomainObject.Predmet.InicijalnaVrijednost_1">27860.05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KUKI d.o.o. VARVARI (Poreč)</izvorni_sadrzaj>
    <derivirana_varijabla naziv="DomainObject.Predmet.ProtustrankaFormated_1">  KUKI d.o.o. VARVARI (Poreč)</derivirana_varijabla>
  </DomainObject.Predmet.ProtustrankaFormated>
  <DomainObject.Predmet.ProtustrankaFormatedOIB>
    <izvorni_sadrzaj>  KUKI d.o.o. VARVARI (Poreč), OIB 02942782303</izvorni_sadrzaj>
    <derivirana_varijabla naziv="DomainObject.Predmet.ProtustrankaFormatedOIB_1">  KUKI d.o.o. VARVARI (Poreč), OIB 02942782303</derivirana_varijabla>
  </DomainObject.Predmet.ProtustrankaFormatedOIB>
  <DomainObject.Predmet.ProtustrankaFormatedWithAdress>
    <izvorni_sadrzaj> KUKI d.o.o. VARVARI (Poreč), Stancija Portun 10, 52440 Vrvari</izvorni_sadrzaj>
    <derivirana_varijabla naziv="DomainObject.Predmet.ProtustrankaFormatedWithAdress_1"> KUKI d.o.o. VARVARI (Poreč), Stancija Portun 10, 52440 Vrvari</derivirana_varijabla>
  </DomainObject.Predmet.ProtustrankaFormatedWithAdress>
  <DomainObject.Predmet.ProtustrankaFormatedWithAdressOIB>
    <izvorni_sadrzaj> KUKI d.o.o. VARVARI (Poreč), OIB 02942782303, Stancija Portun 10, 52440 Vrvari</izvorni_sadrzaj>
    <derivirana_varijabla naziv="DomainObject.Predmet.ProtustrankaFormatedWithAdressOIB_1"> KUKI d.o.o. VARVARI (Poreč), OIB 02942782303, Stancija Portun 10, 52440 Vrvari</derivirana_varijabla>
  </DomainObject.Predmet.ProtustrankaFormatedWithAdressOIB>
  <DomainObject.Predmet.ProtustrankaWithAdress>
    <izvorni_sadrzaj>KUKI d.o.o. VARVARI (Poreč) Stancija Portun 10, 52440 Vrvari</izvorni_sadrzaj>
    <derivirana_varijabla naziv="DomainObject.Predmet.ProtustrankaWithAdress_1">KUKI d.o.o. VARVARI (Poreč) Stancija Portun 10, 52440 Vrvari</derivirana_varijabla>
  </DomainObject.Predmet.ProtustrankaWithAdress>
  <DomainObject.Predmet.ProtustrankaWithAdressOIB>
    <izvorni_sadrzaj>KUKI d.o.o. VARVARI (Poreč), OIB 02942782303, Stancija Portun 10, 52440 Vrvari</izvorni_sadrzaj>
    <derivirana_varijabla naziv="DomainObject.Predmet.ProtustrankaWithAdressOIB_1">KUKI d.o.o. VARVARI (Poreč), OIB 02942782303, Stancija Portun 10, 52440 Vrvari</derivirana_varijabla>
  </DomainObject.Predmet.ProtustrankaWithAdressOIB>
  <DomainObject.Predmet.ProtustrankaNazivFormated>
    <izvorni_sadrzaj>KUKI d.o.o. VARVARI (Poreč)</izvorni_sadrzaj>
    <derivirana_varijabla naziv="DomainObject.Predmet.ProtustrankaNazivFormated_1">KUKI d.o.o. VARVARI (Poreč)</derivirana_varijabla>
  </DomainObject.Predmet.ProtustrankaNazivFormated>
  <DomainObject.Predmet.ProtustrankaNazivFormatedOIB>
    <izvorni_sadrzaj>KUKI d.o.o. VARVARI (Poreč), OIB 02942782303</izvorni_sadrzaj>
    <derivirana_varijabla naziv="DomainObject.Predmet.ProtustrankaNazivFormatedOIB_1">KUKI d.o.o. VARVARI (Poreč), OIB 02942782303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27860.05</izvorni_sadrzaj>
    <derivirana_varijabla naziv="DomainObject.Predmet.TrenutnaVrijednost_1">27860.05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KUKI d.o.o. VARVARI (Poreč)</item>
    </izvorni_sadrzaj>
    <derivirana_varijabla naziv="DomainObject.Predmet.ProtuStrankaListFormated_1">
      <item>KUKI d.o.o. VARVARI (Poreč)</item>
    </derivirana_varijabla>
  </DomainObject.Predmet.ProtuStrankaListFormated>
  <DomainObject.Predmet.ProtuStrankaListFormatedOIB>
    <izvorni_sadrzaj>
      <item>KUKI d.o.o. VARVARI (Poreč), OIB 02942782303</item>
    </izvorni_sadrzaj>
    <derivirana_varijabla naziv="DomainObject.Predmet.ProtuStrankaListFormatedOIB_1">
      <item>KUKI d.o.o. VARVARI (Poreč), OIB 02942782303</item>
    </derivirana_varijabla>
  </DomainObject.Predmet.ProtuStrankaListFormatedOIB>
  <DomainObject.Predmet.ProtuStrankaListFormatedWithAdress>
    <izvorni_sadrzaj>
      <item>KUKI d.o.o. VARVARI (Poreč), Stancija Portun 10, 52440 Vrvari</item>
    </izvorni_sadrzaj>
    <derivirana_varijabla naziv="DomainObject.Predmet.ProtuStrankaListFormatedWithAdress_1">
      <item>KUKI d.o.o. VARVARI (Poreč), Stancija Portun 10, 52440 Vrvari</item>
    </derivirana_varijabla>
  </DomainObject.Predmet.ProtuStrankaListFormatedWithAdress>
  <DomainObject.Predmet.ProtuStrankaListFormatedWithAdressOIB>
    <izvorni_sadrzaj>
      <item>KUKI d.o.o. VARVARI (Poreč), OIB 02942782303, Stancija Portun 10, 52440 Vrvari</item>
    </izvorni_sadrzaj>
    <derivirana_varijabla naziv="DomainObject.Predmet.ProtuStrankaListFormatedWithAdressOIB_1">
      <item>KUKI d.o.o. VARVARI (Poreč), OIB 02942782303, Stancija Portun 10, 52440 Vrvari</item>
    </derivirana_varijabla>
  </DomainObject.Predmet.ProtuStrankaListFormatedWithAdressOIB>
  <DomainObject.Predmet.ProtuStrankaListNazivFormated>
    <izvorni_sadrzaj>
      <item>KUKI d.o.o. VARVARI (Poreč)</item>
    </izvorni_sadrzaj>
    <derivirana_varijabla naziv="DomainObject.Predmet.ProtuStrankaListNazivFormated_1">
      <item>KUKI d.o.o. VARVARI (Poreč)</item>
    </derivirana_varijabla>
  </DomainObject.Predmet.ProtuStrankaListNazivFormated>
  <DomainObject.Predmet.ProtuStrankaListNazivFormatedOIB>
    <izvorni_sadrzaj>
      <item>KUKI d.o.o. VARVARI (Poreč), OIB 02942782303</item>
    </izvorni_sadrzaj>
    <derivirana_varijabla naziv="DomainObject.Predmet.ProtuStrankaListNazivFormatedOIB_1">
      <item>KUKI d.o.o. VARVARI (Poreč), OIB 02942782303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KUKI d.o.o. VARVARI (Poreč)</izvorni_sadrzaj>
    <derivirana_varijabla naziv="DomainObject.Predmet.ProtustrankaIDrugi_1">KUKI d.o.o. VARVARI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KUKI d.o.o. VARVARI (Poreč), OIB 02942782303, Stancija Portun 10, 52440 Vrvari</izvorni_sadrzaj>
    <derivirana_varijabla naziv="DomainObject.Predmet.ProtustrankaIDrugiAdressOIB_1">KUKI d.o.o. VARVARI (Poreč), OIB 02942782303, Stancija Portun 10,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KUKI d.o.o. VARVARI (Poreč)</item>
    </izvorni_sadrzaj>
    <derivirana_varijabla naziv="DomainObject.Predmet.SudioniciListNaziv_1">
      <item>FINANCIJSKA AGENCIJA, RC RIJEKA, PODRUŽNICA PULA, PULA</item>
      <item>KUKI d.o.o. VARVARI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KUKI d.o.o. VARVARI (Poreč), OIB 02942782303, Stancija Portun 10,52440 Vrvari</item>
    </izvorni_sadrzaj>
    <derivirana_varijabla naziv="DomainObject.Predmet.SudioniciListAdressOIB_1">
      <item>FINANCIJSKA AGENCIJA, RC RIJEKA, PODRUŽNICA PULA, PULA, OIB 85821130368, F. Kurelca 8,51000 Rijeka</item>
      <item>KUKI d.o.o. VARVARI (Poreč), OIB 02942782303, Stancija Portun 10,52440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02942782303</item>
    </izvorni_sadrzaj>
    <derivirana_varijabla naziv="DomainObject.Predmet.SudioniciListNazivOIB_1">
      <item>, OIB 85821130368</item>
      <item>, OIB 02942782303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4C7C9-D80D-42F1-8E03-B1C844535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3048</properties:Characters>
  <properties:Lines>82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2018-03-08T08:52:00Z</dcterms:created>
  <dc:creator>Jasmina Matika</dc:creator>
  <cp:lastModifiedBy>Sanja Prodan</cp:lastModifiedBy>
  <cp:lastPrinted>2018-03-08T08:56:00Z</cp:lastPrinted>
  <dcterms:modified xmlns:xsi="http://www.w3.org/2001/XMLSchema-instance" xsi:type="dcterms:W3CDTF">2018-03-08T08:56:00Z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(st-675-2017-4-KUKI d.o.o. 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