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557f8" w14:paraId="93557f8" w:rsidRDefault="009E7DA7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</w:t>
      </w:r>
      <w:r w:rsidR="0083759D" w:rsidRPr="00F20BF1">
        <w:rPr>
          <w:lang w:val="hr-HR"/>
        </w:rPr>
        <w:t xml:space="preserve"> </w:t>
      </w:r>
      <w:r w:rsidR="00796A02">
        <w:rPr>
          <w:lang w:val="hr-HR"/>
        </w:rPr>
        <w:t>St-501/15-4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3A7F3E">
        <w:t>Radovanu Raduki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796A02">
        <w:t>RADOVI ZA KRAJ d.o.o., OIB: 72791825184 sa sjedištem u Svetog Vida 6, 48000 Draganovec</w:t>
      </w:r>
      <w:r w:rsidR="001D5B1B">
        <w:t>, dana 09</w:t>
      </w:r>
      <w:r w:rsidR="00920620">
        <w:t xml:space="preserve">. </w:t>
      </w:r>
      <w:r w:rsidR="00693F86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796A02">
        <w:t>RADOVI ZA KRAJ d.o.o., OIB: 72791825184 sa sjedištem u Svetog Vida 6, 48000 Draganovec</w:t>
      </w:r>
      <w:r w:rsidR="00830E49">
        <w:t xml:space="preserve">, iznosi </w:t>
      </w:r>
      <w:r w:rsidR="00796A02">
        <w:t>133.975,45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796A02">
        <w:t>direktor</w:t>
      </w:r>
      <w:r w:rsidR="002E00D7">
        <w:t xml:space="preserve"> dužnika </w:t>
      </w:r>
      <w:r w:rsidR="00796A02">
        <w:t>Romano Rozman, OIB: 36916391486, Draganovec, Svetog Vida 6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796A02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693F86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>Dana</w:t>
      </w:r>
      <w:r w:rsidR="00210268">
        <w:rPr>
          <w:lang w:val="hr-HR"/>
        </w:rPr>
        <w:t xml:space="preserve"> </w:t>
      </w:r>
      <w:r w:rsidR="00796A02">
        <w:rPr>
          <w:lang w:val="hr-HR"/>
        </w:rPr>
        <w:t>30.10.2015.</w:t>
      </w:r>
      <w:r w:rsidR="00210268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796A02">
        <w:t>RADOVI ZA KRAJ d.o.o., OIB: 72791825184 sa sjedištem u Svetog Vida 6, 48000 Draganovec</w:t>
      </w:r>
      <w:r>
        <w:t>, navodeći da du</w:t>
      </w:r>
      <w:r w:rsidR="00715C85">
        <w:t xml:space="preserve">žnik na dan </w:t>
      </w:r>
      <w:r w:rsidR="00796A02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796A02">
        <w:t>133.975,45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D5B1B">
        <w:rPr>
          <w:lang w:val="hr-HR"/>
        </w:rPr>
        <w:t>09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693F86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3A7F3E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Radovan Raduka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693F86" w:rsidR="003E47E5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3146" w:rsidP="007F64E0" w:rsidR="006C3146">
      <w:r>
        <w:separator/>
      </w:r>
    </w:p>
  </w:endnote>
  <w:endnote w:id="0" w:type="continuationSeparator">
    <w:p w:rsidRDefault="006C3146" w:rsidP="007F64E0" w:rsidR="006C3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3146" w:rsidP="007F64E0" w:rsidR="006C3146">
      <w:r>
        <w:separator/>
      </w:r>
    </w:p>
  </w:footnote>
  <w:footnote w:id="0" w:type="continuationSeparator">
    <w:p w:rsidRDefault="006C3146" w:rsidP="007F64E0" w:rsidR="006C31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B57DE" w:rsidRPr="001B57DE">
      <w:rPr>
        <w:noProof/>
        <w:lang w:val="hr-HR"/>
      </w:rPr>
      <w:t>2</w:t>
    </w:r>
    <w:r>
      <w:fldChar w:fldCharType="end"/>
    </w:r>
  </w:p>
  <w:p w:rsidRDefault="009E7DA7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1</w:t>
    </w:r>
    <w:r w:rsidR="00715C85" w:rsidRPr="00F20BF1">
      <w:rPr>
        <w:lang w:val="hr-HR"/>
      </w:rPr>
      <w:t xml:space="preserve"> </w:t>
    </w:r>
    <w:r w:rsidR="00796A02">
      <w:rPr>
        <w:lang w:val="hr-HR"/>
      </w:rPr>
      <w:t>St-501/15-4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57DE"/>
    <w:rsid w:val="001B6843"/>
    <w:rsid w:val="001C1365"/>
    <w:rsid w:val="001C5E21"/>
    <w:rsid w:val="001D12CE"/>
    <w:rsid w:val="001D3518"/>
    <w:rsid w:val="001D352F"/>
    <w:rsid w:val="001D5567"/>
    <w:rsid w:val="001D5B1B"/>
    <w:rsid w:val="001E274D"/>
    <w:rsid w:val="001E50A7"/>
    <w:rsid w:val="001E5159"/>
    <w:rsid w:val="001F3DEA"/>
    <w:rsid w:val="001F7BE8"/>
    <w:rsid w:val="0020506B"/>
    <w:rsid w:val="00210268"/>
    <w:rsid w:val="00223271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68F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2BC2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04B5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B3F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93F86"/>
    <w:rsid w:val="006A2451"/>
    <w:rsid w:val="006A6246"/>
    <w:rsid w:val="006A727E"/>
    <w:rsid w:val="006A7FA4"/>
    <w:rsid w:val="006B1066"/>
    <w:rsid w:val="006B1282"/>
    <w:rsid w:val="006C3146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6A02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E7DA7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4082"/>
    <w:rsid w:val="00CA619F"/>
    <w:rsid w:val="00CB77FB"/>
    <w:rsid w:val="00CD4F45"/>
    <w:rsid w:val="00CD6518"/>
    <w:rsid w:val="00CE1C52"/>
    <w:rsid w:val="00CE2C44"/>
    <w:rsid w:val="00CE4A11"/>
    <w:rsid w:val="00CF4C26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4F9A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4A5"/>
    <w:rsid w:val="00F11670"/>
    <w:rsid w:val="00F138C4"/>
    <w:rsid w:val="00F20BF1"/>
    <w:rsid w:val="00F23525"/>
    <w:rsid w:val="00F25737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4310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St-501/2015</izvorni_sadrzaj>
    <derivirana_varijabla naziv="DomainObject.Predmet.OznakaBroj_1">St-501/2015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RADOVI ZA KRAJ društvo s ograničenom odgovornošću za građevinarstvo, trgovinu i usluge</izvorni_sadrzaj>
    <derivirana_varijabla naziv="DomainObject.Predmet.ProtustrankaFormated_1">  RADOVI ZA KRAJ društvo s ograničenom odgovornošću za građevinarstvo, trgovinu i usluge</derivirana_varijabla>
  </DomainObject.Predmet.ProtustrankaFormated>
  <DomainObject.Predmet.ProtustrankaFormatedOIB>
    <izvorni_sadrzaj>  RADOVI ZA KRAJ društvo s ograničenom odgovornošću za građevinarstvo, trgovinu i usluge, OIB 72791825184</izvorni_sadrzaj>
    <derivirana_varijabla naziv="DomainObject.Predmet.ProtustrankaFormatedOIB_1">  RADOVI ZA KRAJ društvo s ograničenom odgovornošću za građevinarstvo, trgovinu i usluge, OIB 72791825184</derivirana_varijabla>
  </DomainObject.Predmet.ProtustrankaFormatedOIB>
  <DomainObject.Predmet.ProtustrankaFormatedWithAdress>
    <izvorni_sadrzaj> RADOVI ZA KRAJ društvo s ograničenom odgovornošću za građevinarstvo, trgovinu i usluge, Svetog Vida 6, 48000 Draganovec</izvorni_sadrzaj>
    <derivirana_varijabla naziv="DomainObject.Predmet.ProtustrankaFormatedWithAdress_1"> RADOVI ZA KRAJ društvo s ograničenom odgovornošću za građevinarstvo, trgovinu i usluge, Svetog Vida 6, 48000 Draganovec</derivirana_varijabla>
  </DomainObject.Predmet.ProtustrankaFormatedWithAdress>
  <DomainObject.Predmet.ProtustrankaFormatedWithAdressOIB>
    <izvorni_sadrzaj> RADOVI ZA KRAJ društvo s ograničenom odgovornošću za građevinarstvo, trgovinu i usluge, OIB 72791825184, Svetog Vida 6, 48000 Draganovec</izvorni_sadrzaj>
    <derivirana_varijabla naziv="DomainObject.Predmet.ProtustrankaFormatedWithAdressOIB_1"> RADOVI ZA KRAJ društvo s ograničenom odgovornošću za građevinarstvo, trgovinu i usluge, OIB 72791825184, Svetog Vida 6, 48000 Draganovec</derivirana_varijabla>
  </DomainObject.Predmet.ProtustrankaFormatedWithAdressOIB>
  <DomainObject.Predmet.ProtustrankaWithAdress>
    <izvorni_sadrzaj>RADOVI ZA KRAJ društvo s ograničenom odgovornošću za građevinarstvo, trgovinu i usluge Svetog Vida 6, 48000 Draganovec</izvorni_sadrzaj>
    <derivirana_varijabla naziv="DomainObject.Predmet.ProtustrankaWithAdress_1">RADOVI ZA KRAJ društvo s ograničenom odgovornošću za građevinarstvo, trgovinu i usluge Svetog Vida 6, 48000 Draganovec</derivirana_varijabla>
  </DomainObject.Predmet.ProtustrankaWithAdress>
  <DomainObject.Predmet.ProtustrankaWithAdressOIB>
    <izvorni_sadrzaj>RADOVI ZA KRAJ društvo s ograničenom odgovornošću za građevinarstvo, trgovinu i usluge, OIB 72791825184, Svetog Vida 6, 48000 Draganovec</izvorni_sadrzaj>
    <derivirana_varijabla naziv="DomainObject.Predmet.ProtustrankaWithAdressOIB_1">RADOVI ZA KRAJ društvo s ograničenom odgovornošću za građevinarstvo, trgovinu i usluge, OIB 72791825184, Svetog Vida 6, 48000 Draganovec</derivirana_varijabla>
  </DomainObject.Predmet.ProtustrankaWithAdressOIB>
  <DomainObject.Predmet.ProtustrankaNazivFormated>
    <izvorni_sadrzaj>RADOVI ZA KRAJ društvo s ograničenom odgovornošću za građevinarstvo, trgovinu i usluge</izvorni_sadrzaj>
    <derivirana_varijabla naziv="DomainObject.Predmet.ProtustrankaNazivFormated_1">RADOVI ZA KRAJ društvo s ograničenom odgovornošću za građevinarstvo, trgovinu i usluge</derivirana_varijabla>
  </DomainObject.Predmet.ProtustrankaNazivFormated>
  <DomainObject.Predmet.ProtustrankaNazivFormatedOIB>
    <izvorni_sadrzaj>RADOVI ZA KRAJ društvo s ograničenom odgovornošću za građevinarstvo, trgovinu i usluge, OIB 72791825184</izvorni_sadrzaj>
    <derivirana_varijabla naziv="DomainObject.Predmet.ProtustrankaNazivFormatedOIB_1">RADOVI ZA KRAJ društvo s ograničenom odgovornošću za građevinarstvo, trgovinu i usluge, OIB 72791825184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133975.45</izvorni_sadrzaj>
    <derivirana_varijabla naziv="DomainObject.Predmet.TrenutnaVrijednost_1">133975.45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RADOVI ZA KRAJ društvo s ograničenom odgovornošću za građevinarstvo, trgovinu i usluge</item>
    </izvorni_sadrzaj>
    <derivirana_varijabla naziv="DomainObject.Predmet.ProtuStrankaListFormated_1">
      <item>RADOVI ZA KRAJ društvo s ograničenom odgovornošću za građevinarstvo, trgovinu i usluge</item>
    </derivirana_varijabla>
  </DomainObject.Predmet.ProtuStrankaListFormated>
  <DomainObject.Predmet.ProtuStrankaListFormatedOIB>
    <izvorni_sadrzaj>
      <item>RADOVI ZA KRAJ društvo s ograničenom odgovornošću za građevinarstvo, trgovinu i usluge, OIB 72791825184</item>
    </izvorni_sadrzaj>
    <derivirana_varijabla naziv="DomainObject.Predmet.ProtuStrankaListFormatedOIB_1">
      <item>RADOVI ZA KRAJ društvo s ograničenom odgovornošću za građevinarstvo, trgovinu i usluge, OIB 72791825184</item>
    </derivirana_varijabla>
  </DomainObject.Predmet.ProtuStrankaListFormatedOIB>
  <DomainObject.Predmet.ProtuStrankaListFormatedWithAdress>
    <izvorni_sadrzaj>
      <item>RADOVI ZA KRAJ društvo s ograničenom odgovornošću za građevinarstvo, trgovinu i usluge, Svetog Vida 6, 48000 Draganovec</item>
    </izvorni_sadrzaj>
    <derivirana_varijabla naziv="DomainObject.Predmet.ProtuStrankaListFormatedWithAdress_1">
      <item>RADOVI ZA KRAJ društvo s ograničenom odgovornošću za građevinarstvo, trgovinu i usluge, Svetog Vida 6, 48000 Draganovec</item>
    </derivirana_varijabla>
  </DomainObject.Predmet.ProtuStrankaListFormatedWithAdress>
  <DomainObject.Predmet.ProtuStrankaListFormatedWithAdressOIB>
    <izvorni_sadrzaj>
      <item>RADOVI ZA KRAJ društvo s ograničenom odgovornošću za građevinarstvo, trgovinu i usluge, OIB 72791825184, Svetog Vida 6, 48000 Draganovec</item>
    </izvorni_sadrzaj>
    <derivirana_varijabla naziv="DomainObject.Predmet.ProtuStrankaListFormatedWithAdressOIB_1">
      <item>RADOVI ZA KRAJ društvo s ograničenom odgovornošću za građevinarstvo, trgovinu i usluge, OIB 72791825184, Svetog Vida 6, 48000 Draganovec</item>
    </derivirana_varijabla>
  </DomainObject.Predmet.ProtuStrankaListFormatedWithAdressOIB>
  <DomainObject.Predmet.ProtuStrankaListNazivFormated>
    <izvorni_sadrzaj>
      <item>RADOVI ZA KRAJ društvo s ograničenom odgovornošću za građevinarstvo, trgovinu i usluge</item>
    </izvorni_sadrzaj>
    <derivirana_varijabla naziv="DomainObject.Predmet.ProtuStrankaListNazivFormated_1">
      <item>RADOVI ZA KRAJ društvo s ograničenom odgovornošću za građevinarstvo, trgovinu i usluge</item>
    </derivirana_varijabla>
  </DomainObject.Predmet.ProtuStrankaListNazivFormated>
  <DomainObject.Predmet.ProtuStrankaListNazivFormatedOIB>
    <izvorni_sadrzaj>
      <item>RADOVI ZA KRAJ društvo s ograničenom odgovornošću za građevinarstvo, trgovinu i usluge, OIB 72791825184</item>
    </izvorni_sadrzaj>
    <derivirana_varijabla naziv="DomainObject.Predmet.ProtuStrankaListNazivFormatedOIB_1">
      <item>RADOVI ZA KRAJ društvo s ograničenom odgovornošću za građevinarstvo, trgovinu i usluge, OIB 72791825184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RADOVI ZA KRAJ društvo s ograničenom odgovornošću za građevinarstvo, trgovinu i usluge</izvorni_sadrzaj>
    <derivirana_varijabla naziv="DomainObject.Predmet.ProtustrankaIDrugi_1">RADOVI ZA KRAJ društvo s ograničenom odgovornošću za građevinarstvo,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RADOVI ZA KRAJ društvo s ograničenom odgovornošću za građevinarstvo, trgovinu i usluge, OIB 72791825184, Svetog Vida 6, 48000 Draganovec</izvorni_sadrzaj>
    <derivirana_varijabla naziv="DomainObject.Predmet.ProtustrankaIDrugiAdressOIB_1">RADOVI ZA KRAJ društvo s ograničenom odgovornošću za građevinarstvo, trgovinu i usluge, OIB 72791825184, Svetog Vida 6, 48000 Draganovec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RADOVI ZA KRAJ društvo s ograničenom odgovornošću za građevinarstvo, trgovinu i usluge</item>
      <item>E-oglasna ploča</item>
      <item>Sudski registar, Trgovački sud u Varaždinu</item>
    </izvorni_sadrzaj>
    <derivirana_varijabla naziv="DomainObject.Predmet.SudioniciListNaziv_1">
      <item>Financijska agencija</item>
      <item>RADOVI ZA KRAJ društvo s ograničenom odgovornošću za građevinarstvo,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RADOVI ZA KRAJ društvo s ograničenom odgovornošću za građevinarstvo, trgovinu i usluge, OIB 72791825184, Svetog Vida 6,48000 Draganovec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RADOVI ZA KRAJ društvo s ograničenom odgovornošću za građevinarstvo, trgovinu i usluge, OIB 72791825184, Svetog Vida 6,48000 Draganovec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72791825184</item>
      <item>, OIB null</item>
    </izvorni_sadrzaj>
    <derivirana_varijabla naziv="DomainObject.Predmet.SudioniciListNazivOIB_1">
      <item>, OIB null</item>
      <item>, OIB 85821130368</item>
      <item>, OIB 72791825184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472</properties:Words>
  <properties:Characters>2526</properties:Characters>
  <properties:Lines>70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2015-11-09T08:56:00Z</dcterms:created>
  <dc:creator>user</dc:creator>
  <cp:lastModifiedBy>Marko Makaj</cp:lastModifiedBy>
  <cp:lastPrinted>2015-11-09T08:56:00Z</cp:lastPrinted>
  <dcterms:modified xmlns:xsi="http://www.w3.org/2001/XMLSchema-instance" xsi:type="dcterms:W3CDTF">2015-11-09T08:57:00Z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