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27e474" w14:paraId="a27e47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D5CA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D5CA6">
              <w:t>6</w:t>
            </w:r>
            <w:r>
              <w:t xml:space="preserve"> </w:t>
            </w:r>
            <w:r w:rsidR="00CD5CA6">
              <w:t>St</w:t>
            </w:r>
            <w:r w:rsidR="0092437B">
              <w:t>-</w:t>
            </w:r>
            <w:r w:rsidR="00CD5CA6">
              <w:t>493/2017-3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5CA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Trgovački sud u Varaždinu po sucu toga suda, Hugu Wedemeyer</w:t>
      </w:r>
      <w:r w:rsidR="00643753">
        <w:rPr>
          <w:rFonts w:hAnsi="Times New Roman" w:ascii="Times New Roman"/>
          <w:sz w:val="24"/>
          <w:szCs w:val="24"/>
        </w:rPr>
        <w:t>u</w:t>
      </w:r>
      <w:r w:rsidRPr="00CD5CA6">
        <w:rPr>
          <w:rFonts w:hAnsi="Times New Roman" w:ascii="Times New Roman"/>
          <w:sz w:val="24"/>
          <w:szCs w:val="24"/>
        </w:rPr>
        <w:t xml:space="preserve">, u predmetu u povodu zahtjeva Financijske agencije Regionalni centar Zagreb, Podružnica Varaždin, Augusta Cesarca 2, Varaždin, za pokretanje skraćenog stečajnog postupka protiv dužnika </w:t>
      </w:r>
      <w:r>
        <w:rPr>
          <w:rFonts w:hAnsi="Times New Roman" w:ascii="Times New Roman"/>
          <w:sz w:val="24"/>
          <w:szCs w:val="24"/>
        </w:rPr>
        <w:t>POSAVINA d.o.o., OIB: 15746927846, sa sjedištem u Kutnjak 110, 48317 Kutnjak, dana 29</w:t>
      </w:r>
      <w:r w:rsidRPr="00CD5CA6">
        <w:rPr>
          <w:rFonts w:hAnsi="Times New Roman" w:ascii="Times New Roman"/>
          <w:sz w:val="24"/>
          <w:szCs w:val="24"/>
        </w:rPr>
        <w:t>. rujna 2017. temeljem čl. 430. Stečajnog zakona (</w:t>
      </w:r>
      <w:r>
        <w:rPr>
          <w:rFonts w:hAnsi="Times New Roman" w:ascii="Times New Roman"/>
          <w:sz w:val="24"/>
          <w:szCs w:val="24"/>
        </w:rPr>
        <w:t>"</w:t>
      </w:r>
      <w:r w:rsidRPr="00CD5CA6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", broj 71/15</w:t>
      </w:r>
      <w:r w:rsidRPr="00CD5CA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dalje u tekstu: SZ</w:t>
      </w:r>
      <w:r w:rsidRPr="00CD5CA6">
        <w:rPr>
          <w:rFonts w:hAnsi="Times New Roman" w:ascii="Times New Roman"/>
          <w:sz w:val="24"/>
          <w:szCs w:val="24"/>
        </w:rPr>
        <w:t>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I/ Utvrđuje se da ukupni iznos evidentiranog duga dužnika </w:t>
      </w:r>
      <w:r>
        <w:rPr>
          <w:rFonts w:hAnsi="Times New Roman" w:ascii="Times New Roman"/>
          <w:sz w:val="24"/>
          <w:szCs w:val="24"/>
        </w:rPr>
        <w:t>POSAVINA d.o.o., OIB: 15746927846, sa sjedištem u Kutnjak 110, 48317 Kutnjak</w:t>
      </w:r>
      <w:r w:rsidRPr="00CD5CA6">
        <w:rPr>
          <w:rFonts w:hAnsi="Times New Roman" w:ascii="Times New Roman"/>
          <w:sz w:val="24"/>
          <w:szCs w:val="24"/>
        </w:rPr>
        <w:t xml:space="preserve">, iznosi </w:t>
      </w:r>
      <w:r w:rsidR="00643753">
        <w:rPr>
          <w:rFonts w:hAnsi="Times New Roman" w:ascii="Times New Roman"/>
          <w:sz w:val="24"/>
          <w:szCs w:val="24"/>
        </w:rPr>
        <w:t>7.360,00</w:t>
      </w:r>
      <w:r w:rsidRPr="00CD5CA6">
        <w:rPr>
          <w:rFonts w:hAnsi="Times New Roman" w:ascii="Times New Roman"/>
          <w:sz w:val="24"/>
          <w:szCs w:val="24"/>
        </w:rPr>
        <w:t xml:space="preserve"> kuna.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II/ Poziva se direktor dužnika </w:t>
      </w:r>
      <w:r w:rsidR="007A351E">
        <w:rPr>
          <w:rFonts w:hAnsi="Times New Roman" w:ascii="Times New Roman"/>
          <w:sz w:val="24"/>
          <w:szCs w:val="24"/>
        </w:rPr>
        <w:t>Ika Ilić, OIB: 03144008646, Kutnjak, Kutnjak 110</w:t>
      </w:r>
      <w:r w:rsidRPr="00CD5CA6">
        <w:rPr>
          <w:rFonts w:hAnsi="Times New Roman" w:ascii="Times New Roman"/>
          <w:sz w:val="24"/>
          <w:szCs w:val="24"/>
        </w:rP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broj spisa St-</w:t>
      </w:r>
      <w:r w:rsidR="00643753">
        <w:rPr>
          <w:rFonts w:hAnsi="Times New Roman" w:ascii="Times New Roman"/>
          <w:sz w:val="24"/>
          <w:szCs w:val="24"/>
        </w:rPr>
        <w:t>493/17</w:t>
      </w:r>
      <w:r w:rsidRPr="00CD5CA6">
        <w:rPr>
          <w:rFonts w:hAnsi="Times New Roman" w:ascii="Times New Roman"/>
          <w:sz w:val="24"/>
          <w:szCs w:val="24"/>
        </w:rPr>
        <w:t>– u koloni svrha uplate s time da nakon uplate u spis priloži dokaz – virmansku uplatnicu.</w:t>
      </w: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43753" w:rsidP="0049749B" w:rsidR="0064375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A351E" w:rsidP="00DC70E5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25</w:t>
      </w:r>
      <w:r w:rsidR="00CD5CA6" w:rsidRPr="00CD5CA6">
        <w:rPr>
          <w:rFonts w:hAnsi="Times New Roman" w:ascii="Times New Roman"/>
          <w:sz w:val="24"/>
          <w:szCs w:val="24"/>
        </w:rPr>
        <w:t>. rujna 2017., predlagatelj Financijska agencija, Regionalni centar Zagreb, Podružnica Varaždin podnio je prijedlog za otvaranje</w:t>
      </w:r>
      <w:r w:rsidR="00643753">
        <w:rPr>
          <w:rFonts w:hAnsi="Times New Roman" w:ascii="Times New Roman"/>
          <w:sz w:val="24"/>
          <w:szCs w:val="24"/>
        </w:rPr>
        <w:t xml:space="preserve"> skraćenog</w:t>
      </w:r>
      <w:r w:rsidR="00CD5CA6" w:rsidRPr="00CD5CA6">
        <w:rPr>
          <w:rFonts w:hAnsi="Times New Roman" w:ascii="Times New Roman"/>
          <w:sz w:val="24"/>
          <w:szCs w:val="24"/>
        </w:rPr>
        <w:t xml:space="preserve"> stečajnog postupka nad dužnikom </w:t>
      </w:r>
      <w:r>
        <w:rPr>
          <w:rFonts w:hAnsi="Times New Roman" w:ascii="Times New Roman"/>
          <w:sz w:val="24"/>
          <w:szCs w:val="24"/>
        </w:rPr>
        <w:t>POSAVINA d.o.o., OIB: 15746927846, sa sjedištem u Kutnjak 110, 48317 Kutnjak, navodeći da dužnik  na dan 21</w:t>
      </w:r>
      <w:r w:rsidR="00CD5CA6" w:rsidRPr="00CD5CA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</w:t>
      </w:r>
      <w:r w:rsidR="00CD5CA6" w:rsidRPr="00CD5CA6">
        <w:rPr>
          <w:rFonts w:hAnsi="Times New Roman" w:ascii="Times New Roman"/>
          <w:sz w:val="24"/>
          <w:szCs w:val="24"/>
        </w:rPr>
        <w:t xml:space="preserve"> 2017.</w:t>
      </w:r>
      <w:r>
        <w:rPr>
          <w:rFonts w:hAnsi="Times New Roman" w:ascii="Times New Roman"/>
          <w:sz w:val="24"/>
          <w:szCs w:val="24"/>
        </w:rPr>
        <w:t>,</w:t>
      </w:r>
      <w:r w:rsidR="00CD5CA6" w:rsidRPr="00CD5CA6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>
        <w:rPr>
          <w:rFonts w:hAnsi="Times New Roman" w:ascii="Times New Roman"/>
          <w:sz w:val="24"/>
          <w:szCs w:val="24"/>
        </w:rPr>
        <w:t>7.360,00</w:t>
      </w:r>
      <w:r w:rsidR="00CD5CA6" w:rsidRPr="00CD5CA6">
        <w:rPr>
          <w:rFonts w:hAnsi="Times New Roman" w:ascii="Times New Roman"/>
          <w:sz w:val="24"/>
          <w:szCs w:val="24"/>
        </w:rPr>
        <w:t xml:space="preserve"> kuna, te da dužnik nema zaposlenih.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A351E">
        <w:rPr>
          <w:rFonts w:hAnsi="Times New Roman" w:ascii="Times New Roman"/>
          <w:sz w:val="24"/>
          <w:szCs w:val="24"/>
        </w:rPr>
        <w:t>Stoga je sud sukladno čl. 430. i čl. 431. SZ-a, odlučio kao u izreci.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CD5CA6">
        <w:rPr>
          <w:rFonts w:hAnsi="Times New Roman" w:ascii="Times New Roman"/>
          <w:sz w:val="24"/>
          <w:szCs w:val="24"/>
        </w:rPr>
        <w:t>, 29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CD5CA6">
        <w:rPr>
          <w:rFonts w:hAnsi="Times New Roman" w:ascii="Times New Roman"/>
          <w:sz w:val="24"/>
          <w:szCs w:val="24"/>
        </w:rPr>
        <w:t>rujna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D5CA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Hugo Wedemeyer</w:t>
      </w:r>
      <w:r w:rsidR="0052480E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DNA:</w:t>
      </w: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 e-Oglasna ploča ovoga suda</w:t>
      </w:r>
    </w:p>
    <w:sectPr w:rsidSect="008659E3" w:rsidR="00CD5CA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C84" w:rsidP="00501147" w:rsidR="00804C84">
      <w:pPr>
        <w:spacing w:lineRule="auto" w:line="240" w:after="0"/>
      </w:pPr>
      <w:r>
        <w:separator/>
      </w:r>
    </w:p>
  </w:endnote>
  <w:endnote w:id="0" w:type="continuationSeparator">
    <w:p w:rsidRDefault="00804C84" w:rsidP="00501147" w:rsidR="00804C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C84" w:rsidP="00501147" w:rsidR="00804C84">
      <w:pPr>
        <w:spacing w:lineRule="auto" w:line="240" w:after="0"/>
      </w:pPr>
      <w:r>
        <w:separator/>
      </w:r>
    </w:p>
  </w:footnote>
  <w:footnote w:id="0" w:type="continuationSeparator">
    <w:p w:rsidRDefault="00804C84" w:rsidP="00501147" w:rsidR="00804C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2480E">
      <w:rPr>
        <w:rFonts w:hAnsi="Times New Roman" w:ascii="Times New Roman"/>
        <w:noProof/>
        <w:sz w:val="24"/>
        <w:szCs w:val="24"/>
      </w:rPr>
      <w:t>Poslovni broj: 6 St-493/2017-3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2480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266F"/>
    <w:rsid w:val="00450291"/>
    <w:rsid w:val="0049749B"/>
    <w:rsid w:val="004A0BD1"/>
    <w:rsid w:val="004E1C60"/>
    <w:rsid w:val="00501147"/>
    <w:rsid w:val="0052480E"/>
    <w:rsid w:val="005E1D89"/>
    <w:rsid w:val="005F633B"/>
    <w:rsid w:val="00643753"/>
    <w:rsid w:val="00685195"/>
    <w:rsid w:val="00741600"/>
    <w:rsid w:val="00757A30"/>
    <w:rsid w:val="007802E2"/>
    <w:rsid w:val="0078776D"/>
    <w:rsid w:val="007A351E"/>
    <w:rsid w:val="007A409A"/>
    <w:rsid w:val="00804C84"/>
    <w:rsid w:val="008659E3"/>
    <w:rsid w:val="008A6557"/>
    <w:rsid w:val="008C4EFB"/>
    <w:rsid w:val="008D05FD"/>
    <w:rsid w:val="0092437B"/>
    <w:rsid w:val="00940CBA"/>
    <w:rsid w:val="00957093"/>
    <w:rsid w:val="0096157B"/>
    <w:rsid w:val="0096563D"/>
    <w:rsid w:val="00975368"/>
    <w:rsid w:val="009C0539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D5CA6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017E4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8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8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8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8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8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8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8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8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POSAVINA d.o.o. za trgovinu, posredovanje i ugostiteljstvo zastupanog po punomoćniku Ika Ilić</izvorni_sadrzaj>
    <derivirana_varijabla naziv="DomainObject.Predmet.ProtustrankaFormated_1">  POSAVINA d.o.o. za trgovinu, posredovanje i ugostiteljstvo zastupanog po punomoćniku Ika Ilić</derivirana_varijabla>
  </DomainObject.Predmet.ProtustrankaFormated>
  <DomainObject.Predmet.ProtustrankaFormatedOIB>
    <izvorni_sadrzaj>  POSAVINA d.o.o. za trgovinu, posredovanje i ugostiteljstvo, OIB 15746927846 zastupanog po punomoćniku Ika Ilić</izvorni_sadrzaj>
    <derivirana_varijabla naziv="DomainObject.Predmet.ProtustrankaFormatedOIB_1">  POSAVINA d.o.o. za trgovinu, posredovanje i ugostiteljstvo, OIB 15746927846 zastupanog po punomoćniku Ika Ilić</derivirana_varijabla>
  </DomainObject.Predmet.ProtustrankaFormatedOIB>
  <DomainObject.Predmet.ProtustrankaFormatedWithAdress>
    <izvorni_sadrzaj> POSAVINA d.o.o. za trgovinu, posredovanje i ugostiteljstvo, Kutnjak 110, 48316 Kutnjak zastupanog po punomoćniku Ika Ilić</izvorni_sadrzaj>
    <derivirana_varijabla naziv="DomainObject.Predmet.ProtustrankaFormatedWithAdress_1"> POSAVINA d.o.o. za trgovinu, posredovanje i ugostiteljstvo, Kutnjak 110, 48316 Kutnjak zastupanog po punomoćniku Ika Ilić</derivirana_varijabla>
  </DomainObject.Predmet.ProtustrankaFormatedWithAdress>
  <DomainObject.Predmet.ProtustrankaFormatedWithAdressOIB>
    <izvorni_sadrzaj> POSAVINA d.o.o. za trgovinu, posredovanje i ugostiteljstvo, OIB 15746927846, Kutnjak 110, 48316 Kutnjak zastupanog po punomoćniku Ika Ilić</izvorni_sadrzaj>
    <derivirana_varijabla naziv="DomainObject.Predmet.ProtustrankaFormatedWithAdressOIB_1"> POSAVINA d.o.o. za trgovinu, posredovanje i ugostiteljstvo, OIB 15746927846, Kutnjak 110, 48316 Kutnjak zastupanog po punomoćniku Ika Ilić</derivirana_varijabla>
  </DomainObject.Predmet.ProtustrankaFormatedWithAdressOIB>
  <DomainObject.Predmet.ProtustrankaWithAdress>
    <izvorni_sadrzaj>POSAVINA d.o.o. za trgovinu, posredovanje i ugostiteljstvo Kutnjak 110, 48316 Kutnjak</izvorni_sadrzaj>
    <derivirana_varijabla naziv="DomainObject.Predmet.ProtustrankaWithAdress_1">POSAVINA d.o.o. za trgovinu, posredovanje i ugostiteljstvo Kutnjak 110, 48316 Kutnjak</derivirana_varijabla>
  </DomainObject.Predmet.ProtustrankaWithAdress>
  <DomainObject.Predmet.ProtustrankaWithAdressOIB>
    <izvorni_sadrzaj>POSAVINA d.o.o. za trgovinu, posredovanje i ugostiteljstvo, OIB 15746927846, Kutnjak 110, 48316 Kutnjak</izvorni_sadrzaj>
    <derivirana_varijabla naziv="DomainObject.Predmet.ProtustrankaWithAdressOIB_1">POSAVINA d.o.o. za trgovinu, posredovanje i ugostiteljstvo, OIB 15746927846, Kutnjak 110, 48316 Kutnjak</derivirana_varijabla>
  </DomainObject.Predmet.ProtustrankaWithAdressOIB>
  <DomainObject.Predmet.ProtustrankaNazivFormated>
    <izvorni_sadrzaj>POSAVINA d.o.o. za trgovinu, posredovanje i ugostiteljstvo</izvorni_sadrzaj>
    <derivirana_varijabla naziv="DomainObject.Predmet.ProtustrankaNazivFormated_1">POSAVINA d.o.o. za trgovinu, posredovanje i ugostiteljstvo</derivirana_varijabla>
  </DomainObject.Predmet.ProtustrankaNazivFormated>
  <DomainObject.Predmet.ProtustrankaNazivFormatedOIB>
    <izvorni_sadrzaj>POSAVINA d.o.o. za trgovinu, posredovanje i ugostiteljstvo, OIB 15746927846</izvorni_sadrzaj>
    <derivirana_varijabla naziv="DomainObject.Predmet.ProtustrankaNazivFormatedOIB_1">POSAVINA d.o.o. za trgovinu, posredovanje i ugostiteljstvo, OIB 15746927846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7360.00</izvorni_sadrzaj>
    <derivirana_varijabla naziv="DomainObject.Predmet.TrenutnaVrijednost_1">7360.00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POSAVINA d.o.o. za trgovinu, posredovanje i ugostiteljstvo zastupanog po punomoćniku Ika Ilić</item>
    </izvorni_sadrzaj>
    <derivirana_varijabla naziv="DomainObject.Predmet.ProtuStrankaListFormated_1">
      <item>POSAVINA d.o.o. za trgovinu, posredovanje i ugostiteljstvo zastupanog po punomoćniku Ika Ilić</item>
    </derivirana_varijabla>
  </DomainObject.Predmet.ProtuStrankaListFormated>
  <DomainObject.Predmet.ProtuStrankaListFormatedOIB>
    <izvorni_sadrzaj>
      <item>POSAVINA d.o.o. za trgovinu, posredovanje i ugostiteljstvo, OIB 15746927846 zastupanog po punomoćniku Ika Ilić</item>
    </izvorni_sadrzaj>
    <derivirana_varijabla naziv="DomainObject.Predmet.ProtuStrankaListFormatedOIB_1">
      <item>POSAVINA d.o.o. za trgovinu, posredovanje i ugostiteljstvo, OIB 15746927846 zastupanog po punomoćniku Ika Ilić</item>
    </derivirana_varijabla>
  </DomainObject.Predmet.ProtuStrankaListFormatedOIB>
  <DomainObject.Predmet.ProtuStrankaListFormatedWithAdress>
    <izvorni_sadrzaj>
      <item>POSAVINA d.o.o. za trgovinu, posredovanje i ugostiteljstvo, Kutnjak 110, 48316 Kutnjak zastupanog po punomoćniku Ika Ilić</item>
    </izvorni_sadrzaj>
    <derivirana_varijabla naziv="DomainObject.Predmet.ProtuStrankaListFormatedWithAdress_1">
      <item>POSAVINA d.o.o. za trgovinu, posredovanje i ugostiteljstvo, Kutnjak 110, 48316 Kutnjak zastupanog po punomoćniku Ika Ilić</item>
    </derivirana_varijabla>
  </DomainObject.Predmet.ProtuStrankaListFormatedWithAdress>
  <DomainObject.Predmet.ProtuStrankaListFormatedWithAdressOIB>
    <izvorni_sadrzaj>
      <item>POSAVINA d.o.o. za trgovinu, posredovanje i ugostiteljstvo, OIB 15746927846, Kutnjak 110, 48316 Kutnjak zastupanog po punomoćniku Ika Ilić</item>
    </izvorni_sadrzaj>
    <derivirana_varijabla naziv="DomainObject.Predmet.ProtuStrankaListFormatedWithAdressOIB_1">
      <item>POSAVINA d.o.o. za trgovinu, posredovanje i ugostiteljstvo, OIB 15746927846, Kutnjak 110, 48316 Kutnjak zastupanog po punomoćniku Ika Ilić</item>
    </derivirana_varijabla>
  </DomainObject.Predmet.ProtuStrankaListFormatedWithAdressOIB>
  <DomainObject.Predmet.ProtuStrankaListNazivFormated>
    <izvorni_sadrzaj>
      <item>POSAVINA d.o.o. za trgovinu, posredovanje i ugostiteljstvo</item>
    </izvorni_sadrzaj>
    <derivirana_varijabla naziv="DomainObject.Predmet.ProtuStrankaListNazivFormated_1">
      <item>POSAVINA d.o.o. za trgovinu, posredovanje i ugostiteljstvo</item>
    </derivirana_varijabla>
  </DomainObject.Predmet.ProtuStrankaListNazivFormated>
  <DomainObject.Predmet.ProtuStrankaListNazivFormatedOIB>
    <izvorni_sadrzaj>
      <item>POSAVINA d.o.o. za trgovinu, posredovanje i ugostiteljstvo, OIB 15746927846</item>
    </izvorni_sadrzaj>
    <derivirana_varijabla naziv="DomainObject.Predmet.ProtuStrankaListNazivFormatedOIB_1">
      <item>POSAVINA d.o.o. za trgovinu, posredovanje i ugostiteljstvo, OIB 15746927846</item>
    </derivirana_varijabla>
  </DomainObject.Predmet.ProtuStrankaListNazivFormatedOIB>
  <DomainObject.Predmet.OstaliListFormated>
    <izvorni_sadrzaj>
      <item>Sudski registar</item>
      <item>Ika Ilić punomoćnik sudionika u postupku POSAVINA d.o.o. za trgovinu, posredovanje i ugostiteljstvo</item>
    </izvorni_sadrzaj>
    <derivirana_varijabla naziv="DomainObject.Predmet.OstaliListFormated_1">
      <item>Sudski registar</item>
      <item>Ika Ilić punomoćnik sudionika u postupku POSAVINA d.o.o. za trgovinu, posredovanje i ugostiteljstvo</item>
    </derivirana_varijabla>
  </DomainObject.Predmet.OstaliListFormated>
  <DomainObject.Predmet.OstaliListFormatedOIB>
    <izvorni_sadrzaj>
      <item>Sudski registar</item>
      <item>Ika Ilić, OIB 03144008646 punomoćnik sudionika u postupku POSAVINA d.o.o. za trgovinu, posredovanje i ugostiteljstvo</item>
    </izvorni_sadrzaj>
    <derivirana_varijabla naziv="DomainObject.Predmet.OstaliListFormatedOIB_1">
      <item>Sudski registar</item>
      <item>Ika Ilić, OIB 03144008646 punomoćnik sudionika u postupku POSAVINA d.o.o. za trgovinu, posredovanje i ugostiteljstvo</item>
    </derivirana_varijabla>
  </DomainObject.Predmet.OstaliListFormatedOIB>
  <DomainObject.Predmet.OstaliListFormatedWithAdress>
    <izvorni_sadrzaj>
      <item>Sudski registar</item>
      <item>Ika Ilić, Kutnjak 110, 48316 Kutnjak punomoćnik sudionika u postupku POSAVINA d.o.o. za trgovinu, posredovanje i ugostiteljstvo</item>
    </izvorni_sadrzaj>
    <derivirana_varijabla naziv="DomainObject.Predmet.OstaliListFormatedWithAdress_1">
      <item>Sudski registar</item>
      <item>Ika Ilić, Kutnjak 110, 48316 Kutnjak punomoćnik sudionika u postupku POSAVINA d.o.o. za trgovinu, posredovanje i ugostiteljstvo</item>
    </derivirana_varijabla>
  </DomainObject.Predmet.OstaliListFormatedWithAdress>
  <DomainObject.Predmet.OstaliListFormatedWithAdressOIB>
    <izvorni_sadrzaj>
      <item>Sudski registar</item>
      <item>Ika Ilić, OIB 03144008646, Kutnjak 110, 48316 Kutnjak punomoćnik sudionika u postupku POSAVINA d.o.o. za trgovinu, posredovanje i ugostiteljstvo</item>
    </izvorni_sadrzaj>
    <derivirana_varijabla naziv="DomainObject.Predmet.OstaliListFormatedWithAdressOIB_1">
      <item>Sudski registar</item>
      <item>Ika Ilić, OIB 03144008646, Kutnjak 110, 48316 Kutnjak punomoćnik sudionika u postupku POSAVINA d.o.o. za trgovinu, posredovanje i ugostiteljstvo</item>
    </derivirana_varijabla>
  </DomainObject.Predmet.OstaliListFormatedWithAdressOIB>
  <DomainObject.Predmet.OstaliListNazivFormated>
    <izvorni_sadrzaj>
      <item>Sudski registar</item>
      <item>Ika Ilić</item>
    </izvorni_sadrzaj>
    <derivirana_varijabla naziv="DomainObject.Predmet.OstaliListNazivFormated_1">
      <item>Sudski registar</item>
      <item>Ika Ilić</item>
    </derivirana_varijabla>
  </DomainObject.Predmet.OstaliListNazivFormated>
  <DomainObject.Predmet.OstaliListNazivFormatedOIB>
    <izvorni_sadrzaj>
      <item>Sudski registar</item>
      <item>Ika Ilić, OIB 03144008646</item>
    </izvorni_sadrzaj>
    <derivirana_varijabla naziv="DomainObject.Predmet.OstaliListNazivFormatedOIB_1">
      <item>Sudski registar</item>
      <item>Ika Ilić, OIB 03144008646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POSAVINA d.o.o. za trgovinu, posredovanje i ugostiteljstvo</izvorni_sadrzaj>
    <derivirana_varijabla naziv="DomainObject.Predmet.ProtustrankaIDrugi_1">POSAVINA d.o.o. za trgovinu, posredovanje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POSAVINA d.o.o. za trgovinu, posredovanje i ugostiteljstvo, OIB 15746927846, Kutnjak 110, 48316 Kutnjak</izvorni_sadrzaj>
    <derivirana_varijabla naziv="DomainObject.Predmet.ProtustrankaIDrugiAdressOIB_1">POSAVINA d.o.o. za trgovinu, posredovanje i ugostiteljstvo, OIB 15746927846, Kutnjak 110, 48316 Kutnjak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POSAVINA d.o.o. za trgovinu, posredovanje i ugostiteljstvo</item>
      <item>Sudski registar</item>
      <item>Ika Ilić</item>
    </izvorni_sadrzaj>
    <derivirana_varijabla naziv="DomainObject.Predmet.SudioniciListNaziv_1">
      <item>Financijska agencija</item>
      <item>POSAVINA d.o.o. za trgovinu, posredovanje i ugostiteljstvo</item>
      <item>Sudski registar</item>
      <item>Ika Ilić</item>
    </derivirana_varijabla>
  </DomainObject.Predmet.SudioniciListNaziv>
  <DomainObject.Predmet.SudioniciListAdressOIB>
    <izvorni_sadrzaj>
      <item>Financijska agencija, OIB 85821130368, Ulica grada Vukovara 70,10000 Zagreb</item>
      <item>POSAVINA d.o.o. za trgovinu, posredovanje i ugostiteljstvo, OIB 15746927846, Kutnjak 110,48316 Kutnjak</item>
      <item>Sudski registar</item>
      <item>Ika Ilić, OIB 03144008646, Kutnjak 110,48316 Kutnjak</item>
    </izvorni_sadrzaj>
    <derivirana_varijabla naziv="DomainObject.Predmet.SudioniciListAdressOIB_1">
      <item>Financijska agencija, OIB 85821130368, Ulica grada Vukovara 70,10000 Zagreb</item>
      <item>POSAVINA d.o.o. za trgovinu, posredovanje i ugostiteljstvo, OIB 15746927846, Kutnjak 110,48316 Kutnjak</item>
      <item>Sudski registar</item>
      <item>Ika Ilić, OIB 03144008646, Kutnjak 110,48316 Kutnjak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15746927846</item>
      <item>, OIB null</item>
      <item>, OIB 03144008646</item>
    </izvorni_sadrzaj>
    <derivirana_varijabla naziv="DomainObject.Predmet.SudioniciListNazivOIB_1">
      <item>, OIB 85821130368</item>
      <item>, OIB 15746927846</item>
      <item>, OIB null</item>
      <item>, OIB 03144008646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09B7-D3AB-4694-A666-ECCAB5AFC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2619</properties:Characters>
  <properties:Lines>72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2017-09-29T08:15:00Z</dcterms:created>
  <dc:creator>Mirjana Mlinarić</dc:creator>
  <cp:lastModifiedBy>Marko Makaj</cp:lastModifiedBy>
  <cp:lastPrinted>2017-09-29T08:20:00Z</cp:lastPrinted>
  <dcterms:modified xmlns:xsi="http://www.w3.org/2001/XMLSchema-instance" xsi:type="dcterms:W3CDTF">2017-09-29T08:26:00Z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