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6871" w14:paraId="f4d6871" w:rsidRDefault="00A93908" w:rsidP="00BD0BCA" w:rsidR="00A93908">
      <w:pPr>
        <w:jc w:val="center"/>
        <w15:collapsed w:val="false"/>
        <w:rPr>
          <w:b/>
        </w:rPr>
      </w:pPr>
      <w:bookmarkStart w:name="_GoBack" w:id="0"/>
      <w:bookmarkEnd w:id="0"/>
    </w:p>
    <w:p w:rsidRDefault="00BD0BCA" w:rsidP="00BD0BCA" w:rsidR="00BD0BCA" w:rsidRPr="00EF6F6F">
      <w:pPr>
        <w:jc w:val="center"/>
        <w:rPr>
          <w:b/>
        </w:rPr>
      </w:pPr>
      <w:r w:rsidRPr="00EF6F6F">
        <w:rPr>
          <w:b/>
        </w:rPr>
        <w:t>TRGOVAČKI SUD U ZAGREBU</w:t>
      </w:r>
      <w:r>
        <w:rPr>
          <w:b/>
        </w:rPr>
        <w:t xml:space="preserve"> </w:t>
      </w:r>
    </w:p>
    <w:p w:rsidRDefault="00BD0BCA" w:rsidP="00BD0BCA" w:rsidR="00BD0BCA" w:rsidRPr="00EF6F6F">
      <w:pPr>
        <w:jc w:val="center"/>
      </w:pPr>
      <w:r>
        <w:t>Zagreb</w:t>
      </w:r>
      <w:r w:rsidRPr="00EF6F6F">
        <w:t xml:space="preserve">, </w:t>
      </w:r>
      <w:proofErr w:type="spellStart"/>
      <w:r>
        <w:t>Amruševa</w:t>
      </w:r>
      <w:proofErr w:type="spellEnd"/>
      <w:r>
        <w:t xml:space="preserve"> 2/II</w:t>
      </w:r>
    </w:p>
    <w:p w:rsidRDefault="00BD0BCA" w:rsidP="00BD0BCA" w:rsidR="00BD0BCA">
      <w:pPr>
        <w:rPr>
          <w:b/>
        </w:rPr>
      </w:pPr>
    </w:p>
    <w:p w:rsidRDefault="00EC75F7" w:rsidP="00BD0BCA" w:rsidR="00EC75F7">
      <w:pPr>
        <w:rPr>
          <w:b/>
        </w:rPr>
      </w:pPr>
    </w:p>
    <w:p w:rsidRDefault="00BD0BCA" w:rsidP="00BD0BCA" w:rsidR="00BD0BCA" w:rsidRPr="00EF6F6F">
      <w:pPr>
        <w:rPr>
          <w:b/>
        </w:rPr>
      </w:pPr>
    </w:p>
    <w:p w:rsidRDefault="00BD0BCA" w:rsidP="00BD0BCA" w:rsidR="00BD0BCA" w:rsidRPr="00EF6F6F">
      <w:pPr>
        <w:jc w:val="right"/>
        <w:rPr>
          <w:b/>
        </w:rPr>
      </w:pPr>
      <w:r w:rsidRPr="00EF6F6F">
        <w:rPr>
          <w:b/>
        </w:rPr>
        <w:t xml:space="preserve">Posl.br. </w:t>
      </w:r>
      <w:r>
        <w:rPr>
          <w:b/>
        </w:rPr>
        <w:t xml:space="preserve"> </w:t>
      </w:r>
      <w:r w:rsidRPr="00EF6F6F">
        <w:rPr>
          <w:b/>
        </w:rPr>
        <w:t xml:space="preserve"> St-</w:t>
      </w:r>
      <w:r>
        <w:rPr>
          <w:b/>
        </w:rPr>
        <w:t>988/18</w:t>
      </w:r>
    </w:p>
    <w:p w:rsidRDefault="00BD0BCA" w:rsidP="00BD0BCA" w:rsidR="00BD0BCA" w:rsidRPr="00EF6F6F">
      <w:pPr>
        <w:jc w:val="right"/>
      </w:pPr>
      <w:r w:rsidRPr="00EF6F6F">
        <w:t>Stečajni sudac:</w:t>
      </w:r>
      <w:r>
        <w:t>Ivana Koštarić Fegeš</w:t>
      </w:r>
    </w:p>
    <w:p w:rsidRDefault="00BD0BCA" w:rsidP="00BD0BCA" w:rsidR="00BD0BCA"/>
    <w:p w:rsidRDefault="00A93908" w:rsidP="00BD0BCA" w:rsidR="00A93908" w:rsidRPr="00EF6F6F"/>
    <w:p w:rsidRDefault="00BD0BCA" w:rsidP="00BD0BCA" w:rsidR="00BD0BCA" w:rsidRPr="00EF6F6F">
      <w:pPr>
        <w:rPr>
          <w:b/>
        </w:rPr>
      </w:pPr>
      <w:r>
        <w:rPr>
          <w:b/>
        </w:rPr>
        <w:t>Stečajna masa iza MELO NEKRETNINE</w:t>
      </w:r>
      <w:r w:rsidRPr="00EF6F6F">
        <w:rPr>
          <w:b/>
        </w:rPr>
        <w:t xml:space="preserve"> d.o.o. u stečaju</w:t>
      </w:r>
    </w:p>
    <w:p w:rsidRDefault="00BD0BCA" w:rsidP="00BD0BCA" w:rsidR="00BD0BCA" w:rsidRPr="00EF6F6F">
      <w:r w:rsidRPr="00EF6F6F">
        <w:t xml:space="preserve">Zagreb, </w:t>
      </w:r>
      <w:r>
        <w:t xml:space="preserve">Majstora </w:t>
      </w:r>
      <w:proofErr w:type="spellStart"/>
      <w:r>
        <w:t>Radonje</w:t>
      </w:r>
      <w:proofErr w:type="spellEnd"/>
      <w:r>
        <w:t xml:space="preserve"> 12</w:t>
      </w:r>
    </w:p>
    <w:p w:rsidRDefault="00BD0BCA" w:rsidP="00BD0BCA" w:rsidR="00BD0BCA">
      <w:proofErr w:type="spellStart"/>
      <w:r w:rsidRPr="00EF6F6F">
        <w:t>OIB</w:t>
      </w:r>
      <w:proofErr w:type="spellEnd"/>
      <w:r w:rsidRPr="00EF6F6F">
        <w:t>:</w:t>
      </w:r>
      <w:r>
        <w:t>56042706180</w:t>
      </w:r>
    </w:p>
    <w:p w:rsidRDefault="00A93908" w:rsidP="00BD0BCA" w:rsidR="00A93908" w:rsidRPr="00EF6F6F"/>
    <w:p w:rsidRDefault="00BD0BCA" w:rsidP="00BD0BCA" w:rsidR="00BD0BCA">
      <w:pPr>
        <w:rPr>
          <w:b/>
        </w:rPr>
      </w:pPr>
      <w:r w:rsidRPr="00EF6F6F">
        <w:rPr>
          <w:b/>
        </w:rPr>
        <w:tab/>
      </w:r>
      <w:r w:rsidRPr="00EF6F6F">
        <w:rPr>
          <w:b/>
        </w:rPr>
        <w:tab/>
      </w:r>
      <w:r w:rsidRPr="00EF6F6F">
        <w:rPr>
          <w:b/>
        </w:rPr>
        <w:tab/>
      </w:r>
    </w:p>
    <w:p w:rsidRDefault="00EC75F7" w:rsidP="00BD0BCA" w:rsidR="00EC75F7" w:rsidRPr="00EF6F6F">
      <w:pPr>
        <w:rPr>
          <w:b/>
        </w:rPr>
      </w:pPr>
    </w:p>
    <w:p w:rsidRDefault="00BD0BCA" w:rsidP="00BD0BCA" w:rsidR="00BD0BCA" w:rsidRPr="00301ECA">
      <w:pPr>
        <w:jc w:val="center"/>
        <w:rPr>
          <w:b/>
        </w:rPr>
      </w:pPr>
      <w:r w:rsidRPr="00301ECA">
        <w:rPr>
          <w:b/>
        </w:rPr>
        <w:t>I Z V J E Š Ć E</w:t>
      </w:r>
    </w:p>
    <w:p w:rsidRDefault="00BD0BCA" w:rsidP="00BD0BCA" w:rsidR="00BD0BCA" w:rsidRPr="00EF6F6F">
      <w:pPr>
        <w:jc w:val="center"/>
      </w:pPr>
      <w:r w:rsidRPr="00EF6F6F">
        <w:t xml:space="preserve">za izvještajno ročište </w:t>
      </w:r>
      <w:r w:rsidR="00A93908">
        <w:t xml:space="preserve">za dan </w:t>
      </w:r>
      <w:r w:rsidRPr="00EF6F6F">
        <w:t>2</w:t>
      </w:r>
      <w:r>
        <w:t>0</w:t>
      </w:r>
      <w:r w:rsidRPr="00EF6F6F">
        <w:t>.09.201</w:t>
      </w:r>
      <w:r>
        <w:t>8</w:t>
      </w:r>
      <w:r w:rsidRPr="00EF6F6F">
        <w:t>.g.</w:t>
      </w:r>
    </w:p>
    <w:p w:rsidRDefault="00BD0BCA" w:rsidP="00BD0BCA" w:rsidR="00BD0BCA" w:rsidRPr="00EF6F6F">
      <w:pPr>
        <w:jc w:val="center"/>
      </w:pPr>
      <w:r w:rsidRPr="00EF6F6F">
        <w:t>O GOSPODARSKOM  POLOŽAJU  STEČAJNOG  DUŽNIKA</w:t>
      </w:r>
    </w:p>
    <w:p w:rsidRDefault="00BD0BCA" w:rsidP="00BD0BCA" w:rsidR="00BD0BCA" w:rsidRPr="00EF6F6F">
      <w:pPr>
        <w:jc w:val="center"/>
      </w:pPr>
      <w:r w:rsidRPr="00EF6F6F">
        <w:t>__________________________________________________________________________</w:t>
      </w:r>
    </w:p>
    <w:p w:rsidRDefault="00BD0BCA" w:rsidP="00BD0BCA" w:rsidR="00BD0BCA" w:rsidRPr="00EF6F6F"/>
    <w:p w:rsidRDefault="00BD0BCA" w:rsidP="00BD0BCA" w:rsidR="00BD0BCA" w:rsidRPr="00EF6F6F"/>
    <w:p w:rsidRDefault="00BD0BCA" w:rsidP="00BD0BCA" w:rsidR="00BD0BCA" w:rsidRPr="00EF6F6F">
      <w:pPr>
        <w:ind w:right="23"/>
        <w:jc w:val="both"/>
      </w:pPr>
      <w:r w:rsidRPr="00EF6F6F">
        <w:t>1.</w:t>
      </w:r>
      <w:r w:rsidRPr="00EF6F6F">
        <w:tab/>
        <w:t>OSNOVNI  PODACI  O  STEČAJNOM  DUŽNIKU</w:t>
      </w:r>
    </w:p>
    <w:p w:rsidRDefault="00A93908" w:rsidP="00BD0BCA" w:rsidR="00A93908">
      <w:pPr>
        <w:tabs>
          <w:tab w:pos="284" w:val="left"/>
        </w:tabs>
        <w:ind w:right="23"/>
        <w:jc w:val="both"/>
      </w:pPr>
    </w:p>
    <w:p w:rsidRDefault="00A93908" w:rsidP="00BD0BCA" w:rsidR="00BD0BCA" w:rsidRPr="00EF6F6F">
      <w:pPr>
        <w:tabs>
          <w:tab w:pos="284" w:val="left"/>
        </w:tabs>
        <w:ind w:right="23"/>
        <w:jc w:val="both"/>
      </w:pPr>
      <w:r>
        <w:t>- Naziv trgovačkog društva</w:t>
      </w:r>
      <w:r w:rsidR="00BD0BCA" w:rsidRPr="00EF6F6F">
        <w:t>:</w:t>
      </w:r>
      <w:r>
        <w:t xml:space="preserve"> </w:t>
      </w:r>
      <w:r w:rsidR="00BD0BCA">
        <w:t>Stečajna masa iza MELO NEKRETNINE</w:t>
      </w:r>
      <w:r w:rsidR="00BD0BCA" w:rsidRPr="00EF6F6F">
        <w:t xml:space="preserve">  d.o.o. u stečaju</w:t>
      </w:r>
    </w:p>
    <w:p w:rsidRDefault="00BD0BCA" w:rsidP="00BD0BCA" w:rsidR="00BD0BCA" w:rsidRPr="00EF6F6F">
      <w:pPr>
        <w:tabs>
          <w:tab w:pos="284" w:val="left"/>
        </w:tabs>
        <w:ind w:right="23"/>
        <w:jc w:val="both"/>
      </w:pPr>
      <w:r w:rsidRPr="00EF6F6F">
        <w:t xml:space="preserve">- Sjedište: Zagreb, </w:t>
      </w:r>
      <w:r>
        <w:t xml:space="preserve">Majstora </w:t>
      </w:r>
      <w:proofErr w:type="spellStart"/>
      <w:r>
        <w:t>Radonje</w:t>
      </w:r>
      <w:proofErr w:type="spellEnd"/>
      <w:r>
        <w:t xml:space="preserve"> 12</w:t>
      </w:r>
    </w:p>
    <w:p w:rsidRDefault="00BD0BCA" w:rsidP="00BD0BCA" w:rsidR="00BD0BCA" w:rsidRPr="00EF6F6F">
      <w:pPr>
        <w:tabs>
          <w:tab w:pos="284" w:val="left"/>
        </w:tabs>
        <w:ind w:right="23"/>
        <w:jc w:val="both"/>
      </w:pPr>
      <w:r w:rsidRPr="00EF6F6F">
        <w:t xml:space="preserve">- </w:t>
      </w:r>
      <w:proofErr w:type="spellStart"/>
      <w:r w:rsidRPr="00EF6F6F">
        <w:t>OIB</w:t>
      </w:r>
      <w:proofErr w:type="spellEnd"/>
      <w:r w:rsidRPr="00EF6F6F">
        <w:t xml:space="preserve">: </w:t>
      </w:r>
      <w:r>
        <w:t>56042706180</w:t>
      </w:r>
    </w:p>
    <w:p w:rsidRDefault="00BD0BCA" w:rsidP="00BD0BCA" w:rsidR="00BD0BCA" w:rsidRPr="00EF6F6F">
      <w:pPr>
        <w:tabs>
          <w:tab w:pos="284" w:val="left"/>
        </w:tabs>
        <w:ind w:right="23"/>
        <w:jc w:val="both"/>
      </w:pPr>
      <w:r w:rsidRPr="00EF6F6F">
        <w:t xml:space="preserve">- </w:t>
      </w:r>
      <w:r w:rsidR="00A93908">
        <w:t xml:space="preserve"> </w:t>
      </w:r>
      <w:r w:rsidRPr="00EF6F6F">
        <w:t xml:space="preserve">Prijedlog za pokretanje stečajnog postupka podnijela je FINA </w:t>
      </w:r>
      <w:r>
        <w:t xml:space="preserve"> </w:t>
      </w:r>
    </w:p>
    <w:p w:rsidRDefault="00BD0BCA" w:rsidP="00BD0BCA" w:rsidR="00BD0BCA">
      <w:pPr>
        <w:tabs>
          <w:tab w:pos="284" w:val="left"/>
        </w:tabs>
        <w:ind w:right="23"/>
        <w:jc w:val="both"/>
      </w:pPr>
      <w:r w:rsidRPr="00EF6F6F">
        <w:t xml:space="preserve">-Trgovački sud u </w:t>
      </w:r>
      <w:r w:rsidR="00A93908">
        <w:t xml:space="preserve">Osijeku </w:t>
      </w:r>
      <w:r w:rsidRPr="00EF6F6F">
        <w:t>je Rješenjem od dana 0</w:t>
      </w:r>
      <w:r>
        <w:t>2</w:t>
      </w:r>
      <w:r w:rsidRPr="00EF6F6F">
        <w:t>.06.2017.g.</w:t>
      </w:r>
      <w:r w:rsidR="00A93908">
        <w:t xml:space="preserve"> skraćenim </w:t>
      </w:r>
      <w:r>
        <w:t>postupkom istovremeno</w:t>
      </w:r>
      <w:r w:rsidR="00A93908">
        <w:t xml:space="preserve"> </w:t>
      </w:r>
      <w:r w:rsidRPr="00EF6F6F">
        <w:t>otvorio</w:t>
      </w:r>
      <w:r>
        <w:t xml:space="preserve"> i zaključio</w:t>
      </w:r>
      <w:r w:rsidRPr="00EF6F6F">
        <w:t xml:space="preserve"> stečajni postupak</w:t>
      </w:r>
    </w:p>
    <w:p w:rsidRDefault="00BD0BCA" w:rsidP="00BD0BCA" w:rsidR="00BD0BCA" w:rsidRPr="00EF6F6F">
      <w:pPr>
        <w:tabs>
          <w:tab w:pos="284" w:val="left"/>
        </w:tabs>
        <w:ind w:right="23"/>
        <w:jc w:val="both"/>
      </w:pPr>
      <w:r>
        <w:t>-</w:t>
      </w:r>
      <w:r w:rsidR="00A93908">
        <w:t xml:space="preserve"> Trgovački sud u Zagrebu je</w:t>
      </w:r>
      <w:r>
        <w:t xml:space="preserve"> Rješenjem od 12. srpnja 2018.</w:t>
      </w:r>
      <w:r w:rsidR="00A93908">
        <w:t>g.</w:t>
      </w:r>
      <w:r>
        <w:t xml:space="preserve"> nastavio postupak kao Stečajna masa iza MELO NEKRETNINE d.o.o. u stečaju </w:t>
      </w:r>
    </w:p>
    <w:p w:rsidRDefault="00BD0BCA" w:rsidP="00BD0BCA" w:rsidR="00BD0BCA" w:rsidRPr="00EF6F6F">
      <w:pPr>
        <w:ind w:right="23"/>
      </w:pPr>
    </w:p>
    <w:p w:rsidRDefault="00BD0BCA" w:rsidP="00BD0BCA" w:rsidR="00BD0BCA" w:rsidRPr="00EF6F6F">
      <w:pPr>
        <w:ind w:right="23"/>
      </w:pPr>
    </w:p>
    <w:p w:rsidRDefault="00BD0BCA" w:rsidP="001E3707" w:rsidR="001E3707">
      <w:pPr>
        <w:ind w:right="23"/>
      </w:pPr>
      <w:r w:rsidRPr="00EF6F6F">
        <w:t>2.</w:t>
      </w:r>
      <w:r w:rsidRPr="00EF6F6F">
        <w:tab/>
        <w:t>RADNJE  NAKON  OTVARANJA  STEČAJA</w:t>
      </w:r>
    </w:p>
    <w:p w:rsidRDefault="001E3707" w:rsidP="001E3707" w:rsidR="001E3707">
      <w:pPr>
        <w:ind w:right="23"/>
      </w:pPr>
    </w:p>
    <w:p w:rsidRDefault="00BD0BCA" w:rsidP="001E3707" w:rsidR="001E3707">
      <w:pPr>
        <w:ind w:right="23"/>
      </w:pPr>
      <w:r w:rsidRPr="00EF6F6F">
        <w:t>- Izra</w:t>
      </w:r>
      <w:r w:rsidR="001E3707">
        <w:t>đen</w:t>
      </w:r>
      <w:r w:rsidRPr="00EF6F6F">
        <w:t xml:space="preserve"> </w:t>
      </w:r>
      <w:r w:rsidR="001E3707">
        <w:t xml:space="preserve">je </w:t>
      </w:r>
      <w:r w:rsidRPr="00EF6F6F">
        <w:t>novi štambilj</w:t>
      </w:r>
    </w:p>
    <w:p w:rsidRDefault="00BD0BCA" w:rsidP="001E3707" w:rsidR="001E3707">
      <w:pPr>
        <w:ind w:right="23"/>
      </w:pPr>
      <w:r w:rsidRPr="00EF6F6F">
        <w:t>- Izvrš</w:t>
      </w:r>
      <w:r w:rsidR="001E3707">
        <w:t>ena je</w:t>
      </w:r>
      <w:r w:rsidRPr="00EF6F6F">
        <w:t xml:space="preserve"> prijav</w:t>
      </w:r>
      <w:r w:rsidR="001E3707">
        <w:t>a</w:t>
      </w:r>
      <w:r w:rsidRPr="00EF6F6F">
        <w:t xml:space="preserve"> u Državnom zavodu za statistiku</w:t>
      </w:r>
    </w:p>
    <w:p w:rsidRDefault="00BD0BCA" w:rsidP="001E3707" w:rsidR="001E3707">
      <w:pPr>
        <w:ind w:right="23"/>
      </w:pPr>
      <w:r w:rsidRPr="00EF6F6F">
        <w:t>- Utvr</w:t>
      </w:r>
      <w:r w:rsidR="001E3707">
        <w:t>đeno je</w:t>
      </w:r>
      <w:r w:rsidRPr="00EF6F6F">
        <w:t xml:space="preserve"> stanje stečajne mase </w:t>
      </w:r>
    </w:p>
    <w:p w:rsidRDefault="001E3707" w:rsidP="001E3707" w:rsidR="00BD0BCA" w:rsidRPr="00EF6F6F">
      <w:pPr>
        <w:ind w:right="23"/>
      </w:pPr>
      <w:r>
        <w:t>- Izrađen je</w:t>
      </w:r>
      <w:r w:rsidR="00BD0BCA" w:rsidRPr="00EF6F6F">
        <w:t xml:space="preserve"> popis vjerovnika</w:t>
      </w:r>
    </w:p>
    <w:p w:rsidRDefault="00BD0BCA" w:rsidP="00BD0BCA" w:rsidR="00BD0BCA" w:rsidRPr="00EF6F6F">
      <w:pPr>
        <w:ind w:firstLine="360" w:right="23"/>
      </w:pPr>
      <w:r w:rsidRPr="00EF6F6F">
        <w:tab/>
      </w:r>
    </w:p>
    <w:p w:rsidRDefault="00BD0BCA" w:rsidP="00BD0BCA" w:rsidR="00BD0BCA" w:rsidRPr="00EF6F6F">
      <w:pPr>
        <w:ind w:right="23"/>
      </w:pPr>
    </w:p>
    <w:p w:rsidRDefault="00BD0BCA" w:rsidP="001E3707" w:rsidR="001E3707">
      <w:pPr>
        <w:ind w:right="23"/>
      </w:pPr>
      <w:r w:rsidRPr="00EF6F6F">
        <w:t>3.</w:t>
      </w:r>
      <w:r w:rsidRPr="00EF6F6F">
        <w:tab/>
        <w:t xml:space="preserve">GOSPODARSKI  POLOŽAJ  DUŽNIKA </w:t>
      </w:r>
    </w:p>
    <w:p w:rsidRDefault="001E3707" w:rsidP="001E3707" w:rsidR="001E3707">
      <w:pPr>
        <w:ind w:right="23"/>
      </w:pPr>
    </w:p>
    <w:p w:rsidRDefault="00BD0BCA" w:rsidP="001E3707" w:rsidR="001E3707">
      <w:pPr>
        <w:ind w:right="23"/>
      </w:pPr>
      <w:r w:rsidRPr="00EF6F6F">
        <w:t>- Stečajni dužnik</w:t>
      </w:r>
      <w:r>
        <w:t xml:space="preserve"> nije</w:t>
      </w:r>
      <w:r w:rsidRPr="00EF6F6F">
        <w:t xml:space="preserve"> obavljao </w:t>
      </w:r>
      <w:r w:rsidR="001E3707">
        <w:t>djelatnost</w:t>
      </w:r>
      <w:r>
        <w:t xml:space="preserve"> niti je imao poslovnih aktivnosti</w:t>
      </w:r>
      <w:r w:rsidRPr="00EF6F6F">
        <w:t xml:space="preserve"> </w:t>
      </w:r>
      <w:r>
        <w:t xml:space="preserve"> </w:t>
      </w:r>
      <w:r w:rsidRPr="00EF6F6F">
        <w:t xml:space="preserve"> </w:t>
      </w:r>
      <w:r>
        <w:t xml:space="preserve"> </w:t>
      </w:r>
    </w:p>
    <w:p w:rsidRDefault="00BD0BCA" w:rsidP="001E3707" w:rsidR="001E3707">
      <w:pPr>
        <w:ind w:right="23"/>
      </w:pPr>
      <w:r w:rsidRPr="00EF6F6F">
        <w:t>- Sjedište stečajnog dužnika</w:t>
      </w:r>
      <w:r w:rsidR="001E3707">
        <w:t xml:space="preserve"> bilo je </w:t>
      </w:r>
      <w:r w:rsidRPr="00EF6F6F">
        <w:t xml:space="preserve">u Zagrebu, </w:t>
      </w:r>
      <w:r>
        <w:t>Stubička 57</w:t>
      </w:r>
      <w:r w:rsidRPr="00EF6F6F">
        <w:t xml:space="preserve"> </w:t>
      </w:r>
      <w:r>
        <w:t xml:space="preserve"> </w:t>
      </w:r>
      <w:r w:rsidRPr="00EF6F6F">
        <w:t xml:space="preserve"> </w:t>
      </w:r>
    </w:p>
    <w:p w:rsidRDefault="00BD0BCA" w:rsidP="001E3707" w:rsidR="001E3707">
      <w:pPr>
        <w:ind w:right="23"/>
      </w:pPr>
      <w:r w:rsidRPr="00EF6F6F">
        <w:t>- Stečajni dužnik</w:t>
      </w:r>
      <w:r>
        <w:t xml:space="preserve"> nikada nije</w:t>
      </w:r>
      <w:r w:rsidRPr="00EF6F6F">
        <w:t xml:space="preserve"> </w:t>
      </w:r>
      <w:r>
        <w:t>poslovao</w:t>
      </w:r>
      <w:r w:rsidRPr="00EF6F6F">
        <w:t xml:space="preserve"> </w:t>
      </w:r>
      <w:r>
        <w:t xml:space="preserve"> </w:t>
      </w:r>
    </w:p>
    <w:p w:rsidRDefault="00BD0BCA" w:rsidP="001E3707" w:rsidR="00BD0BCA" w:rsidRPr="00EF6F6F">
      <w:pPr>
        <w:ind w:right="23"/>
      </w:pPr>
      <w:r w:rsidRPr="00EF6F6F">
        <w:t xml:space="preserve">- Stečajni dužnik nema zaposlenih radnika </w:t>
      </w:r>
    </w:p>
    <w:p w:rsidRDefault="00BD0BCA" w:rsidP="00BD0BCA" w:rsidR="00BD0BCA">
      <w:pPr>
        <w:ind w:right="23" w:left="360"/>
      </w:pPr>
    </w:p>
    <w:p w:rsidRDefault="001E3707" w:rsidP="00BD0BCA" w:rsidR="001E3707">
      <w:pPr>
        <w:ind w:right="23"/>
      </w:pPr>
    </w:p>
    <w:p w:rsidRDefault="00BD0BCA" w:rsidP="00BD0BCA" w:rsidR="00BD0BCA" w:rsidRPr="00EF6F6F">
      <w:pPr>
        <w:ind w:right="23"/>
      </w:pPr>
      <w:r w:rsidRPr="00EF6F6F">
        <w:t>4.</w:t>
      </w:r>
      <w:r w:rsidRPr="00EF6F6F">
        <w:tab/>
        <w:t>IMOVINA  STEČAJNOG  DUŽNIKA – PREDMETI  STEČAJNE MASE</w:t>
      </w:r>
    </w:p>
    <w:p w:rsidRDefault="00BD0BCA" w:rsidP="00BD0BCA" w:rsidR="00BD0BCA">
      <w:pPr>
        <w:tabs>
          <w:tab w:pos="284" w:val="left"/>
          <w:tab w:pos="426" w:val="left"/>
        </w:tabs>
        <w:rPr>
          <w:b/>
        </w:rPr>
      </w:pPr>
    </w:p>
    <w:p w:rsidRDefault="00BD0BCA" w:rsidP="001E3707" w:rsidR="001E3707">
      <w:pPr>
        <w:tabs>
          <w:tab w:pos="284" w:val="left"/>
          <w:tab w:pos="426" w:val="left"/>
        </w:tabs>
      </w:pPr>
      <w:r w:rsidRPr="00EF6F6F">
        <w:t>POKRETNINE</w:t>
      </w:r>
    </w:p>
    <w:p w:rsidRDefault="00BD0BCA" w:rsidP="001E3707" w:rsidR="00BD0BCA" w:rsidRPr="00EF6F6F">
      <w:pPr>
        <w:tabs>
          <w:tab w:pos="284" w:val="left"/>
          <w:tab w:pos="426" w:val="left"/>
        </w:tabs>
      </w:pPr>
      <w:r w:rsidRPr="00EF6F6F">
        <w:t xml:space="preserve">Dužnik </w:t>
      </w:r>
      <w:r>
        <w:t>nema</w:t>
      </w:r>
      <w:r w:rsidRPr="00EF6F6F">
        <w:t xml:space="preserve"> pokretnina</w:t>
      </w:r>
      <w:r w:rsidR="001E3707">
        <w:t>.</w:t>
      </w:r>
      <w:r w:rsidRPr="00EF6F6F">
        <w:t xml:space="preserve"> </w:t>
      </w:r>
      <w:r>
        <w:t xml:space="preserve"> </w:t>
      </w:r>
    </w:p>
    <w:p w:rsidRDefault="001E3707" w:rsidP="00BD0BCA" w:rsidR="001E3707">
      <w:pPr>
        <w:tabs>
          <w:tab w:pos="284" w:val="left"/>
        </w:tabs>
      </w:pPr>
    </w:p>
    <w:p w:rsidRDefault="00BD0BCA" w:rsidP="00BD0BCA" w:rsidR="00BD0BCA" w:rsidRPr="00EF6F6F">
      <w:pPr>
        <w:tabs>
          <w:tab w:pos="284" w:val="left"/>
        </w:tabs>
      </w:pPr>
      <w:r w:rsidRPr="00EF6F6F">
        <w:t>NEKRETNINE</w:t>
      </w:r>
    </w:p>
    <w:p w:rsidRDefault="00BD0BCA" w:rsidP="00282140" w:rsidR="00282140" w:rsidRPr="00EF6F6F">
      <w:pPr>
        <w:tabs>
          <w:tab w:pos="426" w:val="left"/>
        </w:tabs>
        <w:jc w:val="both"/>
      </w:pPr>
      <w:r>
        <w:t>Dužnik</w:t>
      </w:r>
      <w:r w:rsidR="00282140">
        <w:t xml:space="preserve"> ima nekretnine i to: upisanu u zemljišnim knjigama Općinskog suda u Šibeniku, Zemljišnoknjižnog odjela Šibenik, u zk.ul.br. 1116,  kuća </w:t>
      </w:r>
      <w:proofErr w:type="spellStart"/>
      <w:r w:rsidR="00282140">
        <w:t>stojna</w:t>
      </w:r>
      <w:proofErr w:type="spellEnd"/>
      <w:r w:rsidR="00282140">
        <w:t xml:space="preserve">, zk.č.br. 123/2, i vrt </w:t>
      </w:r>
      <w:proofErr w:type="spellStart"/>
      <w:r w:rsidR="00282140">
        <w:t>zk.č</w:t>
      </w:r>
      <w:proofErr w:type="spellEnd"/>
      <w:r w:rsidR="00282140">
        <w:t xml:space="preserve">. br.1989/1, sve u k.o. 330370 </w:t>
      </w:r>
      <w:proofErr w:type="spellStart"/>
      <w:r w:rsidR="00282140">
        <w:t>Žirje</w:t>
      </w:r>
      <w:proofErr w:type="spellEnd"/>
      <w:r w:rsidR="00282140">
        <w:t>.</w:t>
      </w:r>
    </w:p>
    <w:p w:rsidRDefault="00282140" w:rsidP="00BD0BCA" w:rsidR="00282140">
      <w:pPr>
        <w:tabs>
          <w:tab w:pos="426" w:val="left"/>
        </w:tabs>
        <w:jc w:val="both"/>
      </w:pPr>
    </w:p>
    <w:p w:rsidRDefault="00BD0BCA" w:rsidP="00282140" w:rsidR="00BD0BCA" w:rsidRPr="00EF6F6F">
      <w:pPr>
        <w:tabs>
          <w:tab w:pos="284" w:val="left"/>
          <w:tab w:pos="426" w:val="left"/>
        </w:tabs>
        <w:jc w:val="both"/>
      </w:pPr>
      <w:r w:rsidRPr="00EF6F6F">
        <w:t>POTRAŽIVANJA</w:t>
      </w:r>
    </w:p>
    <w:p w:rsidRDefault="00BD0BCA" w:rsidP="00282140" w:rsidR="00282140">
      <w:pPr>
        <w:tabs>
          <w:tab w:pos="360" w:val="left"/>
        </w:tabs>
      </w:pPr>
      <w:r w:rsidRPr="00EF6F6F">
        <w:t xml:space="preserve">Stečajni dužnik </w:t>
      </w:r>
      <w:r>
        <w:t>ima</w:t>
      </w:r>
      <w:r w:rsidRPr="00EF6F6F">
        <w:t xml:space="preserve"> potraživanja u iznosu od </w:t>
      </w:r>
      <w:r>
        <w:t>5.025,00</w:t>
      </w:r>
      <w:r w:rsidRPr="00EF6F6F">
        <w:t xml:space="preserve"> kn po </w:t>
      </w:r>
      <w:r>
        <w:t>blagajničkom dnevniku</w:t>
      </w:r>
      <w:r w:rsidR="00282140">
        <w:t>.</w:t>
      </w:r>
      <w:r w:rsidRPr="00EF6F6F">
        <w:t xml:space="preserve"> </w:t>
      </w:r>
      <w:r w:rsidRPr="00EF6F6F">
        <w:tab/>
      </w:r>
      <w:r w:rsidRPr="00EF6F6F">
        <w:tab/>
      </w:r>
      <w:r>
        <w:t xml:space="preserve"> </w:t>
      </w:r>
    </w:p>
    <w:p w:rsidRDefault="00BD0BCA" w:rsidP="00282140" w:rsidR="00BD0BCA" w:rsidRPr="00EF6F6F">
      <w:pPr>
        <w:tabs>
          <w:tab w:pos="360" w:val="left"/>
        </w:tabs>
      </w:pPr>
      <w:r w:rsidRPr="00EF6F6F">
        <w:t>PARNICE</w:t>
      </w:r>
    </w:p>
    <w:p w:rsidRDefault="00BD0BCA" w:rsidP="00BD0BCA" w:rsidR="00BD0BCA" w:rsidRPr="00EF6F6F">
      <w:pPr>
        <w:tabs>
          <w:tab w:pos="360" w:val="left"/>
        </w:tabs>
        <w:jc w:val="both"/>
      </w:pPr>
      <w:r w:rsidRPr="00EF6F6F">
        <w:t>Stečajni dužnik nema parnica koje vodi u svoju korist</w:t>
      </w:r>
    </w:p>
    <w:p w:rsidRDefault="00BD0BCA" w:rsidP="00BD0BCA" w:rsidR="00BD0BCA" w:rsidRPr="00EF6F6F">
      <w:pPr>
        <w:tabs>
          <w:tab w:pos="426" w:val="left"/>
        </w:tabs>
        <w:ind w:right="23"/>
        <w:rPr>
          <w:b/>
        </w:rPr>
      </w:pPr>
    </w:p>
    <w:p w:rsidRDefault="00BD0BCA" w:rsidP="00BD0BCA" w:rsidR="00BD0BCA">
      <w:pPr>
        <w:ind w:right="23"/>
        <w:rPr>
          <w:b/>
        </w:rPr>
      </w:pPr>
    </w:p>
    <w:p w:rsidRDefault="00282140" w:rsidP="00BD0BCA" w:rsidR="00282140" w:rsidRPr="00EF6F6F">
      <w:pPr>
        <w:ind w:right="23"/>
        <w:rPr>
          <w:b/>
        </w:rPr>
      </w:pPr>
    </w:p>
    <w:p w:rsidRDefault="00BD0BCA" w:rsidP="00282140" w:rsidR="00282140">
      <w:pPr>
        <w:ind w:right="23"/>
      </w:pPr>
      <w:r w:rsidRPr="00EF6F6F">
        <w:t>5.</w:t>
      </w:r>
      <w:r w:rsidRPr="00EF6F6F">
        <w:tab/>
        <w:t>OBVEZE STEČAJNOG DUŽNIKA</w:t>
      </w:r>
    </w:p>
    <w:p w:rsidRDefault="00282140" w:rsidP="00282140" w:rsidR="00282140">
      <w:pPr>
        <w:ind w:right="23"/>
      </w:pPr>
    </w:p>
    <w:p w:rsidRDefault="00BD0BCA" w:rsidP="00282140" w:rsidR="00282140">
      <w:pPr>
        <w:ind w:right="23"/>
      </w:pPr>
      <w:r w:rsidRPr="00EF6F6F">
        <w:t>Prema prijavljenim tražbinama vjerovnika obveze stečajnog dužnika:</w:t>
      </w:r>
    </w:p>
    <w:p w:rsidRDefault="00282140" w:rsidP="00282140" w:rsidR="00282140">
      <w:pPr>
        <w:ind w:right="23"/>
      </w:pPr>
    </w:p>
    <w:p w:rsidRDefault="00BD0BCA" w:rsidP="00282140" w:rsidR="00282140">
      <w:pPr>
        <w:ind w:right="23"/>
      </w:pPr>
      <w:r w:rsidRPr="00EF6F6F">
        <w:t xml:space="preserve">PRVI   VIŠI   ISPLATNI  RED : </w:t>
      </w:r>
      <w:r w:rsidRPr="00EF6F6F">
        <w:tab/>
        <w:t>0  VJEROVNIKA</w:t>
      </w:r>
    </w:p>
    <w:p w:rsidRDefault="00BD0BCA" w:rsidP="00282140" w:rsidR="00BD0BCA" w:rsidRPr="00EF6F6F">
      <w:pPr>
        <w:ind w:right="23"/>
      </w:pPr>
      <w:r w:rsidRPr="00EF6F6F">
        <w:t xml:space="preserve">DRUGI  VIŠI  ISPLATNI  RED:  </w:t>
      </w:r>
      <w:r w:rsidRPr="00EF6F6F">
        <w:tab/>
      </w:r>
      <w:r>
        <w:t>0</w:t>
      </w:r>
      <w:r w:rsidR="00282140">
        <w:t xml:space="preserve">  </w:t>
      </w:r>
      <w:r w:rsidRPr="00EF6F6F">
        <w:t xml:space="preserve">VJEROVNIKA  </w:t>
      </w:r>
      <w:r>
        <w:t xml:space="preserve"> </w:t>
      </w:r>
    </w:p>
    <w:p w:rsidRDefault="00282140" w:rsidP="00282140" w:rsidR="00BD0BCA" w:rsidRPr="00EF6F6F">
      <w:pPr>
        <w:tabs>
          <w:tab w:pos="360" w:val="left"/>
        </w:tabs>
      </w:pPr>
      <w:proofErr w:type="spellStart"/>
      <w:r>
        <w:t>RAZLUČNI</w:t>
      </w:r>
      <w:proofErr w:type="spellEnd"/>
      <w:r>
        <w:t xml:space="preserve">  VJEROVNICI:  </w:t>
      </w:r>
      <w:r>
        <w:tab/>
      </w:r>
      <w:r w:rsidR="00BD0BCA" w:rsidRPr="00EF6F6F">
        <w:t xml:space="preserve">0  VJEROVNIKA  </w:t>
      </w:r>
    </w:p>
    <w:p w:rsidRDefault="00282140" w:rsidP="00BD0BCA" w:rsidR="00BD0BCA" w:rsidRPr="00EF6F6F">
      <w:pPr>
        <w:tabs>
          <w:tab w:pos="426" w:val="left"/>
        </w:tabs>
        <w:ind w:right="23"/>
      </w:pPr>
      <w:r>
        <w:t>IZLUČNI VJEROVNIK:</w:t>
      </w:r>
      <w:r>
        <w:tab/>
      </w:r>
      <w:r>
        <w:tab/>
      </w:r>
      <w:r w:rsidR="00BD0BCA" w:rsidRPr="00EF6F6F">
        <w:t>0  VJEROVNIKA</w:t>
      </w:r>
      <w:r w:rsidR="00BD0BCA" w:rsidRPr="00EF6F6F">
        <w:tab/>
      </w:r>
    </w:p>
    <w:p w:rsidRDefault="00BD0BCA" w:rsidP="00BD0BCA" w:rsidR="00BD0BCA" w:rsidRPr="00EF6F6F">
      <w:pPr>
        <w:ind w:right="23"/>
        <w:rPr>
          <w:b/>
        </w:rPr>
      </w:pPr>
    </w:p>
    <w:p w:rsidRDefault="00BD0BCA" w:rsidP="00BD0BCA" w:rsidR="00BD0BCA" w:rsidRPr="00EF6F6F">
      <w:pPr>
        <w:ind w:right="23"/>
        <w:rPr>
          <w:b/>
        </w:rPr>
      </w:pPr>
    </w:p>
    <w:p w:rsidRDefault="00BD0BCA" w:rsidP="00BD0BCA" w:rsidR="00BD0BCA" w:rsidRPr="00EF6F6F">
      <w:pPr>
        <w:ind w:right="23"/>
      </w:pPr>
      <w:r w:rsidRPr="00EF6F6F">
        <w:t>6.</w:t>
      </w:r>
      <w:r w:rsidRPr="00EF6F6F">
        <w:tab/>
        <w:t>IMOVINA I OBVEZE</w:t>
      </w:r>
    </w:p>
    <w:p w:rsidRDefault="00BD0BCA" w:rsidP="00BD0BCA" w:rsidR="00BD0BCA" w:rsidRPr="00EF6F6F">
      <w:pPr>
        <w:ind w:right="23"/>
      </w:pPr>
      <w:r w:rsidRPr="00EF6F6F">
        <w:tab/>
      </w:r>
    </w:p>
    <w:p w:rsidRDefault="00BD0BCA" w:rsidP="00B52FEE" w:rsidR="00BD0BCA" w:rsidRPr="00EF6F6F">
      <w:pPr>
        <w:tabs>
          <w:tab w:pos="360" w:val="left"/>
          <w:tab w:pos="5812" w:val="left"/>
          <w:tab w:pos="5954" w:val="left"/>
        </w:tabs>
      </w:pPr>
      <w:r w:rsidRPr="00EF6F6F">
        <w:t>Obveze</w:t>
      </w:r>
      <w:r>
        <w:t xml:space="preserve"> prema vjerovnicima</w:t>
      </w:r>
      <w:r w:rsidR="00B52FEE">
        <w:t xml:space="preserve"> iznose:                             </w:t>
      </w:r>
      <w:r>
        <w:t>0,00</w:t>
      </w:r>
      <w:r w:rsidRPr="00EF6F6F">
        <w:rPr>
          <w:b/>
        </w:rPr>
        <w:t xml:space="preserve"> </w:t>
      </w:r>
      <w:r w:rsidRPr="00EF6F6F">
        <w:rPr>
          <w:bCs/>
        </w:rPr>
        <w:t>kn</w:t>
      </w:r>
    </w:p>
    <w:p w:rsidRDefault="00333FFB" w:rsidP="00BD0BCA" w:rsidR="00BD0BCA" w:rsidRPr="00EF6F6F">
      <w:pPr>
        <w:tabs>
          <w:tab w:pos="360" w:val="left"/>
        </w:tabs>
        <w:rPr>
          <w:b/>
        </w:rPr>
      </w:pPr>
      <w:r>
        <w:t xml:space="preserve">Imovina nije </w:t>
      </w:r>
      <w:proofErr w:type="spellStart"/>
      <w:r>
        <w:t>proc</w:t>
      </w:r>
      <w:r w:rsidR="00BD0BCA" w:rsidRPr="00EF6F6F">
        <w:t>jenjena</w:t>
      </w:r>
      <w:proofErr w:type="spellEnd"/>
      <w:r>
        <w:t>.</w:t>
      </w:r>
    </w:p>
    <w:p w:rsidRDefault="00BD0BCA" w:rsidP="00BD0BCA" w:rsidR="00BD0BCA" w:rsidRPr="00EF6F6F">
      <w:pPr>
        <w:rPr>
          <w:b/>
          <w:bCs/>
        </w:rPr>
      </w:pPr>
    </w:p>
    <w:p w:rsidRDefault="00BD0BCA" w:rsidP="00BD0BCA" w:rsidR="00BD0BCA" w:rsidRPr="00EF6F6F">
      <w:pPr>
        <w:ind w:right="23" w:left="708"/>
        <w:rPr>
          <w:b/>
        </w:rPr>
      </w:pPr>
    </w:p>
    <w:p w:rsidRDefault="00BD0BCA" w:rsidP="00BD0BCA" w:rsidR="00BD0BCA" w:rsidRPr="00EF6F6F">
      <w:pPr>
        <w:ind w:right="23"/>
      </w:pPr>
      <w:r w:rsidRPr="00EF6F6F">
        <w:t>7.</w:t>
      </w:r>
      <w:r w:rsidRPr="00EF6F6F">
        <w:tab/>
        <w:t xml:space="preserve"> PREDVIDIVI TROŠKOVI</w:t>
      </w:r>
    </w:p>
    <w:p w:rsidRDefault="00BD0BCA" w:rsidP="00BD0BCA" w:rsidR="00333FFB">
      <w:pPr>
        <w:ind w:right="23"/>
        <w:rPr>
          <w:b/>
        </w:rPr>
      </w:pPr>
      <w:r>
        <w:rPr>
          <w:b/>
        </w:rPr>
        <w:t xml:space="preserve"> </w:t>
      </w:r>
    </w:p>
    <w:p w:rsidRDefault="00BD0BCA" w:rsidP="00BD0BCA" w:rsidR="00BD0BCA">
      <w:pPr>
        <w:ind w:right="23"/>
      </w:pPr>
      <w:r w:rsidRPr="006C4D51">
        <w:t>-izrada štambilja</w:t>
      </w:r>
      <w:r>
        <w:t xml:space="preserve">                         </w:t>
      </w:r>
      <w:r w:rsidR="00333FFB">
        <w:t xml:space="preserve">                                </w:t>
      </w:r>
      <w:r>
        <w:t>150,00 kn</w:t>
      </w:r>
    </w:p>
    <w:p w:rsidRDefault="00BD0BCA" w:rsidP="00BD0BCA" w:rsidR="00BD0BCA">
      <w:pPr>
        <w:ind w:right="23"/>
      </w:pPr>
      <w:r>
        <w:t xml:space="preserve">-knjigovodstvene usluge           </w:t>
      </w:r>
      <w:r w:rsidR="00333FFB">
        <w:t xml:space="preserve">                               </w:t>
      </w:r>
      <w:r>
        <w:t>3.000,00 kn</w:t>
      </w:r>
    </w:p>
    <w:p w:rsidRDefault="00BD0BCA" w:rsidP="00BD0BCA" w:rsidR="00BD0BCA">
      <w:pPr>
        <w:ind w:right="23"/>
      </w:pPr>
      <w:r>
        <w:t xml:space="preserve">-troškovi puta do </w:t>
      </w:r>
      <w:r w:rsidR="00333FFB">
        <w:t xml:space="preserve">lokacije </w:t>
      </w:r>
      <w:r>
        <w:t>nekretnine 3 put</w:t>
      </w:r>
      <w:r w:rsidR="00333FFB">
        <w:t xml:space="preserve">a            </w:t>
      </w:r>
      <w:r>
        <w:t>3.000.00 kn</w:t>
      </w:r>
    </w:p>
    <w:p w:rsidRDefault="00BD0BCA" w:rsidP="00BD0BCA" w:rsidR="00BD0BCA">
      <w:pPr>
        <w:ind w:right="23"/>
      </w:pPr>
      <w:r>
        <w:t xml:space="preserve"> -troškovi vještačenja                  </w:t>
      </w:r>
      <w:r w:rsidR="00333FFB">
        <w:t xml:space="preserve">                             </w:t>
      </w:r>
      <w:r>
        <w:t>5.000,00 kn</w:t>
      </w:r>
    </w:p>
    <w:p w:rsidRDefault="00BD0BCA" w:rsidP="00BD0BCA" w:rsidR="00333FFB">
      <w:pPr>
        <w:ind w:right="23"/>
      </w:pPr>
      <w:r>
        <w:t>-nagrada stečajnom upravitelju ovisno o vrijednosti unovčenja stečajne mase prema Uredbi o kriterijima i načinu obračuna i plaćanja nagrade stečajnim upraviteljima ( Narodne novine br. 71/15) ako bi vrijednost imovine bila 400.000,00 kn  iznos nagrade bi bio 50.000, 00 kn bruto</w:t>
      </w:r>
      <w:r w:rsidR="00B52FEE">
        <w:t>.</w:t>
      </w:r>
    </w:p>
    <w:p w:rsidRDefault="00BD0BCA" w:rsidP="00BD0BCA" w:rsidR="00333FFB">
      <w:pPr>
        <w:ind w:right="23"/>
      </w:pPr>
      <w:r>
        <w:t xml:space="preserve">             </w:t>
      </w:r>
    </w:p>
    <w:p w:rsidRDefault="00BD0BCA" w:rsidP="00BD0BCA" w:rsidR="00BD0BCA" w:rsidRPr="00EF6F6F">
      <w:pPr>
        <w:ind w:right="23"/>
      </w:pPr>
      <w:r>
        <w:t xml:space="preserve">Ukupno:                               </w:t>
      </w:r>
      <w:r w:rsidR="00333FFB">
        <w:t xml:space="preserve">                             </w:t>
      </w:r>
      <w:r w:rsidR="00EC75F7">
        <w:t xml:space="preserve">    </w:t>
      </w:r>
      <w:r w:rsidR="00333FFB">
        <w:t xml:space="preserve"> </w:t>
      </w:r>
      <w:r>
        <w:t xml:space="preserve">61.150,00 kn         </w:t>
      </w:r>
    </w:p>
    <w:p w:rsidRDefault="00BD0BCA" w:rsidP="00BD0BCA" w:rsidR="00BD0BCA" w:rsidRPr="00EF6F6F">
      <w:pPr>
        <w:ind w:firstLine="360" w:right="23"/>
        <w:jc w:val="both"/>
      </w:pPr>
    </w:p>
    <w:p w:rsidRDefault="00BD0BCA" w:rsidP="00BD0BCA" w:rsidR="00BD0BCA">
      <w:pPr>
        <w:ind w:firstLine="360" w:right="23"/>
      </w:pPr>
    </w:p>
    <w:p w:rsidRDefault="00BD0BCA" w:rsidP="00BD0BCA" w:rsidR="00BD0BCA" w:rsidRPr="00EF6F6F">
      <w:pPr>
        <w:ind w:firstLine="360" w:right="23"/>
      </w:pPr>
    </w:p>
    <w:p w:rsidRDefault="00BD0BCA" w:rsidP="00B52FEE" w:rsidR="00B52FEE">
      <w:pPr>
        <w:ind w:right="23"/>
      </w:pPr>
      <w:r w:rsidRPr="00EF6F6F">
        <w:t xml:space="preserve">8. </w:t>
      </w:r>
      <w:r w:rsidRPr="00EF6F6F">
        <w:tab/>
      </w:r>
      <w:r>
        <w:t xml:space="preserve">RADNJE KOJE </w:t>
      </w:r>
      <w:r w:rsidR="00B52FEE">
        <w:t>ĆE SE</w:t>
      </w:r>
      <w:r>
        <w:t xml:space="preserve"> PODUZETI  </w:t>
      </w:r>
    </w:p>
    <w:p w:rsidRDefault="00B52FEE" w:rsidP="00B52FEE" w:rsidR="00B52FEE">
      <w:pPr>
        <w:ind w:right="23"/>
      </w:pPr>
    </w:p>
    <w:p w:rsidRDefault="00B52FEE" w:rsidP="00B52FEE" w:rsidR="00B52FEE">
      <w:pPr>
        <w:ind w:right="23"/>
      </w:pPr>
      <w:r>
        <w:t xml:space="preserve">- </w:t>
      </w:r>
      <w:r w:rsidR="00BD0BCA">
        <w:t xml:space="preserve">Procijeniti nekretninu  </w:t>
      </w:r>
    </w:p>
    <w:p w:rsidRDefault="00B52FEE" w:rsidP="00B52FEE" w:rsidR="00B52FEE">
      <w:pPr>
        <w:ind w:right="23"/>
        <w:jc w:val="both"/>
      </w:pPr>
      <w:r>
        <w:t xml:space="preserve">- </w:t>
      </w:r>
      <w:r w:rsidR="00BD0BCA">
        <w:t>predati nekretninu ugovorom</w:t>
      </w:r>
      <w:r>
        <w:t xml:space="preserve"> o prodaji, prema uvjetima proc</w:t>
      </w:r>
      <w:r w:rsidR="00BD0BCA">
        <w:t xml:space="preserve">jene, osnivaču s tim da u plati troškove postupka a preostali dio zadrži zbog nepotrebnih transakcija, ukoliko postoji interes kod istog. U protivnom prodaju ću obaviti oglašavanjem i prikupljanjem najpovoljnije ponude, a nakon odbitka odobrenih troškova preostali iznos uplatiti osnivaču sukladno čl.285 Stečajnog zakona.  </w:t>
      </w:r>
    </w:p>
    <w:p w:rsidRDefault="00B52FEE" w:rsidP="00B52FEE" w:rsidR="00B52FEE">
      <w:pPr>
        <w:ind w:right="23"/>
        <w:jc w:val="both"/>
      </w:pPr>
    </w:p>
    <w:p w:rsidRDefault="00B52FEE" w:rsidP="00B52FEE" w:rsidR="00B52FEE">
      <w:pPr>
        <w:ind w:right="23"/>
        <w:jc w:val="both"/>
      </w:pPr>
    </w:p>
    <w:p w:rsidRDefault="00B52FEE" w:rsidP="00B52FEE" w:rsidR="00B52FEE">
      <w:pPr>
        <w:ind w:right="23"/>
        <w:jc w:val="both"/>
      </w:pPr>
    </w:p>
    <w:p w:rsidRDefault="00B52FEE" w:rsidP="00B52FEE" w:rsidR="00B52FEE">
      <w:pPr>
        <w:ind w:right="23"/>
        <w:jc w:val="both"/>
      </w:pPr>
    </w:p>
    <w:p w:rsidRDefault="00BD0BCA" w:rsidP="00B52FEE" w:rsidR="00BD0BCA" w:rsidRPr="00EF6F6F">
      <w:pPr>
        <w:ind w:right="23"/>
        <w:jc w:val="both"/>
      </w:pPr>
      <w:r w:rsidRPr="00EF6F6F">
        <w:t>U  Zagrebu, 1</w:t>
      </w:r>
      <w:r>
        <w:t>0</w:t>
      </w:r>
      <w:r w:rsidRPr="00EF6F6F">
        <w:t>.09.201</w:t>
      </w:r>
      <w:r>
        <w:t>8</w:t>
      </w:r>
      <w:r w:rsidRPr="00EF6F6F">
        <w:t>.</w:t>
      </w:r>
      <w:r>
        <w:t>g.</w:t>
      </w:r>
    </w:p>
    <w:p w:rsidRDefault="00BD0BCA" w:rsidP="00BD0BCA" w:rsidR="00BD0BCA" w:rsidRPr="00EF6F6F">
      <w:pPr>
        <w:ind w:firstLine="360"/>
      </w:pPr>
    </w:p>
    <w:p w:rsidRDefault="00BD0BCA" w:rsidP="00B52FEE" w:rsidR="00BD0BCA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BD0BCA" w:rsidP="00B52FEE" w:rsidR="00BD0BCA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BD0BCA" w:rsidP="00BD0BCA" w:rsidR="00BD0BCA" w:rsidRPr="00EF6F6F"/>
    <w:p w:rsidRDefault="00BD0BCA" w:rsidP="00BD0BCA" w:rsidR="00BD0BCA" w:rsidRPr="00EF6F6F"/>
    <w:p w:rsidRDefault="00864516" w:rsidR="00864516"/>
    <w:sectPr w:rsidSect="0098777C" w:rsidR="00864516">
      <w:headerReference w:type="default" r:id="rId9"/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406" w:rsidP="00BD0BCA" w:rsidR="009F1406">
      <w:r>
        <w:separator/>
      </w:r>
    </w:p>
  </w:endnote>
  <w:endnote w:id="0" w:type="continuationSeparator">
    <w:p w:rsidRDefault="009F1406" w:rsidP="00BD0BCA" w:rsidR="009F1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406" w:rsidP="00BD0BCA" w:rsidR="009F1406">
      <w:r>
        <w:separator/>
      </w:r>
    </w:p>
  </w:footnote>
  <w:footnote w:id="0" w:type="continuationSeparator">
    <w:p w:rsidRDefault="009F1406" w:rsidP="00BD0BCA" w:rsidR="009F1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F13" w:rsidP="00420558" w:rsidR="00420558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 xml:space="preserve">ANTE </w:t>
    </w:r>
    <w:proofErr w:type="spellStart"/>
    <w:r w:rsidRPr="003829CB">
      <w:rPr>
        <w:i/>
        <w:color w:val="808080"/>
      </w:rPr>
      <w:t>JUKIĆ</w:t>
    </w:r>
    <w:proofErr w:type="spellEnd"/>
  </w:p>
  <w:p w:rsidRDefault="00007F13" w:rsidP="00420558" w:rsidR="00420558" w:rsidRP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12, Zagreb, </w:t>
    </w:r>
    <w:hyperlink r:id="rId1" w:history="true">
      <w:r w:rsidRPr="00BD0BCA">
        <w:rPr>
          <w:rStyle w:val="Hiperveza"/>
          <w:i/>
          <w:color w:val="808080"/>
          <w:u w:val="none"/>
        </w:rPr>
        <w:t>ajukic.zg@gmail.com</w:t>
      </w:r>
    </w:hyperlink>
    <w:r>
      <w:rPr>
        <w:i/>
        <w:color w:val="808080"/>
      </w:rPr>
      <w:t xml:space="preserve"> ___________________________________________________________________________</w:t>
    </w:r>
  </w:p>
  <w:p w:rsidRDefault="00271A5B" w:rsidR="004205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BCA"/>
    <w:rsid w:val="00007F13"/>
    <w:rsid w:val="001E3707"/>
    <w:rsid w:val="00271A5B"/>
    <w:rsid w:val="00282140"/>
    <w:rsid w:val="00333FFB"/>
    <w:rsid w:val="003C76E5"/>
    <w:rsid w:val="00687C36"/>
    <w:rsid w:val="00864516"/>
    <w:rsid w:val="009F1406"/>
    <w:rsid w:val="00A93908"/>
    <w:rsid w:val="00AF461B"/>
    <w:rsid w:val="00B52FEE"/>
    <w:rsid w:val="00BD0BCA"/>
    <w:rsid w:val="00CA57BC"/>
    <w:rsid w:val="00D3445D"/>
    <w:rsid w:val="00EC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0B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0B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0BCA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D0BCA"/>
    <w:rPr>
      <w:color w:val="0000FF"/>
      <w:u w:val="single"/>
    </w:rPr>
  </w:style>
  <w:style w:styleId="Podnoje" w:type="paragraph">
    <w:name w:val="footer"/>
    <w:basedOn w:val="Normal"/>
    <w:link w:val="PodnojeChar"/>
    <w:uiPriority w:val="99"/>
    <w:semiHidden/>
    <w:unhideWhenUsed/>
    <w:rsid w:val="00BD0B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D0BC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45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A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A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A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A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0B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0B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0BCA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D0BCA"/>
    <w:rPr>
      <w:color w:val="0000FF"/>
      <w:u w:val="single"/>
    </w:rPr>
  </w:style>
  <w:style w:styleId="Podnoje" w:type="paragraph">
    <w:name w:val="footer"/>
    <w:basedOn w:val="Normal"/>
    <w:link w:val="PodnojeChar"/>
    <w:uiPriority w:val="99"/>
    <w:semiHidden/>
    <w:unhideWhenUsed/>
    <w:rsid w:val="00BD0B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BD0BC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45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A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A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A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A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437</properties:Words>
  <properties:Characters>2647</properties:Characters>
  <properties:Lines>117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2018-09-12T05:37:00Z</dcterms:created>
  <dc:creator>Ines</dc:creator>
  <cp:lastModifiedBy>Katarina Drndelić</cp:lastModifiedBy>
  <cp:lastPrinted>2018-09-12T05:36:00Z</cp:lastPrinted>
  <dcterms:modified xmlns:xsi="http://www.w3.org/2001/XMLSchema-instance" xsi:type="dcterms:W3CDTF">2018-09-12T05:42:00Z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St-988/2018-20 / Podnesak - Izvješće stečajnog upravitelja (MELO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