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fdcf" w14:paraId="337fdc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364FE">
        <w:t>1593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364FE">
        <w:t>19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364FE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364FE">
        <w:t xml:space="preserve">K-A-N ZA DESET j.d.o.o., Zagreb, Podsusedski trg 6, OIB </w:t>
      </w:r>
      <w:r w:rsidR="00C364FE" w:rsidRPr="00C364FE">
        <w:t>68552331543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364FE">
        <w:t>29.229,57</w:t>
      </w:r>
      <w:r w:rsidR="00786675">
        <w:t xml:space="preserve"> 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364FE">
        <w:t>19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57207C">
        <w:t>,v.r.</w:t>
      </w:r>
      <w:r w:rsidR="00997C6E">
        <w:t xml:space="preserve"> </w:t>
      </w:r>
    </w:p>
    <w:p w:rsidRDefault="0057207C" w:rsidP="007D25E4" w:rsidR="0057207C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57207C" w:rsidP="007D25E4" w:rsidR="0057207C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07C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0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0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0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0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0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0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0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0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St-1593/2018</izvorni_sadrzaj>
    <derivirana_varijabla naziv="DomainObject.Predmet.OznakaBroj_1">St-1593/2018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K-A-N ZA DESET j.d.o.o. za ugostiteljstvo zastupanog po punomoćniku Klaudija Križić</izvorni_sadrzaj>
    <derivirana_varijabla naziv="DomainObject.Predmet.ProtustrankaFormated_1">  K-A-N ZA DESET j.d.o.o. za ugostiteljstvo zastupanog po punomoćniku Klaudija Križić</derivirana_varijabla>
  </DomainObject.Predmet.ProtustrankaFormated>
  <DomainObject.Predmet.ProtustrankaFormatedOIB>
    <izvorni_sadrzaj>  K-A-N ZA DESET j.d.o.o. za ugostiteljstvo, OIB 68552331543 zastupanog po punomoćniku Klaudija Križić</izvorni_sadrzaj>
    <derivirana_varijabla naziv="DomainObject.Predmet.ProtustrankaFormatedOIB_1">  K-A-N ZA DESET j.d.o.o. za ugostiteljstvo, OIB 68552331543 zastupanog po punomoćniku Klaudija Križić</derivirana_varijabla>
  </DomainObject.Predmet.ProtustrankaFormatedOIB>
  <DomainObject.Predmet.ProtustrankaFormatedWithAdress>
    <izvorni_sadrzaj> K-A-N ZA DESET j.d.o.o. za ugostiteljstvo, Podsusedski trg 6, 10000 Zagreb zastupanog po punomoćniku Klaudija Križić</izvorni_sadrzaj>
    <derivirana_varijabla naziv="DomainObject.Predmet.ProtustrankaFormatedWithAdress_1"> K-A-N ZA DESET j.d.o.o. za ugostiteljstvo, Podsusedski trg 6, 10000 Zagreb zastupanog po punomoćniku Klaudija Križić</derivirana_varijabla>
  </DomainObject.Predmet.ProtustrankaFormatedWithAdress>
  <DomainObject.Predmet.ProtustrankaFormatedWithAdressOIB>
    <izvorni_sadrzaj> K-A-N ZA DESET j.d.o.o. za ugostiteljstvo, OIB 68552331543, Podsusedski trg 6, 10000 Zagreb zastupanog po punomoćniku Klaudija Križić</izvorni_sadrzaj>
    <derivirana_varijabla naziv="DomainObject.Predmet.ProtustrankaFormatedWithAdressOIB_1"> K-A-N ZA DESET j.d.o.o. za ugostiteljstvo, OIB 68552331543, Podsusedski trg 6, 10000 Zagreb zastupanog po punomoćniku Klaudija Križić</derivirana_varijabla>
  </DomainObject.Predmet.ProtustrankaFormatedWithAdressOIB>
  <DomainObject.Predmet.ProtustrankaWithAdress>
    <izvorni_sadrzaj>K-A-N ZA DESET j.d.o.o. za ugostiteljstvo Podsusedski trg 6, 10000 Zagreb</izvorni_sadrzaj>
    <derivirana_varijabla naziv="DomainObject.Predmet.ProtustrankaWithAdress_1">K-A-N ZA DESET j.d.o.o. za ugostiteljstvo Podsusedski trg 6, 10000 Zagreb</derivirana_varijabla>
  </DomainObject.Predmet.ProtustrankaWithAdress>
  <DomainObject.Predmet.ProtustrankaWithAdressOIB>
    <izvorni_sadrzaj>K-A-N ZA DESET j.d.o.o. za ugostiteljstvo, OIB 68552331543, Podsusedski trg 6, 10000 Zagreb</izvorni_sadrzaj>
    <derivirana_varijabla naziv="DomainObject.Predmet.ProtustrankaWithAdressOIB_1">K-A-N ZA DESET j.d.o.o. za ugostiteljstvo, OIB 68552331543, Podsusedski trg 6, 10000 Zagreb</derivirana_varijabla>
  </DomainObject.Predmet.ProtustrankaWithAdressOIB>
  <DomainObject.Predmet.ProtustrankaNazivFormated>
    <izvorni_sadrzaj>K-A-N ZA DESET j.d.o.o. za ugostiteljstvo</izvorni_sadrzaj>
    <derivirana_varijabla naziv="DomainObject.Predmet.ProtustrankaNazivFormated_1">K-A-N ZA DESET j.d.o.o. za ugostiteljstvo</derivirana_varijabla>
  </DomainObject.Predmet.ProtustrankaNazivFormated>
  <DomainObject.Predmet.ProtustrankaNazivFormatedOIB>
    <izvorni_sadrzaj>K-A-N ZA DESET j.d.o.o. za ugostiteljstvo, OIB 68552331543</izvorni_sadrzaj>
    <derivirana_varijabla naziv="DomainObject.Predmet.ProtustrankaNazivFormatedOIB_1">K-A-N ZA DESET j.d.o.o. za ugostiteljstvo, OIB 68552331543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K-A-N ZA DESET j.d.o.o. za ugostiteljstvo zastupanog po punomoćniku Klaudija Križić</item>
    </izvorni_sadrzaj>
    <derivirana_varijabla naziv="DomainObject.Predmet.ProtuStrankaListFormated_1">
      <item>K-A-N ZA DESET j.d.o.o. za ugostiteljstvo zastupanog po punomoćniku Klaudija Križić</item>
    </derivirana_varijabla>
  </DomainObject.Predmet.ProtuStrankaListFormated>
  <DomainObject.Predmet.ProtuStrankaListFormatedOIB>
    <izvorni_sadrzaj>
      <item>K-A-N ZA DESET j.d.o.o. za ugostiteljstvo, OIB 68552331543 zastupanog po punomoćniku Klaudija Križić</item>
    </izvorni_sadrzaj>
    <derivirana_varijabla naziv="DomainObject.Predmet.ProtuStrankaListFormatedOIB_1">
      <item>K-A-N ZA DESET j.d.o.o. za ugostiteljstvo, OIB 68552331543 zastupanog po punomoćniku Klaudija Križić</item>
    </derivirana_varijabla>
  </DomainObject.Predmet.ProtuStrankaListFormatedOIB>
  <DomainObject.Predmet.ProtuStrankaListFormatedWithAdress>
    <izvorni_sadrzaj>
      <item>K-A-N ZA DESET j.d.o.o. za ugostiteljstvo, Podsusedski trg 6, 10000 Zagreb zastupanog po punomoćniku Klaudija Križić</item>
    </izvorni_sadrzaj>
    <derivirana_varijabla naziv="DomainObject.Predmet.ProtuStrankaListFormatedWithAdress_1">
      <item>K-A-N ZA DESET j.d.o.o. za ugostiteljstvo, Podsusedski trg 6, 10000 Zagreb zastupanog po punomoćniku Klaudija Križić</item>
    </derivirana_varijabla>
  </DomainObject.Predmet.ProtuStrankaListFormatedWithAdress>
  <DomainObject.Predmet.ProtuStrankaListFormatedWithAdressOIB>
    <izvorni_sadrzaj>
      <item>K-A-N ZA DESET j.d.o.o. za ugostiteljstvo, OIB 68552331543, Podsusedski trg 6, 10000 Zagreb zastupanog po punomoćniku Klaudija Križić</item>
    </izvorni_sadrzaj>
    <derivirana_varijabla naziv="DomainObject.Predmet.ProtuStrankaListFormatedWithAdressOIB_1">
      <item>K-A-N ZA DESET j.d.o.o. za ugostiteljstvo, OIB 68552331543, Podsusedski trg 6, 10000 Zagreb zastupanog po punomoćniku Klaudija Križić</item>
    </derivirana_varijabla>
  </DomainObject.Predmet.ProtuStrankaListFormatedWithAdressOIB>
  <DomainObject.Predmet.ProtuStrankaListNazivFormated>
    <izvorni_sadrzaj>
      <item>K-A-N ZA DESET j.d.o.o. za ugostiteljstvo</item>
    </izvorni_sadrzaj>
    <derivirana_varijabla naziv="DomainObject.Predmet.ProtuStrankaListNazivFormated_1">
      <item>K-A-N ZA DESET j.d.o.o. za ugostiteljstvo</item>
    </derivirana_varijabla>
  </DomainObject.Predmet.ProtuStrankaListNazivFormated>
  <DomainObject.Predmet.ProtuStrankaListNazivFormatedOIB>
    <izvorni_sadrzaj>
      <item>K-A-N ZA DESET j.d.o.o. za ugostiteljstvo, OIB 68552331543</item>
    </izvorni_sadrzaj>
    <derivirana_varijabla naziv="DomainObject.Predmet.ProtuStrankaListNazivFormatedOIB_1">
      <item>K-A-N ZA DESET j.d.o.o. za ugostiteljstvo, OIB 68552331543</item>
    </derivirana_varijabla>
  </DomainObject.Predmet.ProtuStrankaListNazivFormatedOIB>
  <DomainObject.Predmet.OstaliListFormated>
    <izvorni_sadrzaj>
      <item>Klaudija Križić punomoćnica sudionika u postupku K-A-N ZA DESET j.d.o.o. za ugostiteljstvo</item>
    </izvorni_sadrzaj>
    <derivirana_varijabla naziv="DomainObject.Predmet.OstaliListFormated_1">
      <item>Klaudija Križić punomoćnica sudionika u postupku K-A-N ZA DESET j.d.o.o. za ugostiteljstvo</item>
    </derivirana_varijabla>
  </DomainObject.Predmet.OstaliListFormated>
  <DomainObject.Predmet.OstaliListFormatedOIB>
    <izvorni_sadrzaj>
      <item>Klaudija Križić, OIB 06283148926 punomoćnica sudionika u postupku K-A-N ZA DESET j.d.o.o. za ugostiteljstvo</item>
    </izvorni_sadrzaj>
    <derivirana_varijabla naziv="DomainObject.Predmet.OstaliListFormatedOIB_1">
      <item>Klaudija Križić, OIB 06283148926 punomoćnica sudionika u postupku K-A-N ZA DESET j.d.o.o. za ugostiteljstvo</item>
    </derivirana_varijabla>
  </DomainObject.Predmet.OstaliListFormatedOIB>
  <DomainObject.Predmet.OstaliListFormatedWithAdress>
    <izvorni_sadrzaj>
      <item>Klaudija Križić, Meglenjak 11e, 10000 Zagreb punomoćnica sudionika u postupku K-A-N ZA DESET j.d.o.o. za ugostiteljstvo</item>
    </izvorni_sadrzaj>
    <derivirana_varijabla naziv="DomainObject.Predmet.OstaliListFormatedWithAdress_1">
      <item>Klaudija Križić, Meglenjak 11e, 10000 Zagreb punomoćnica sudionika u postupku K-A-N ZA DESET j.d.o.o. za ugostiteljstvo</item>
    </derivirana_varijabla>
  </DomainObject.Predmet.OstaliListFormatedWithAdress>
  <DomainObject.Predmet.OstaliListFormatedWithAdressOIB>
    <izvorni_sadrzaj>
      <item>Klaudija Križić, OIB 06283148926, Meglenjak 11e, 10000 Zagreb punomoćnica sudionika u postupku K-A-N ZA DESET j.d.o.o. za ugostiteljstvo</item>
    </izvorni_sadrzaj>
    <derivirana_varijabla naziv="DomainObject.Predmet.OstaliListFormatedWithAdressOIB_1">
      <item>Klaudija Križić, OIB 06283148926, Meglenjak 11e, 10000 Zagreb punomoćnica sudionika u postupku K-A-N ZA DESET j.d.o.o. za ugostiteljstvo</item>
    </derivirana_varijabla>
  </DomainObject.Predmet.OstaliListFormatedWithAdressOIB>
  <DomainObject.Predmet.OstaliListNazivFormated>
    <izvorni_sadrzaj>
      <item>Klaudija Križić</item>
    </izvorni_sadrzaj>
    <derivirana_varijabla naziv="DomainObject.Predmet.OstaliListNazivFormated_1">
      <item>Klaudija Križić</item>
    </derivirana_varijabla>
  </DomainObject.Predmet.OstaliListNazivFormated>
  <DomainObject.Predmet.OstaliListNazivFormatedOIB>
    <izvorni_sadrzaj>
      <item>Klaudija Križić, OIB 06283148926</item>
    </izvorni_sadrzaj>
    <derivirana_varijabla naziv="DomainObject.Predmet.OstaliListNazivFormatedOIB_1">
      <item>Klaudija Križić, OIB 06283148926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K-A-N ZA DESET j.d.o.o. za ugostiteljstvo</izvorni_sadrzaj>
    <derivirana_varijabla naziv="DomainObject.Predmet.ProtustrankaIDrugi_1">K-A-N ZA DESET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K-A-N ZA DESET j.d.o.o. za ugostiteljstvo, OIB 68552331543, Podsusedski trg 6, 10000 Zagreb</izvorni_sadrzaj>
    <derivirana_varijabla naziv="DomainObject.Predmet.ProtustrankaIDrugiAdressOIB_1">K-A-N ZA DESET j.d.o.o. za ugostiteljstvo, OIB 68552331543, Podsusedski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K-A-N ZA DESET j.d.o.o. za ugostiteljstvo</item>
      <item>FINA Regionalni centar Zagreb</item>
      <item>Klaudija Križić</item>
    </izvorni_sadrzaj>
    <derivirana_varijabla naziv="DomainObject.Predmet.SudioniciListNaziv_1">
      <item>K-A-N ZA DESET j.d.o.o. za ugostiteljstvo</item>
      <item>FINA Regionalni centar Zagreb</item>
      <item>Klaudija Križić</item>
    </derivirana_varijabla>
  </DomainObject.Predmet.SudioniciListNaziv>
  <DomainObject.Predmet.SudioniciListAdressOIB>
    <izvorni_sadrzaj>
      <item>K-A-N ZA DESET j.d.o.o. za ugostiteljstvo, OIB 68552331543, Podsusedski trg 6,10000 Zagreb</item>
      <item>FINA Regionalni centar Zagreb, OIB 85821130368, Trg svibanjskih žrtava 1995. 1,10000 Zagreb</item>
      <item>Klaudija Križić, OIB 06283148926, Meglenjak 11e,10000 Zagreb</item>
    </izvorni_sadrzaj>
    <derivirana_varijabla naziv="DomainObject.Predmet.SudioniciListAdressOIB_1">
      <item>K-A-N ZA DESET j.d.o.o. za ugostiteljstvo, OIB 68552331543, Podsusedski trg 6,10000 Zagreb</item>
      <item>FINA Regionalni centar Zagreb, OIB 85821130368, Trg svibanjskih žrtava 1995. 1,10000 Zagreb</item>
      <item>Klaudija Križić, OIB 06283148926, Meglenjak 11e,10000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68552331543</item>
      <item>, OIB 85821130368</item>
      <item>, OIB 06283148926</item>
    </izvorni_sadrzaj>
    <derivirana_varijabla naziv="DomainObject.Predmet.SudioniciListNazivOIB_1">
      <item>, OIB 68552331543</item>
      <item>, OIB 85821130368</item>
      <item>, OIB 06283148926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1328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2018-07-19T08:03:00Z</dcterms:created>
  <dc:creator>ilukac</dc:creator>
  <cp:lastModifiedBy>Višnja Svečak</cp:lastModifiedBy>
  <cp:lastPrinted>2018-07-19T08:03:00Z</cp:lastPrinted>
  <dcterms:modified xmlns:xsi="http://www.w3.org/2001/XMLSchema-instance" xsi:type="dcterms:W3CDTF">2018-07-19T08:05:00Z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1593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