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8aa6" w14:paraId="3288aa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85A28">
        <w:t>2444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D85A28" w:rsidRPr="00D85A28">
        <w:t>JUPITER INTERNATIONAL, Turistične storitve d.o.o., Ljubljana, Jupiter International turistička agencija Podružnica Zagreb, Zagreb, Zadarska 80, MBS: 080783214, OIB: 15783484030</w:t>
      </w:r>
      <w:r w:rsidR="00231648">
        <w:t xml:space="preserve">, dana </w:t>
      </w:r>
      <w:r w:rsidR="00D85A28">
        <w:t>21</w:t>
      </w:r>
      <w:r w:rsidR="008A3D49">
        <w:t>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D85A28" w:rsidRPr="00D85A28">
        <w:t>JUPITER INTERNATIONAL, Turistične storitve d.o.o., Ljubljana, Jupiter International turistička agencija Podružnica Zagreb, Zagreb, Zadarska 80, MBS: 080783214, OIB: 15783484030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326EF7">
        <w:t>Siniša Rajnović, Milanovac, Virovitica, Sv. Trojstva 87, OIB: 86217384445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85A28" w:rsidRPr="00D85A28">
        <w:t>JUPITER INTERNATIONAL, Turistične storitve d.o.o., Ljubljana, Jupiter International turistička agencija Podružnica Zagreb, Zagreb, Zadarska 80, MBS: 080783214, OIB: 15783484030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326EF7">
        <w:t>10</w:t>
      </w:r>
      <w:r w:rsidR="00D85A28">
        <w:t>8. lipnja</w:t>
      </w:r>
      <w:r w:rsidR="003277AD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3D215A" w:rsidRPr="003D215A">
        <w:t xml:space="preserve"> </w:t>
      </w:r>
      <w:r w:rsidR="00D85A28" w:rsidRPr="00D85A28">
        <w:t>JUPITER INTERNATIONAL, Turistične storitve d.o.o., Ljubljana, Jupiter International turistička agencija Podružnica Zagreb, Zagreb, Zadarska 80, MBS: 080783214, OIB: 15783484030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D85A28" w:rsidR="00EC25D0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D85A28">
        <w:t xml:space="preserve">20. </w:t>
      </w:r>
      <w:r w:rsidR="008A3D49">
        <w:t>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326EF7">
        <w:t>2</w:t>
      </w:r>
      <w:r w:rsidR="00D85A28">
        <w:t>444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</w:t>
      </w: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D85A28">
        <w:t>2444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D85A28" w:rsidP="00D85A28" w:rsidR="00D85A28">
      <w:pPr>
        <w:pStyle w:val="Tijeloteksta"/>
      </w:pPr>
    </w:p>
    <w:p w:rsidRDefault="00D85A28" w:rsidP="00D85A28" w:rsidR="00D85A28">
      <w:pPr>
        <w:pStyle w:val="Tijeloteksta"/>
      </w:pPr>
    </w:p>
    <w:p w:rsidRDefault="00D85A28" w:rsidP="00D85A28" w:rsidR="00D85A28">
      <w:pPr>
        <w:pStyle w:val="Tijeloteksta"/>
      </w:pPr>
      <w:r>
        <w:t xml:space="preserve">roku 45 dana od dana objave oglasa predlože otvaranje stečajnog postupka nad dužnikom, pod prijetnjom nastupanja pravnih posljedica iz čl. 431 Stečajnog zakona. </w:t>
      </w:r>
    </w:p>
    <w:p w:rsidRDefault="0040522B" w:rsidP="00D85A28" w:rsidR="0040522B">
      <w:pPr>
        <w:pStyle w:val="Tijeloteksta"/>
        <w:tabs>
          <w:tab w:pos="1140" w:val="left"/>
        </w:tabs>
        <w:jc w:val="left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D85A28">
        <w:t>21</w:t>
      </w:r>
      <w:r w:rsidR="008A3D49">
        <w:t>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D85A28">
        <w:t>26</w:t>
      </w:r>
      <w:r w:rsidR="008A3D49">
        <w:t>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6EF7"/>
    <w:rsid w:val="003277AD"/>
    <w:rsid w:val="00333EEE"/>
    <w:rsid w:val="0036302D"/>
    <w:rsid w:val="00383E85"/>
    <w:rsid w:val="003942B2"/>
    <w:rsid w:val="003D215A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85A28"/>
    <w:rsid w:val="00DB5F30"/>
    <w:rsid w:val="00DE0702"/>
    <w:rsid w:val="00DE4CD2"/>
    <w:rsid w:val="00DE544E"/>
    <w:rsid w:val="00DE677D"/>
    <w:rsid w:val="00E00143"/>
    <w:rsid w:val="00E00B30"/>
    <w:rsid w:val="00E54C7F"/>
    <w:rsid w:val="00E85BE3"/>
    <w:rsid w:val="00E97025"/>
    <w:rsid w:val="00EB37CA"/>
    <w:rsid w:val="00EC25D0"/>
    <w:rsid w:val="00EE3FB4"/>
    <w:rsid w:val="00F620B4"/>
    <w:rsid w:val="00F906F8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3E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3E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E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E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3E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3E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E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E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St-2444/2016</izvorni_sadrzaj>
    <derivirana_varijabla naziv="DomainObject.Predmet.OznakaBroj_1">St-2444/2016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JUPITER INTERNATIONAL, Turistične storitve d.o.o., Ljubljana, Jupiter International turistička agencija Podružnica Zagreb</izvorni_sadrzaj>
    <derivirana_varijabla naziv="DomainObject.Predmet.ProtustrankaFormated_1">  JUPITER INTERNATIONAL, Turistične storitve d.o.o., Ljubljana, Jupiter International turistička agencija Podružnica Zagreb</derivirana_varijabla>
  </DomainObject.Predmet.ProtustrankaFormated>
  <DomainObject.Predmet.ProtustrankaFormatedOIB>
    <izvorni_sadrzaj>  JUPITER INTERNATIONAL, Turistične storitve d.o.o., Ljubljana, Jupiter International turistička agencija Podružnica Zagreb, OIB 15783484030</izvorni_sadrzaj>
    <derivirana_varijabla naziv="DomainObject.Predmet.ProtustrankaFormatedOIB_1">  JUPITER INTERNATIONAL, Turistične storitve d.o.o., Ljubljana, Jupiter International turistička agencija Podružnica Zagreb, OIB 15783484030</derivirana_varijabla>
  </DomainObject.Predmet.ProtustrankaFormatedOIB>
  <DomainObject.Predmet.ProtustrankaFormatedWithAdress>
    <izvorni_sadrzaj> JUPITER INTERNATIONAL, Turistične storitve d.o.o., Ljubljana, Jupiter International turistička agencija Podružnica Zagreb, Zadarska 80, 10000 Zagreb</izvorni_sadrzaj>
    <derivirana_varijabla naziv="DomainObject.Predmet.ProtustrankaFormatedWithAdress_1"> JUPITER INTERNATIONAL, Turistične storitve d.o.o., Ljubljana, Jupiter International turistička agencija Podružnica Zagreb, Zadarska 80, 10000 Zagreb</derivirana_varijabla>
  </DomainObject.Predmet.ProtustrankaFormatedWithAdress>
  <DomainObject.Predmet.ProtustrankaFormatedWithAdressOIB>
    <izvorni_sadrzaj> JUPITER INTERNATIONAL, Turistične storitve d.o.o., Ljubljana, Jupiter International turistička agencija Podružnica Zagreb, OIB 15783484030, Zadarska 80, 10000 Zagreb</izvorni_sadrzaj>
    <derivirana_varijabla naziv="DomainObject.Predmet.ProtustrankaFormatedWithAdressOIB_1"> JUPITER INTERNATIONAL, Turistične storitve d.o.o., Ljubljana, Jupiter International turistička agencija Podružnica Zagreb, OIB 15783484030, Zadarska 80, 10000 Zagreb</derivirana_varijabla>
  </DomainObject.Predmet.ProtustrankaFormatedWithAdressOIB>
  <DomainObject.Predmet.ProtustrankaWithAdress>
    <izvorni_sadrzaj>JUPITER INTERNATIONAL, Turistične storitve d.o.o., Ljubljana, Jupiter International turistička agencija Podružnica Zagreb Zadarska 80, 10000 Zagreb</izvorni_sadrzaj>
    <derivirana_varijabla naziv="DomainObject.Predmet.ProtustrankaWithAdress_1">JUPITER INTERNATIONAL, Turistične storitve d.o.o., Ljubljana, Jupiter International turistička agencija Podružnica Zagreb Zadarska 80, 10000 Zagreb</derivirana_varijabla>
  </DomainObject.Predmet.ProtustrankaWithAdress>
  <DomainObject.Predmet.ProtustrankaWithAdressOIB>
    <izvorni_sadrzaj>JUPITER INTERNATIONAL, Turistične storitve d.o.o., Ljubljana, Jupiter International turistička agencija Podružnica Zagreb, OIB 15783484030, Zadarska 80, 10000 Zagreb</izvorni_sadrzaj>
    <derivirana_varijabla naziv="DomainObject.Predmet.ProtustrankaWithAdressOIB_1">JUPITER INTERNATIONAL, Turistične storitve d.o.o., Ljubljana, Jupiter International turistička agencija Podružnica Zagreb, OIB 15783484030, Zadarska 80, 10000 Zagreb</derivirana_varijabla>
  </DomainObject.Predmet.ProtustrankaWithAdressOIB>
  <DomainObject.Predmet.ProtustrankaNazivFormated>
    <izvorni_sadrzaj>JUPITER INTERNATIONAL, Turistične storitve d.o.o., Ljubljana, Jupiter International turistička agencija Podružnica Zagreb</izvorni_sadrzaj>
    <derivirana_varijabla naziv="DomainObject.Predmet.ProtustrankaNazivFormated_1">JUPITER INTERNATIONAL, Turistične storitve d.o.o., Ljubljana, Jupiter International turistička agencija Podružnica Zagreb</derivirana_varijabla>
  </DomainObject.Predmet.ProtustrankaNazivFormated>
  <DomainObject.Predmet.ProtustrankaNazivFormatedOIB>
    <izvorni_sadrzaj>JUPITER INTERNATIONAL, Turistične storitve d.o.o., Ljubljana, Jupiter International turistička agencija Podružnica Zagreb, OIB 15783484030</izvorni_sadrzaj>
    <derivirana_varijabla naziv="DomainObject.Predmet.ProtustrankaNazivFormatedOIB_1">JUPITER INTERNATIONAL, Turistične storitve d.o.o., Ljubljana, Jupiter International turistička agencija Podružnica Zagreb, OIB 15783484030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JUPITER INTERNATIONAL, Turistične storitve d.o.o., Ljubljana, Jupiter International turistička agencija Podružnica Zagreb</item>
    </izvorni_sadrzaj>
    <derivirana_varijabla naziv="DomainObject.Predmet.ProtuStrankaListFormated_1">
      <item>JUPITER INTERNATIONAL, Turistične storitve d.o.o., Ljubljana, Jupiter International turistička agencija Podružnica Zagreb</item>
    </derivirana_varijabla>
  </DomainObject.Predmet.ProtuStrankaListFormated>
  <DomainObject.Predmet.ProtuStrankaListFormatedOIB>
    <izvorni_sadrzaj>
      <item>JUPITER INTERNATIONAL, Turistične storitve d.o.o., Ljubljana, Jupiter International turistička agencija Podružnica Zagreb, OIB 15783484030</item>
    </izvorni_sadrzaj>
    <derivirana_varijabla naziv="DomainObject.Predmet.ProtuStrankaListFormatedOIB_1">
      <item>JUPITER INTERNATIONAL, Turistične storitve d.o.o., Ljubljana, Jupiter International turistička agencija Podružnica Zagreb, OIB 15783484030</item>
    </derivirana_varijabla>
  </DomainObject.Predmet.ProtuStrankaListFormatedOIB>
  <DomainObject.Predmet.ProtuStrankaListFormatedWithAdress>
    <izvorni_sadrzaj>
      <item>JUPITER INTERNATIONAL, Turistične storitve d.o.o., Ljubljana, Jupiter International turistička agencija Podružnica Zagreb, Zadarska 80, 10000 Zagreb</item>
    </izvorni_sadrzaj>
    <derivirana_varijabla naziv="DomainObject.Predmet.ProtuStrankaListFormatedWithAdress_1">
      <item>JUPITER INTERNATIONAL, Turistične storitve d.o.o., Ljubljana, Jupiter International turistička agencija Podružnica Zagreb, Zadarska 80, 10000 Zagreb</item>
    </derivirana_varijabla>
  </DomainObject.Predmet.ProtuStrankaListFormatedWithAdress>
  <DomainObject.Predmet.ProtuStrankaListFormatedWithAdressOIB>
    <izvorni_sadrzaj>
      <item>JUPITER INTERNATIONAL, Turistične storitve d.o.o., Ljubljana, Jupiter International turistička agencija Podružnica Zagreb, OIB 15783484030, Zadarska 80, 10000 Zagreb</item>
    </izvorni_sadrzaj>
    <derivirana_varijabla naziv="DomainObject.Predmet.ProtuStrankaListFormatedWithAdressOIB_1">
      <item>JUPITER INTERNATIONAL, Turistične storitve d.o.o., Ljubljana, Jupiter International turistička agencija Podružnica Zagreb, OIB 15783484030, Zadarska 80, 10000 Zagreb</item>
    </derivirana_varijabla>
  </DomainObject.Predmet.ProtuStrankaListFormatedWithAdressOIB>
  <DomainObject.Predmet.ProtuStrankaListNazivFormated>
    <izvorni_sadrzaj>
      <item>JUPITER INTERNATIONAL, Turistične storitve d.o.o., Ljubljana, Jupiter International turistička agencija Podružnica Zagreb</item>
    </izvorni_sadrzaj>
    <derivirana_varijabla naziv="DomainObject.Predmet.ProtuStrankaListNazivFormated_1">
      <item>JUPITER INTERNATIONAL, Turistične storitve d.o.o., Ljubljana, Jupiter International turistička agencija Podružnica Zagreb</item>
    </derivirana_varijabla>
  </DomainObject.Predmet.ProtuStrankaListNazivFormated>
  <DomainObject.Predmet.ProtuStrankaListNazivFormatedOIB>
    <izvorni_sadrzaj>
      <item>JUPITER INTERNATIONAL, Turistične storitve d.o.o., Ljubljana, Jupiter International turistička agencija Podružnica Zagreb, OIB 15783484030</item>
    </izvorni_sadrzaj>
    <derivirana_varijabla naziv="DomainObject.Predmet.ProtuStrankaListNazivFormatedOIB_1">
      <item>JUPITER INTERNATIONAL, Turistične storitve d.o.o., Ljubljana, Jupiter International turistička agencija Podružnica Zagreb, OIB 15783484030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JUPITER INTERNATIONAL, Turistične storitve d.o.o., Ljubljana, Jupiter International turistička agencija Podružnica Zagreb</izvorni_sadrzaj>
    <derivirana_varijabla naziv="DomainObject.Predmet.ProtustrankaIDrugi_1">JUPITER INTERNATIONAL, Turistične storitve d.o.o., Ljubljana, Jupiter International turistička agencija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JUPITER INTERNATIONAL, Turistične storitve d.o.o., Ljubljana, Jupiter International turistička agencija Podružnica Zagreb, OIB 15783484030, Zadarska 80, 10000 Zagreb</izvorni_sadrzaj>
    <derivirana_varijabla naziv="DomainObject.Predmet.ProtustrankaIDrugiAdressOIB_1">JUPITER INTERNATIONAL, Turistične storitve d.o.o., Ljubljana, Jupiter International turistička agencija Podružnica Zagreb, OIB 15783484030,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JUPITER INTERNATIONAL, Turistične storitve d.o.o., Ljubljana, Jupiter International turistička agencija Podružnica Zagreb</item>
      <item>FINA Regionalni centar Zagreb</item>
    </izvorni_sadrzaj>
    <derivirana_varijabla naziv="DomainObject.Predmet.SudioniciListNaziv_1">
      <item>JUPITER INTERNATIONAL, Turistične storitve d.o.o., Ljubljana, Jupiter International turistička agencija Podružnica Zagreb</item>
      <item>FINA Regionalni centar Zagreb</item>
    </derivirana_varijabla>
  </DomainObject.Predmet.SudioniciListNaziv>
  <DomainObject.Predmet.SudioniciListAdressOIB>
    <izvorni_sadrzaj>
      <item>JUPITER INTERNATIONAL, Turistične storitve d.o.o., Ljubljana, Jupiter International turistička agencija Podružnica Zagreb, OIB 15783484030, Zadarska 80,10000 Zagreb</item>
      <item>FINA Regionalni centar Zagreb, OIB 85821130368, Trg svibanjskih žrtava 1995. 1,10000 Zagreb</item>
    </izvorni_sadrzaj>
    <derivirana_varijabla naziv="DomainObject.Predmet.SudioniciListAdressOIB_1">
      <item>JUPITER INTERNATIONAL, Turistične storitve d.o.o., Ljubljana, Jupiter International turistička agencija Podružnica Zagreb, OIB 15783484030, Zadarska 80,10000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15783484030</item>
      <item>, OIB 85821130368</item>
    </izvorni_sadrzaj>
    <derivirana_varijabla naziv="DomainObject.Predmet.SudioniciListNazivOIB_1">
      <item>, OIB 15783484030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58AAF-B5A8-4D9F-8617-6EE1494B7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2550</properties:Characters>
  <properties:Lines>90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2016-12-21T10:17:00Z</dcterms:created>
  <dc:creator>korisnik</dc:creator>
  <cp:lastModifiedBy>Žana Bem</cp:lastModifiedBy>
  <cp:lastPrinted>2016-12-19T06:58:00Z</cp:lastPrinted>
  <dcterms:modified xmlns:xsi="http://www.w3.org/2001/XMLSchema-instance" xsi:type="dcterms:W3CDTF">2016-12-21T10:19:00Z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