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7f5d" w14:paraId="a3a7f5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C64CD1">
        <w:t>426</w:t>
      </w:r>
      <w:r w:rsidR="002E2049">
        <w:t>/</w:t>
      </w:r>
      <w:r w:rsidR="00C64CD1">
        <w:t>17</w:t>
      </w:r>
      <w:r w:rsidR="002E2049">
        <w:t>-</w:t>
      </w:r>
      <w:r w:rsidR="00C64CD1">
        <w:t>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C64CD1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2044F4">
        <w:rPr>
          <w:color w:val="000000"/>
        </w:rPr>
        <w:t xml:space="preserve">RH POREZNA UPRAVA zastupani po ŽDO Osijek </w:t>
      </w:r>
      <w:r w:rsidR="000E06CF">
        <w:t xml:space="preserve">za otvaranje stečajnog postupka nad dužnikom </w:t>
      </w:r>
      <w:r w:rsidR="00C64CD1" w:rsidRPr="00FA3256">
        <w:t xml:space="preserve">MARETA d.o.o. </w:t>
      </w:r>
      <w:proofErr w:type="spellStart"/>
      <w:r w:rsidR="00C64CD1" w:rsidRPr="00FA3256">
        <w:t>Zmajevac</w:t>
      </w:r>
      <w:proofErr w:type="spellEnd"/>
      <w:r w:rsidR="00C64CD1" w:rsidRPr="00FA3256">
        <w:t>, Planina 91/a, MBS: 030084602, OIB: 18333383052</w:t>
      </w:r>
      <w:r w:rsidR="00C64CD1" w:rsidRPr="00D14516">
        <w:t>,</w:t>
      </w:r>
      <w:r w:rsidR="00C64CD1">
        <w:t xml:space="preserve"> dana 15. rujna 2017. g.,</w:t>
      </w:r>
      <w:r w:rsidR="00C803CD">
        <w:t xml:space="preserve"> 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C64CD1" w:rsidRPr="002A65F7">
        <w:t xml:space="preserve">Marijan </w:t>
      </w:r>
      <w:proofErr w:type="spellStart"/>
      <w:r w:rsidR="00C64CD1" w:rsidRPr="002A65F7">
        <w:t>Marinčić</w:t>
      </w:r>
      <w:proofErr w:type="spellEnd"/>
      <w:r w:rsidR="00C64CD1" w:rsidRPr="002A65F7">
        <w:t xml:space="preserve">, </w:t>
      </w:r>
      <w:proofErr w:type="spellStart"/>
      <w:r w:rsidR="00C64CD1" w:rsidRPr="002A65F7">
        <w:t>Zmajevac</w:t>
      </w:r>
      <w:proofErr w:type="spellEnd"/>
      <w:r w:rsidR="00C64CD1" w:rsidRPr="002A65F7">
        <w:t>, Planina 91/a, OIB: 25460309750,</w:t>
      </w:r>
      <w:r w:rsidR="008F634B" w:rsidRPr="002A65F7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C64CD1">
        <w:t>1</w:t>
      </w:r>
      <w:r w:rsidR="00C803CD" w:rsidRPr="000E76C9">
        <w:t>.</w:t>
      </w:r>
      <w:r w:rsidR="002044F4">
        <w:t>0</w:t>
      </w:r>
      <w:r w:rsidR="007B51F8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64CD1">
        <w:t>426</w:t>
      </w:r>
      <w:r w:rsidR="007D3892" w:rsidRPr="00853B55">
        <w:t>-</w:t>
      </w:r>
      <w:r w:rsidR="00C64CD1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C64CD1" w:rsidRPr="00C64CD1">
        <w:t xml:space="preserve">Marijan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>, Planina 91/a, OIB: 25460309750,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64CD1">
        <w:t>1</w:t>
      </w:r>
      <w:r w:rsidR="009779B7" w:rsidRPr="00853B55">
        <w:t>.</w:t>
      </w:r>
      <w:r w:rsidR="002044F4">
        <w:t>0</w:t>
      </w:r>
      <w:r w:rsidRPr="00853B55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64CD1">
        <w:t>426</w:t>
      </w:r>
      <w:r w:rsidR="007D3892" w:rsidRPr="00853B55">
        <w:t>-</w:t>
      </w:r>
      <w:r w:rsidR="00C64CD1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64CD1" w:rsidRPr="00C64CD1">
        <w:t xml:space="preserve">Marijan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>, Planina 91/a, OIB: 25460309750,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64CD1" w:rsidRPr="00C64CD1">
        <w:t>Marijan</w:t>
      </w:r>
      <w:r w:rsidR="002A65F7">
        <w:t>u</w:t>
      </w:r>
      <w:r w:rsidR="00C64CD1" w:rsidRPr="00C64CD1">
        <w:t xml:space="preserve">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>, Planina 91/a, OIB: 25460309750,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C64CD1">
        <w:t>426</w:t>
      </w:r>
      <w:r w:rsidR="00853B55">
        <w:t>/</w:t>
      </w:r>
      <w:r w:rsidR="00C64CD1">
        <w:t>17</w:t>
      </w:r>
      <w:r w:rsidR="00853B55">
        <w:t>-</w:t>
      </w:r>
      <w:r w:rsidR="00C64CD1">
        <w:t>11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2044F4">
        <w:rPr>
          <w:color w:val="000000"/>
        </w:rPr>
        <w:t xml:space="preserve">RH POREZNA UPRAVA zastupani po ŽDO Osijek </w:t>
      </w:r>
      <w:r w:rsidRPr="00C119CF">
        <w:rPr>
          <w:bCs/>
        </w:rPr>
        <w:t xml:space="preserve">je dana </w:t>
      </w:r>
      <w:r w:rsidR="00C64CD1">
        <w:rPr>
          <w:bCs/>
        </w:rPr>
        <w:t>12</w:t>
      </w:r>
      <w:r w:rsidRPr="00C119CF">
        <w:rPr>
          <w:bCs/>
        </w:rPr>
        <w:t xml:space="preserve">. </w:t>
      </w:r>
      <w:r w:rsidR="00C64CD1">
        <w:rPr>
          <w:bCs/>
        </w:rPr>
        <w:t>rujna</w:t>
      </w:r>
      <w:r w:rsidRPr="00C119CF">
        <w:rPr>
          <w:bCs/>
        </w:rPr>
        <w:t xml:space="preserve"> 201</w:t>
      </w:r>
      <w:r w:rsidR="00C64CD1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C64CD1" w:rsidRPr="00FA3256">
        <w:t xml:space="preserve">MARETA d.o.o. </w:t>
      </w:r>
      <w:proofErr w:type="spellStart"/>
      <w:r w:rsidR="00C64CD1" w:rsidRPr="00FA3256">
        <w:t>Zmajevac</w:t>
      </w:r>
      <w:proofErr w:type="spellEnd"/>
      <w:r w:rsidR="00C64CD1" w:rsidRPr="00FA3256">
        <w:t>, Planina 91/a, MBS: 030084602, OIB: 18333383052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C64CD1">
        <w:rPr>
          <w:bCs/>
        </w:rPr>
        <w:t>426</w:t>
      </w:r>
      <w:r w:rsidRPr="00C119CF">
        <w:rPr>
          <w:bCs/>
        </w:rPr>
        <w:t>/</w:t>
      </w:r>
      <w:r w:rsidR="00C64CD1">
        <w:rPr>
          <w:bCs/>
        </w:rPr>
        <w:t>17</w:t>
      </w:r>
      <w:r w:rsidRPr="00C119CF">
        <w:rPr>
          <w:bCs/>
        </w:rPr>
        <w:t xml:space="preserve"> od </w:t>
      </w:r>
      <w:r w:rsidR="00C64CD1">
        <w:rPr>
          <w:bCs/>
        </w:rPr>
        <w:t>27</w:t>
      </w:r>
      <w:r w:rsidRPr="00C119CF">
        <w:rPr>
          <w:bCs/>
        </w:rPr>
        <w:t xml:space="preserve">. </w:t>
      </w:r>
      <w:r w:rsidR="00C64CD1">
        <w:rPr>
          <w:bCs/>
        </w:rPr>
        <w:t>ožujka</w:t>
      </w:r>
      <w:r w:rsidRPr="00C119CF">
        <w:rPr>
          <w:bCs/>
        </w:rPr>
        <w:t xml:space="preserve"> 20</w:t>
      </w:r>
      <w:r w:rsidR="00C64CD1">
        <w:rPr>
          <w:bCs/>
        </w:rPr>
        <w:t>17</w:t>
      </w:r>
      <w:r w:rsidRPr="00C119CF">
        <w:rPr>
          <w:bCs/>
        </w:rPr>
        <w:t xml:space="preserve">. g. pozvana je osoba za zastupanje dužnika </w:t>
      </w:r>
      <w:r w:rsidR="00C64CD1" w:rsidRPr="00C64CD1">
        <w:t xml:space="preserve">Marijan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>, Planina 91/a, OIB: 25460309750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64CD1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64CD1">
        <w:rPr>
          <w:bCs/>
        </w:rPr>
        <w:t>426</w:t>
      </w:r>
      <w:r w:rsidRPr="00C119CF">
        <w:rPr>
          <w:bCs/>
        </w:rPr>
        <w:t>/</w:t>
      </w:r>
      <w:r w:rsidR="00C64CD1">
        <w:rPr>
          <w:bCs/>
        </w:rPr>
        <w:t>17</w:t>
      </w:r>
      <w:r w:rsidRPr="00C119CF">
        <w:rPr>
          <w:bCs/>
        </w:rPr>
        <w:t xml:space="preserve"> od </w:t>
      </w:r>
      <w:r w:rsidR="00C64CD1">
        <w:rPr>
          <w:bCs/>
        </w:rPr>
        <w:t>27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C64CD1">
        <w:rPr>
          <w:bCs/>
        </w:rPr>
        <w:t>ožujka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C64CD1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C64CD1" w:rsidRPr="00C64CD1">
        <w:t xml:space="preserve">Marijan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>, Planina 91/a, OIB: 25460309750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C64CD1">
        <w:rPr>
          <w:bCs/>
        </w:rPr>
        <w:t>6</w:t>
      </w:r>
      <w:r w:rsidRPr="00C119CF">
        <w:rPr>
          <w:bCs/>
        </w:rPr>
        <w:t xml:space="preserve">. </w:t>
      </w:r>
      <w:r w:rsidR="00C64CD1">
        <w:rPr>
          <w:bCs/>
        </w:rPr>
        <w:t>travnja</w:t>
      </w:r>
      <w:r w:rsidRPr="00C119CF">
        <w:rPr>
          <w:bCs/>
        </w:rPr>
        <w:t xml:space="preserve"> 201</w:t>
      </w:r>
      <w:r w:rsidR="00C64CD1">
        <w:rPr>
          <w:bCs/>
        </w:rPr>
        <w:t>7</w:t>
      </w:r>
      <w:r w:rsidR="002044F4">
        <w:rPr>
          <w:bCs/>
        </w:rPr>
        <w:t xml:space="preserve">. godine </w:t>
      </w:r>
      <w:r w:rsidR="00C64CD1">
        <w:rPr>
          <w:bCs/>
        </w:rPr>
        <w:t xml:space="preserve">što je utvrđeno uvidom u povratnicu koja </w:t>
      </w:r>
      <w:proofErr w:type="spellStart"/>
      <w:r w:rsidR="00C64CD1">
        <w:rPr>
          <w:bCs/>
        </w:rPr>
        <w:t>prileži</w:t>
      </w:r>
      <w:proofErr w:type="spellEnd"/>
      <w:r w:rsidR="00C64CD1">
        <w:rPr>
          <w:bCs/>
        </w:rPr>
        <w:t xml:space="preserve"> spisu </w:t>
      </w:r>
      <w:r w:rsidRPr="00C119CF">
        <w:rPr>
          <w:bCs/>
        </w:rPr>
        <w:t>te kako u ostavljenom roku nije postupio po pozivu suda, niti uplatio 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izvršenim uplatama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64CD1">
        <w:t>15</w:t>
      </w:r>
      <w:r w:rsidR="000E06CF">
        <w:t xml:space="preserve">. </w:t>
      </w:r>
      <w:r w:rsidR="002044F4">
        <w:t>rujna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64CD1" w:rsidR="002044F4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C64CD1" w:rsidRPr="00C64CD1">
        <w:t xml:space="preserve">Marijan </w:t>
      </w:r>
      <w:proofErr w:type="spellStart"/>
      <w:r w:rsidR="00C64CD1" w:rsidRPr="00C64CD1">
        <w:t>Marinčić</w:t>
      </w:r>
      <w:proofErr w:type="spellEnd"/>
      <w:r w:rsidR="00C64CD1" w:rsidRPr="00C64CD1">
        <w:t xml:space="preserve">, </w:t>
      </w:r>
      <w:proofErr w:type="spellStart"/>
      <w:r w:rsidR="00C64CD1" w:rsidRPr="00C64CD1">
        <w:t>Zmajevac</w:t>
      </w:r>
      <w:proofErr w:type="spellEnd"/>
      <w:r w:rsidR="00C64CD1" w:rsidRPr="00C64CD1">
        <w:t xml:space="preserve">, Planina 91/a, 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64CD1" w:rsidP="007E6D1A" w:rsidR="007E6D1A">
      <w:pPr>
        <w:numPr>
          <w:ilvl w:val="0"/>
          <w:numId w:val="11"/>
        </w:numPr>
      </w:pPr>
      <w:r>
        <w:t>k 15/10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DEF" w:rsidP="00C06AA6" w:rsidR="008C5DEF">
      <w:r>
        <w:separator/>
      </w:r>
    </w:p>
  </w:endnote>
  <w:endnote w:id="0" w:type="continuationSeparator">
    <w:p w:rsidRDefault="008C5DEF" w:rsidP="00C06AA6" w:rsidR="008C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DEF" w:rsidP="00C06AA6" w:rsidR="008C5DEF">
      <w:r>
        <w:separator/>
      </w:r>
    </w:p>
  </w:footnote>
  <w:footnote w:id="0" w:type="continuationSeparator">
    <w:p w:rsidRDefault="008C5DEF" w:rsidP="00C06AA6" w:rsidR="008C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4BED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32E23"/>
    <w:rsid w:val="00252153"/>
    <w:rsid w:val="00267D26"/>
    <w:rsid w:val="002A2AF5"/>
    <w:rsid w:val="002A65F7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C5DEF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BF4BED"/>
    <w:rsid w:val="00C06AA6"/>
    <w:rsid w:val="00C1370F"/>
    <w:rsid w:val="00C2016D"/>
    <w:rsid w:val="00C20355"/>
    <w:rsid w:val="00C35DB4"/>
    <w:rsid w:val="00C64CD1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B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4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B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4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>12. srpnja 2017.</izvorni_sadrzaj>
    <derivirana_varijabla naziv="DomainObject.Predmet.OdlukaRjesenje.DatumPravomocnosti_1">12. srpnja 2017.</derivirana_varijabla>
  </DomainObject.Predmet.OdlukaRjesenje.DatumPravomocnosti>
  <DomainObject.Predmet.OdlukaRjesenje.Oznaka>
    <izvorni_sadrzaj>St-426/2017-8</izvorni_sadrzaj>
    <derivirana_varijabla naziv="DomainObject.Predmet.OdlukaRjesenje.Oznaka_1">St-426/2017-8</derivirana_varijabla>
  </DomainObject.Predmet.OdlukaRjesenje.Oznaka>
  <DomainObject.Predmet.SudioniciListNaziv>
    <izvorni_sadrzaj>
      <item>MARETA d.o.o. za promet roba i usluga</item>
      <item>RH MF POREZNA UPRAVA</item>
    </izvorni_sadrzaj>
    <derivirana_varijabla naziv="DomainObject.Predmet.SudioniciListNaziv_1">
      <item>MARETA d.o.o. za promet roba i usluga</item>
      <item>RH MF POREZNA UPRAVA</item>
    </derivirana_varijabla>
  </DomainObject.Predmet.SudioniciListNaziv>
  <DomainObject.Predmet.SudioniciListAdressOIB>
    <izvorni_sadrzaj>
      <item>MARETA d.o.o. za promet roba i usluga, OIB 18333383052, Planina 91A,31307 Zmajevac</item>
      <item>RH MF POREZNA UPRAVA, OIB 18683136487</item>
    </izvorni_sadrzaj>
    <derivirana_varijabla naziv="DomainObject.Predmet.SudioniciListAdressOIB_1">
      <item>MARETA d.o.o. za promet roba i usluga, OIB 18333383052, Planina 91A,31307 Zmajevac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18333383052</item>
      <item>, OIB 18683136487</item>
    </izvorni_sadrzaj>
    <derivirana_varijabla naziv="DomainObject.Predmet.SudioniciListNazivOIB_1">
      <item>, OIB 18333383052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B22BC-91ED-45B0-B764-31EE80F81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3134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2017-09-15T12:13:00Z</dcterms:created>
  <dc:creator>Korisnik</dc:creator>
  <cp:lastModifiedBy>Snježana Markotić Jurić</cp:lastModifiedBy>
  <cp:lastPrinted>2017-09-15T12:07:00Z</cp:lastPrinted>
  <dcterms:modified xmlns:xsi="http://www.w3.org/2001/XMLSchema-instance" xsi:type="dcterms:W3CDTF">2017-09-15T12:17:00Z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