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953d" w14:paraId="7d195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</w:t>
      </w:r>
      <w:r w:rsidR="00E24214">
        <w:t>.</w:t>
      </w:r>
      <w:r w:rsidR="004A1D16" w:rsidRPr="00701B7A">
        <w:t xml:space="preserve"> St-</w:t>
      </w:r>
      <w:r w:rsidR="00E24214">
        <w:t>6656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E24214">
        <w:t>6656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077FF3" w:rsidR="00077FF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E24214">
        <w:t>ERAMEGA d.o.o.</w:t>
      </w:r>
      <w:r w:rsidR="00E24214" w:rsidRPr="00EF6988">
        <w:t>, OIB:</w:t>
      </w:r>
      <w:r w:rsidR="00E24214">
        <w:t xml:space="preserve"> 32605614979, Zagreb, </w:t>
      </w:r>
      <w:proofErr w:type="spellStart"/>
      <w:r w:rsidR="00E24214">
        <w:t>Domjanićeva</w:t>
      </w:r>
      <w:proofErr w:type="spellEnd"/>
      <w:r w:rsidR="00E24214">
        <w:t xml:space="preserve"> 14</w:t>
      </w:r>
      <w:r w:rsidR="0077391F">
        <w:t>.</w:t>
      </w:r>
    </w:p>
    <w:p w:rsidRDefault="00992675" w:rsidP="00992675" w:rsidR="0099267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E24214">
        <w:t>51.107,96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ECF" w:rsidR="00CE5ECF">
      <w:r>
        <w:separator/>
      </w:r>
    </w:p>
  </w:endnote>
  <w:endnote w:id="0" w:type="continuationSeparator">
    <w:p w:rsidRDefault="00CE5ECF" w:rsidR="00CE5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ECF" w:rsidR="00CE5ECF">
      <w:r>
        <w:separator/>
      </w:r>
    </w:p>
  </w:footnote>
  <w:footnote w:id="0" w:type="continuationSeparator">
    <w:p w:rsidRDefault="00CE5ECF" w:rsidR="00CE5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6D2350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836B9"/>
    <w:rsid w:val="00C958E9"/>
    <w:rsid w:val="00CC2C03"/>
    <w:rsid w:val="00CE5ECF"/>
    <w:rsid w:val="00CE7362"/>
    <w:rsid w:val="00D01B78"/>
    <w:rsid w:val="00D33F5D"/>
    <w:rsid w:val="00D66226"/>
    <w:rsid w:val="00E0602A"/>
    <w:rsid w:val="00E24214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3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3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3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3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3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3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3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3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6656</izvorni_sadrzaj>
    <derivirana_varijabla naziv="DomainObject.Predmet.Broj_1">6656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St-6656/2015</izvorni_sadrzaj>
    <derivirana_varijabla naziv="DomainObject.Predmet.OznakaBroj_1">St-6656/2015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ERAMEGA d.o.o. zastupanog po punomoćniku Nenad Brašnović</izvorni_sadrzaj>
    <derivirana_varijabla naziv="DomainObject.Predmet.ProtustrankaFormated_1">  ERAMEGA d.o.o. zastupanog po punomoćniku Nenad Brašnović</derivirana_varijabla>
  </DomainObject.Predmet.ProtustrankaFormated>
  <DomainObject.Predmet.ProtustrankaFormatedOIB>
    <izvorni_sadrzaj>  ERAMEGA d.o.o., OIB 32605614979 zastupanog po punomoćniku Nenad Brašnović</izvorni_sadrzaj>
    <derivirana_varijabla naziv="DomainObject.Predmet.ProtustrankaFormatedOIB_1">  ERAMEGA d.o.o., OIB 32605614979 zastupanog po punomoćniku Nenad Brašnović</derivirana_varijabla>
  </DomainObject.Predmet.ProtustrankaFormatedOIB>
  <DomainObject.Predmet.ProtustrankaFormatedWithAdress>
    <izvorni_sadrzaj> ERAMEGA d.o.o., Domjanićeva 14, 10000 Zagreb zastupanog po punomoćniku Nenad Brašnović</izvorni_sadrzaj>
    <derivirana_varijabla naziv="DomainObject.Predmet.ProtustrankaFormatedWithAdress_1"> ERAMEGA d.o.o., Domjanićeva 14, 10000 Zagreb zastupanog po punomoćniku Nenad Brašnović</derivirana_varijabla>
  </DomainObject.Predmet.ProtustrankaFormatedWithAdress>
  <DomainObject.Predmet.ProtustrankaFormatedWithAdressOIB>
    <izvorni_sadrzaj> ERAMEGA d.o.o., OIB 32605614979, Domjanićeva 14, 10000 Zagreb zastupanog po punomoćniku Nenad Brašnović</izvorni_sadrzaj>
    <derivirana_varijabla naziv="DomainObject.Predmet.ProtustrankaFormatedWithAdressOIB_1"> ERAMEGA d.o.o., OIB 32605614979, Domjanićeva 14, 10000 Zagreb zastupanog po punomoćniku Nenad Brašnović</derivirana_varijabla>
  </DomainObject.Predmet.ProtustrankaFormatedWithAdressOIB>
  <DomainObject.Predmet.ProtustrankaWithAdress>
    <izvorni_sadrzaj>ERAMEGA d.o.o. Domjanićeva 14, 10000 Zagreb</izvorni_sadrzaj>
    <derivirana_varijabla naziv="DomainObject.Predmet.ProtustrankaWithAdress_1">ERAMEGA d.o.o. Domjanićeva 14, 10000 Zagreb</derivirana_varijabla>
  </DomainObject.Predmet.ProtustrankaWithAdress>
  <DomainObject.Predmet.ProtustrankaWithAdressOIB>
    <izvorni_sadrzaj>ERAMEGA d.o.o., OIB 32605614979, Domjanićeva 14, 10000 Zagreb</izvorni_sadrzaj>
    <derivirana_varijabla naziv="DomainObject.Predmet.ProtustrankaWithAdressOIB_1">ERAMEGA d.o.o., OIB 32605614979, Domjanićeva 14, 10000 Zagreb</derivirana_varijabla>
  </DomainObject.Predmet.ProtustrankaWithAdressOIB>
  <DomainObject.Predmet.ProtustrankaNazivFormated>
    <izvorni_sadrzaj>ERAMEGA d.o.o.</izvorni_sadrzaj>
    <derivirana_varijabla naziv="DomainObject.Predmet.ProtustrankaNazivFormated_1">ERAMEGA d.o.o.</derivirana_varijabla>
  </DomainObject.Predmet.ProtustrankaNazivFormated>
  <DomainObject.Predmet.ProtustrankaNazivFormatedOIB>
    <izvorni_sadrzaj>ERAMEGA d.o.o., OIB 32605614979</izvorni_sadrzaj>
    <derivirana_varijabla naziv="DomainObject.Predmet.ProtustrankaNazivFormatedOIB_1">ERAMEGA d.o.o., OIB 32605614979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ERAMEGA d.o.o. zastupanog po punomoćniku Nenad Brašnović</item>
    </izvorni_sadrzaj>
    <derivirana_varijabla naziv="DomainObject.Predmet.ProtuStrankaListFormated_1">
      <item>ERAMEGA d.o.o. zastupanog po punomoćniku Nenad Brašnović</item>
    </derivirana_varijabla>
  </DomainObject.Predmet.ProtuStrankaListFormated>
  <DomainObject.Predmet.ProtuStrankaListFormatedOIB>
    <izvorni_sadrzaj>
      <item>ERAMEGA d.o.o., OIB 32605614979 zastupanog po punomoćniku Nenad Brašnović</item>
    </izvorni_sadrzaj>
    <derivirana_varijabla naziv="DomainObject.Predmet.ProtuStrankaListFormatedOIB_1">
      <item>ERAMEGA d.o.o., OIB 32605614979 zastupanog po punomoćniku Nenad Brašnović</item>
    </derivirana_varijabla>
  </DomainObject.Predmet.ProtuStrankaListFormatedOIB>
  <DomainObject.Predmet.ProtuStrankaListFormatedWithAdress>
    <izvorni_sadrzaj>
      <item>ERAMEGA d.o.o., Domjanićeva 14, 10000 Zagreb zastupanog po punomoćniku Nenad Brašnović</item>
    </izvorni_sadrzaj>
    <derivirana_varijabla naziv="DomainObject.Predmet.ProtuStrankaListFormatedWithAdress_1">
      <item>ERAMEGA d.o.o., Domjanićeva 14, 10000 Zagreb zastupanog po punomoćniku Nenad Brašnović</item>
    </derivirana_varijabla>
  </DomainObject.Predmet.ProtuStrankaListFormatedWithAdress>
  <DomainObject.Predmet.ProtuStrankaListFormatedWithAdressOIB>
    <izvorni_sadrzaj>
      <item>ERAMEGA d.o.o., OIB 32605614979, Domjanićeva 14, 10000 Zagreb zastupanog po punomoćniku Nenad Brašnović</item>
    </izvorni_sadrzaj>
    <derivirana_varijabla naziv="DomainObject.Predmet.ProtuStrankaListFormatedWithAdressOIB_1">
      <item>ERAMEGA d.o.o., OIB 32605614979, Domjanićeva 14, 10000 Zagreb zastupanog po punomoćniku Nenad Brašnović</item>
    </derivirana_varijabla>
  </DomainObject.Predmet.ProtuStrankaListFormatedWithAdressOIB>
  <DomainObject.Predmet.ProtuStrankaListNazivFormated>
    <izvorni_sadrzaj>
      <item>ERAMEGA d.o.o.</item>
    </izvorni_sadrzaj>
    <derivirana_varijabla naziv="DomainObject.Predmet.ProtuStrankaListNazivFormated_1">
      <item>ERAMEGA d.o.o.</item>
    </derivirana_varijabla>
  </DomainObject.Predmet.ProtuStrankaListNazivFormated>
  <DomainObject.Predmet.ProtuStrankaListNazivFormatedOIB>
    <izvorni_sadrzaj>
      <item>ERAMEGA d.o.o., OIB 32605614979</item>
    </izvorni_sadrzaj>
    <derivirana_varijabla naziv="DomainObject.Predmet.ProtuStrankaListNazivFormatedOIB_1">
      <item>ERAMEGA d.o.o., OIB 32605614979</item>
    </derivirana_varijabla>
  </DomainObject.Predmet.ProtuStrankaListNazivFormatedOIB>
  <DomainObject.Predmet.OstaliListFormated>
    <izvorni_sadrzaj>
      <item>Nenad Brašnović punomoćnik sudionika u postupku ERAMEGA d.o.o.</item>
    </izvorni_sadrzaj>
    <derivirana_varijabla naziv="DomainObject.Predmet.OstaliListFormated_1">
      <item>Nenad Brašnović punomoćnik sudionika u postupku ERAMEGA d.o.o.</item>
    </derivirana_varijabla>
  </DomainObject.Predmet.OstaliListFormated>
  <DomainObject.Predmet.OstaliListFormatedOIB>
    <izvorni_sadrzaj>
      <item>Nenad Brašnović, OIB 96468034555 punomoćnik sudionika u postupku ERAMEGA d.o.o.</item>
    </izvorni_sadrzaj>
    <derivirana_varijabla naziv="DomainObject.Predmet.OstaliListFormatedOIB_1">
      <item>Nenad Brašnović, OIB 96468034555 punomoćnik sudionika u postupku ERAMEGA d.o.o.</item>
    </derivirana_varijabla>
  </DomainObject.Predmet.OstaliListFormatedOIB>
  <DomainObject.Predmet.OstaliListFormatedWithAdress>
    <izvorni_sadrzaj>
      <item>Nenad Brašnović, Martićeva 33A, 10000 Zagreb punomoćnik sudionika u postupku ERAMEGA d.o.o.</item>
    </izvorni_sadrzaj>
    <derivirana_varijabla naziv="DomainObject.Predmet.OstaliListFormatedWithAdress_1">
      <item>Nenad Brašnović, Martićeva 33A, 10000 Zagreb punomoćnik sudionika u postupku ERAMEGA d.o.o.</item>
    </derivirana_varijabla>
  </DomainObject.Predmet.OstaliListFormatedWithAdress>
  <DomainObject.Predmet.OstaliListFormatedWithAdressOIB>
    <izvorni_sadrzaj>
      <item>Nenad Brašnović, OIB 96468034555, Martićeva 33A, 10000 Zagreb punomoćnik sudionika u postupku ERAMEGA d.o.o.</item>
    </izvorni_sadrzaj>
    <derivirana_varijabla naziv="DomainObject.Predmet.OstaliListFormatedWithAdressOIB_1">
      <item>Nenad Brašnović, OIB 96468034555, Martićeva 33A, 10000 Zagreb punomoćnik sudionika u postupku ERAMEGA d.o.o.</item>
    </derivirana_varijabla>
  </DomainObject.Predmet.OstaliListFormatedWithAdressOIB>
  <DomainObject.Predmet.OstaliListNazivFormated>
    <izvorni_sadrzaj>
      <item>Nenad Brašnović</item>
    </izvorni_sadrzaj>
    <derivirana_varijabla naziv="DomainObject.Predmet.OstaliListNazivFormated_1">
      <item>Nenad Brašnović</item>
    </derivirana_varijabla>
  </DomainObject.Predmet.OstaliListNazivFormated>
  <DomainObject.Predmet.OstaliListNazivFormatedOIB>
    <izvorni_sadrzaj>
      <item>Nenad Brašnović, OIB 96468034555</item>
    </izvorni_sadrzaj>
    <derivirana_varijabla naziv="DomainObject.Predmet.OstaliListNazivFormatedOIB_1">
      <item>Nenad Brašnović, OIB 96468034555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ERAMEGA d.o.o.</izvorni_sadrzaj>
    <derivirana_varijabla naziv="DomainObject.Predmet.ProtustrankaIDrugi_1">ERAMEGA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ERAMEGA d.o.o., OIB 32605614979, Domjanićeva 14, 10000 Zagreb</izvorni_sadrzaj>
    <derivirana_varijabla naziv="DomainObject.Predmet.ProtustrankaIDrugiAdressOIB_1">ERAMEGA d.o.o., OIB 32605614979, Domjanićeva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ERAMEGA d.o.o.</item>
      <item>FINA Regionalni centar Zagreb</item>
      <item>Nenad Brašnović</item>
    </izvorni_sadrzaj>
    <derivirana_varijabla naziv="DomainObject.Predmet.SudioniciListNaziv_1">
      <item>ERAMEGA d.o.o.</item>
      <item>FINA Regionalni centar Zagreb</item>
      <item>Nenad Brašnović</item>
    </derivirana_varijabla>
  </DomainObject.Predmet.SudioniciListNaziv>
  <DomainObject.Predmet.SudioniciListAdressOIB>
    <izvorni_sadrzaj>
      <item>ERAMEGA d.o.o., OIB 32605614979, Domjanićeva 14,10000 Zagreb</item>
      <item>FINA Regionalni centar Zagreb, OIB 85821130368, Trg svibanjskih žrtava 1995. 1,10000 Zagreb</item>
      <item>Nenad Brašnović, OIB 96468034555, Martićeva 33A,10000 Zagreb</item>
    </izvorni_sadrzaj>
    <derivirana_varijabla naziv="DomainObject.Predmet.SudioniciListAdressOIB_1">
      <item>ERAMEGA d.o.o., OIB 32605614979, Domjanićeva 14,10000 Zagreb</item>
      <item>FINA Regionalni centar Zagreb, OIB 85821130368, Trg svibanjskih žrtava 1995. 1,10000 Zagreb</item>
      <item>Nenad Brašnović, OIB 96468034555, Martićeva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32605614979</item>
      <item>, OIB 85821130368</item>
      <item>, OIB 96468034555</item>
    </izvorni_sadrzaj>
    <derivirana_varijabla naziv="DomainObject.Predmet.SudioniciListNazivOIB_1">
      <item>, OIB 32605614979</item>
      <item>, OIB 85821130368</item>
      <item>, OIB 96468034555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1276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2016-02-09T07:18:00Z</dcterms:created>
  <dc:creator>ilukac</dc:creator>
  <cp:lastModifiedBy>dvorana100</cp:lastModifiedBy>
  <cp:lastPrinted>2016-01-11T14:16:00Z</cp:lastPrinted>
  <dcterms:modified xmlns:xsi="http://www.w3.org/2001/XMLSchema-instance" xsi:type="dcterms:W3CDTF">2016-02-09T07:20:00Z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