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39c4" w14:paraId="eb839c4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6B49FB">
        <w:rPr>
          <w:szCs w:val="24"/>
          <w:lang w:eastAsia="en-US" w:val="hr-HR"/>
        </w:rPr>
        <w:t xml:space="preserve">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9FB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6B49FB" w:rsidR="006B49FB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6B49FB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6B49FB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9C707C" w:rsidRPr="009C707C">
        <w:rPr>
          <w:szCs w:val="24"/>
          <w:lang w:val="hr-HR"/>
        </w:rPr>
        <w:t>UTILIS d.o.o. Umag, Petrovija, Motovunska 14 C, OIB: 31559890266</w:t>
      </w:r>
      <w:r w:rsidR="009F00FB">
        <w:rPr>
          <w:szCs w:val="24"/>
          <w:lang w:val="hr-HR"/>
        </w:rPr>
        <w:t xml:space="preserve">, </w:t>
      </w:r>
      <w:r w:rsidR="007E5F5A">
        <w:rPr>
          <w:szCs w:val="24"/>
          <w:lang w:val="hr-HR"/>
        </w:rPr>
        <w:t>14</w:t>
      </w:r>
      <w:r w:rsidR="00132ED2" w:rsidRPr="00132ED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 w:rsidR="00132ED2" w:rsidRPr="00132ED2">
        <w:rPr>
          <w:szCs w:val="24"/>
          <w:lang w:val="hr-HR"/>
        </w:rPr>
        <w:t xml:space="preserve"> 2017.</w:t>
      </w:r>
    </w:p>
    <w:p w:rsidRDefault="006B49FB" w:rsidP="006B49FB" w:rsidR="006B49FB">
      <w:pPr>
        <w:jc w:val="both"/>
        <w:rPr>
          <w:szCs w:val="24"/>
          <w:lang w:val="hr-HR"/>
        </w:rPr>
      </w:pPr>
    </w:p>
    <w:p w:rsidRDefault="00EF513E" w:rsidP="006B49FB" w:rsidR="00EF513E" w:rsidRPr="00042A52">
      <w:pPr>
        <w:ind w:firstLine="708" w:left="2832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C707C" w:rsidRPr="009C707C">
        <w:rPr>
          <w:szCs w:val="24"/>
          <w:lang w:val="hr-HR"/>
        </w:rPr>
        <w:t>UTILIS d.o.o. Umag, Petrovija, Motovunska 14 C, OIB: 31559890266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67A0F">
        <w:rPr>
          <w:szCs w:val="24"/>
          <w:lang w:val="hr-HR"/>
        </w:rPr>
        <w:t>05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667A0F">
        <w:rPr>
          <w:szCs w:val="24"/>
          <w:lang w:val="hr-HR"/>
        </w:rPr>
        <w:t>lip</w:t>
      </w:r>
      <w:r w:rsidR="007B2BE7">
        <w:rPr>
          <w:szCs w:val="24"/>
          <w:lang w:val="hr-HR"/>
        </w:rPr>
        <w:t>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>. u</w:t>
      </w:r>
      <w:r w:rsidR="00667A0F">
        <w:rPr>
          <w:szCs w:val="24"/>
          <w:lang w:val="hr-HR"/>
        </w:rPr>
        <w:t xml:space="preserve"> </w:t>
      </w:r>
      <w:r w:rsidR="00C07955">
        <w:rPr>
          <w:szCs w:val="24"/>
          <w:lang w:val="hr-HR"/>
        </w:rPr>
        <w:t>1</w:t>
      </w:r>
      <w:r w:rsidR="009C707C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667A0F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C07955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667A0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C707C" w:rsidRPr="009C707C">
        <w:rPr>
          <w:szCs w:val="24"/>
          <w:lang w:val="hr-HR"/>
        </w:rPr>
        <w:t>Ivank</w:t>
      </w:r>
      <w:r w:rsidR="009C707C">
        <w:rPr>
          <w:szCs w:val="24"/>
          <w:lang w:val="hr-HR"/>
        </w:rPr>
        <w:t>a</w:t>
      </w:r>
      <w:r w:rsidR="009C707C" w:rsidRPr="009C707C">
        <w:rPr>
          <w:szCs w:val="24"/>
          <w:lang w:val="hr-HR"/>
        </w:rPr>
        <w:t xml:space="preserve"> Marić iz Petrovije, Motovunska ulica 14/C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7E5F5A">
        <w:rPr>
          <w:szCs w:val="24"/>
          <w:lang w:val="hr-HR"/>
        </w:rPr>
        <w:t>14</w:t>
      </w:r>
      <w:r w:rsidR="00F30032" w:rsidRPr="00042A5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2166EE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2166EE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9C707C" w:rsidRPr="009C707C">
        <w:rPr>
          <w:szCs w:val="24"/>
          <w:lang w:val="hr-HR"/>
        </w:rPr>
        <w:t>Ivank</w:t>
      </w:r>
      <w:r w:rsidR="009C707C">
        <w:rPr>
          <w:szCs w:val="24"/>
          <w:lang w:val="hr-HR"/>
        </w:rPr>
        <w:t>a</w:t>
      </w:r>
      <w:r w:rsidR="009C707C" w:rsidRPr="009C707C">
        <w:rPr>
          <w:szCs w:val="24"/>
          <w:lang w:val="hr-HR"/>
        </w:rPr>
        <w:t xml:space="preserve"> Marić iz Petrovije, Motovunska ulica 14/C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08E" w:rsidP="00E95B75" w:rsidR="0082308E">
      <w:r>
        <w:separator/>
      </w:r>
    </w:p>
  </w:endnote>
  <w:endnote w:id="0" w:type="continuationSeparator">
    <w:p w:rsidRDefault="0082308E" w:rsidP="00E95B75" w:rsidR="00823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08E" w:rsidP="00E95B75" w:rsidR="0082308E">
      <w:r>
        <w:separator/>
      </w:r>
    </w:p>
  </w:footnote>
  <w:footnote w:id="0" w:type="continuationSeparator">
    <w:p w:rsidRDefault="0082308E" w:rsidP="00E95B75" w:rsidR="00823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Posl. br. 10 St-</w:t>
    </w:r>
    <w:r w:rsidR="00C07955">
      <w:t>2</w:t>
    </w:r>
    <w:r w:rsidR="009C707C">
      <w:t>25</w:t>
    </w:r>
    <w:r w:rsidR="00667A0F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1E47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758CC"/>
    <w:rsid w:val="001865EB"/>
    <w:rsid w:val="00195BE2"/>
    <w:rsid w:val="001A5D28"/>
    <w:rsid w:val="001B1795"/>
    <w:rsid w:val="001B4503"/>
    <w:rsid w:val="001C3F54"/>
    <w:rsid w:val="001F3B84"/>
    <w:rsid w:val="002128E3"/>
    <w:rsid w:val="002166EE"/>
    <w:rsid w:val="00226323"/>
    <w:rsid w:val="00240EF0"/>
    <w:rsid w:val="002505B2"/>
    <w:rsid w:val="00256A14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D38BA"/>
    <w:rsid w:val="003E3313"/>
    <w:rsid w:val="003E6352"/>
    <w:rsid w:val="004016BF"/>
    <w:rsid w:val="00416DAB"/>
    <w:rsid w:val="00417245"/>
    <w:rsid w:val="00426186"/>
    <w:rsid w:val="00444F96"/>
    <w:rsid w:val="00454AD3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0DC3"/>
    <w:rsid w:val="005D7381"/>
    <w:rsid w:val="005E2CD8"/>
    <w:rsid w:val="005E39D8"/>
    <w:rsid w:val="00614BC8"/>
    <w:rsid w:val="00615FD8"/>
    <w:rsid w:val="00657590"/>
    <w:rsid w:val="00660F9B"/>
    <w:rsid w:val="00667A0F"/>
    <w:rsid w:val="00675F4B"/>
    <w:rsid w:val="006B0FFA"/>
    <w:rsid w:val="006B49FB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40766"/>
    <w:rsid w:val="00752A14"/>
    <w:rsid w:val="00754BB8"/>
    <w:rsid w:val="007618E1"/>
    <w:rsid w:val="00774E80"/>
    <w:rsid w:val="00782F82"/>
    <w:rsid w:val="007836D8"/>
    <w:rsid w:val="00786F50"/>
    <w:rsid w:val="0079242B"/>
    <w:rsid w:val="007969D2"/>
    <w:rsid w:val="007A024D"/>
    <w:rsid w:val="007A40D3"/>
    <w:rsid w:val="007B1CBA"/>
    <w:rsid w:val="007B2BE7"/>
    <w:rsid w:val="007D4AF9"/>
    <w:rsid w:val="007E5F5A"/>
    <w:rsid w:val="0080514B"/>
    <w:rsid w:val="008222F1"/>
    <w:rsid w:val="0082308E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E7547"/>
    <w:rsid w:val="008F7F27"/>
    <w:rsid w:val="00903937"/>
    <w:rsid w:val="009146FD"/>
    <w:rsid w:val="009463CE"/>
    <w:rsid w:val="00946F00"/>
    <w:rsid w:val="009528EC"/>
    <w:rsid w:val="00962A2F"/>
    <w:rsid w:val="00976C87"/>
    <w:rsid w:val="00984F1F"/>
    <w:rsid w:val="00985388"/>
    <w:rsid w:val="00985E24"/>
    <w:rsid w:val="00991634"/>
    <w:rsid w:val="009929FD"/>
    <w:rsid w:val="009A0545"/>
    <w:rsid w:val="009A11FE"/>
    <w:rsid w:val="009B7E18"/>
    <w:rsid w:val="009C707C"/>
    <w:rsid w:val="009D31AB"/>
    <w:rsid w:val="009F00FB"/>
    <w:rsid w:val="00A010C1"/>
    <w:rsid w:val="00A16CE4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2747"/>
    <w:rsid w:val="00C04C6D"/>
    <w:rsid w:val="00C05ECA"/>
    <w:rsid w:val="00C07955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45757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96DEA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30032"/>
    <w:rsid w:val="00F32AC4"/>
    <w:rsid w:val="00F34AF8"/>
    <w:rsid w:val="00F51E07"/>
    <w:rsid w:val="00F61912"/>
    <w:rsid w:val="00F70B22"/>
    <w:rsid w:val="00F73078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16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6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66E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66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66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16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6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66E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66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66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UTILIS d.o.o. UMAG</izvorni_sadrzaj>
    <derivirana_varijabla naziv="DomainObject.Predmet.ProtustrankaFormated_1">  UTILIS d.o.o. UMAG</derivirana_varijabla>
  </DomainObject.Predmet.ProtustrankaFormated>
  <DomainObject.Predmet.ProtustrankaFormatedOIB>
    <izvorni_sadrzaj>  UTILIS d.o.o. UMAG, OIB 31559890266</izvorni_sadrzaj>
    <derivirana_varijabla naziv="DomainObject.Predmet.ProtustrankaFormatedOIB_1">  UTILIS d.o.o. UMAG, OIB 31559890266</derivirana_varijabla>
  </DomainObject.Predmet.ProtustrankaFormatedOIB>
  <DomainObject.Predmet.ProtustrankaFormatedWithAdress>
    <izvorni_sadrzaj> UTILIS d.o.o. UMAG, Petrovija, Motovunska 14 C, 52470 Umag</izvorni_sadrzaj>
    <derivirana_varijabla naziv="DomainObject.Predmet.ProtustrankaFormatedWithAdress_1"> UTILIS d.o.o. UMAG, Petrovija, Motovunska 14 C, 52470 Umag</derivirana_varijabla>
  </DomainObject.Predmet.ProtustrankaFormatedWithAdress>
  <DomainObject.Predmet.ProtustrankaFormatedWithAdressOIB>
    <izvorni_sadrzaj> UTILIS d.o.o. UMAG, OIB 31559890266, Petrovija, Motovunska 14 C, 52470 Umag</izvorni_sadrzaj>
    <derivirana_varijabla naziv="DomainObject.Predmet.ProtustrankaFormatedWithAdressOIB_1"> UTILIS d.o.o. UMAG, OIB 31559890266, Petrovija, Motovunska 14 C, 52470 Umag</derivirana_varijabla>
  </DomainObject.Predmet.ProtustrankaFormatedWithAdressOIB>
  <DomainObject.Predmet.ProtustrankaWithAdress>
    <izvorni_sadrzaj>UTILIS d.o.o. UMAG Petrovija, Motovunska 14 C, 52470 Umag</izvorni_sadrzaj>
    <derivirana_varijabla naziv="DomainObject.Predmet.ProtustrankaWithAdress_1">UTILIS d.o.o. UMAG Petrovija, Motovunska 14 C, 52470 Umag</derivirana_varijabla>
  </DomainObject.Predmet.ProtustrankaWithAdress>
  <DomainObject.Predmet.ProtustrankaWithAdressOIB>
    <izvorni_sadrzaj>UTILIS d.o.o. UMAG, OIB 31559890266, Petrovija, Motovunska 14 C, 52470 Umag</izvorni_sadrzaj>
    <derivirana_varijabla naziv="DomainObject.Predmet.ProtustrankaWithAdressOIB_1">UTILIS d.o.o. UMAG, OIB 31559890266, Petrovija, Motovunska 14 C, 52470 Umag</derivirana_varijabla>
  </DomainObject.Predmet.ProtustrankaWithAdressOIB>
  <DomainObject.Predmet.ProtustrankaNazivFormated>
    <izvorni_sadrzaj>UTILIS d.o.o. UMAG</izvorni_sadrzaj>
    <derivirana_varijabla naziv="DomainObject.Predmet.ProtustrankaNazivFormated_1">UTILIS d.o.o. UMAG</derivirana_varijabla>
  </DomainObject.Predmet.ProtustrankaNazivFormated>
  <DomainObject.Predmet.ProtustrankaNazivFormatedOIB>
    <izvorni_sadrzaj>UTILIS d.o.o. UMAG, OIB 31559890266</izvorni_sadrzaj>
    <derivirana_varijabla naziv="DomainObject.Predmet.ProtustrankaNazivFormatedOIB_1">UTILIS d.o.o. UMAG, OIB 31559890266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105298.48</izvorni_sadrzaj>
    <derivirana_varijabla naziv="DomainObject.Predmet.TrenutnaVrijednost_1">105298.48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UTILIS d.o.o. UMAG</item>
    </izvorni_sadrzaj>
    <derivirana_varijabla naziv="DomainObject.Predmet.ProtuStrankaListFormated_1">
      <item>UTILIS d.o.o. UMAG</item>
    </derivirana_varijabla>
  </DomainObject.Predmet.ProtuStrankaListFormated>
  <DomainObject.Predmet.ProtuStrankaListFormatedOIB>
    <izvorni_sadrzaj>
      <item>UTILIS d.o.o. UMAG, OIB 31559890266</item>
    </izvorni_sadrzaj>
    <derivirana_varijabla naziv="DomainObject.Predmet.ProtuStrankaListFormatedOIB_1">
      <item>UTILIS d.o.o. UMAG, OIB 31559890266</item>
    </derivirana_varijabla>
  </DomainObject.Predmet.ProtuStrankaListFormatedOIB>
  <DomainObject.Predmet.ProtuStrankaListFormatedWithAdress>
    <izvorni_sadrzaj>
      <item>UTILIS d.o.o. UMAG, Petrovija, Motovunska 14 C, 52470 Umag</item>
    </izvorni_sadrzaj>
    <derivirana_varijabla naziv="DomainObject.Predmet.ProtuStrankaListFormatedWithAdress_1">
      <item>UTILIS d.o.o. UMAG, Petrovija, Motovunska 14 C, 52470 Umag</item>
    </derivirana_varijabla>
  </DomainObject.Predmet.ProtuStrankaListFormatedWithAdress>
  <DomainObject.Predmet.ProtuStrankaListFormatedWithAdressOIB>
    <izvorni_sadrzaj>
      <item>UTILIS d.o.o. UMAG, OIB 31559890266, Petrovija, Motovunska 14 C, 52470 Umag</item>
    </izvorni_sadrzaj>
    <derivirana_varijabla naziv="DomainObject.Predmet.ProtuStrankaListFormatedWithAdressOIB_1">
      <item>UTILIS d.o.o. UMAG, OIB 31559890266, Petrovija, Motovunska 14 C, 52470 Umag</item>
    </derivirana_varijabla>
  </DomainObject.Predmet.ProtuStrankaListFormatedWithAdressOIB>
  <DomainObject.Predmet.ProtuStrankaListNazivFormated>
    <izvorni_sadrzaj>
      <item>UTILIS d.o.o. UMAG</item>
    </izvorni_sadrzaj>
    <derivirana_varijabla naziv="DomainObject.Predmet.ProtuStrankaListNazivFormated_1">
      <item>UTILIS d.o.o. UMAG</item>
    </derivirana_varijabla>
  </DomainObject.Predmet.ProtuStrankaListNazivFormated>
  <DomainObject.Predmet.ProtuStrankaListNazivFormatedOIB>
    <izvorni_sadrzaj>
      <item>UTILIS d.o.o. UMAG, OIB 31559890266</item>
    </izvorni_sadrzaj>
    <derivirana_varijabla naziv="DomainObject.Predmet.ProtuStrankaListNazivFormatedOIB_1">
      <item>UTILIS d.o.o. UMAG, OIB 31559890266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UTILIS d.o.o. UMAG</izvorni_sadrzaj>
    <derivirana_varijabla naziv="DomainObject.Predmet.ProtustrankaIDrugi_1">UTILIS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UTILIS d.o.o. UMAG, OIB 31559890266, Petrovija, Motovunska 14 C, 52470 Umag</izvorni_sadrzaj>
    <derivirana_varijabla naziv="DomainObject.Predmet.ProtustrankaIDrugiAdressOIB_1">UTILIS d.o.o. UMAG, OIB 31559890266, Petrovija, Motovunska 14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UTILIS d.o.o. UMAG</item>
    </izvorni_sadrzaj>
    <derivirana_varijabla naziv="DomainObject.Predmet.SudioniciListNaziv_1">
      <item>FINANCIJSKA AGENCIJA, RC RIJEKA, PODRUŽNICA PULA, PULA</item>
      <item>UTILIS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UTILIS d.o.o. UMAG, OIB 31559890266, Petrovija, Motovunska 14 C,52470 Umag</item>
    </izvorni_sadrzaj>
    <derivirana_varijabla naziv="DomainObject.Predmet.SudioniciListAdressOIB_1">
      <item>FINANCIJSKA AGENCIJA, RC RIJEKA, PODRUŽNICA PULA, PULA, OIB 85821130368, Giardini 5,52100 Pula</item>
      <item>UTILIS d.o.o. UMAG, OIB 31559890266, Petrovija, Motovunska 14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31559890266</item>
    </izvorni_sadrzaj>
    <derivirana_varijabla naziv="DomainObject.Predmet.SudioniciListNazivOIB_1">
      <item>, OIB 85821130368</item>
      <item>, OIB 31559890266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1459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2017-04-14T06:53:00Z</dcterms:created>
  <dc:creator>Ivan Dujić</dc:creator>
  <cp:lastModifiedBy>Sanja Lakošeljac</cp:lastModifiedBy>
  <cp:lastPrinted>2016-03-14T09:47:00Z</cp:lastPrinted>
  <dcterms:modified xmlns:xsi="http://www.w3.org/2001/XMLSchema-instance" xsi:type="dcterms:W3CDTF">2017-04-14T06:56:00Z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