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83FAE" w:rsidR="00883FAE">
        <w:tc>
          <w:tcPr>
            <w:tcW w:type="dxa" w:w="2985"/>
            <w:hideMark/>
          </w:tcPr>
          <w:p w:rsidRDefault="00883FAE" w:rsidR="00883FA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3FAE" w:rsidR="00883FAE">
            <w:pPr>
              <w:spacing w:after="0"/>
              <w:jc w:val="center"/>
            </w:pPr>
            <w:r>
              <w:t>Republika Hrvatska</w:t>
            </w:r>
          </w:p>
          <w:p w:rsidRDefault="00883FAE" w:rsidR="00883FAE">
            <w:pPr>
              <w:spacing w:after="0"/>
              <w:jc w:val="center"/>
            </w:pPr>
            <w:r>
              <w:t>Trgovački sud u Varaždinu</w:t>
            </w:r>
          </w:p>
          <w:p w:rsidRDefault="00883FAE" w:rsidR="00883FA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b252cf" w14:paraId="cb252cf" w:rsidRDefault="00883FAE" w:rsidP="00883FAE" w:rsidR="00883FA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83FAE" w:rsidR="00883FAE">
        <w:trPr>
          <w:jc w:val="right"/>
        </w:trPr>
        <w:tc>
          <w:tcPr>
            <w:tcW w:type="dxa" w:w="4320"/>
            <w:hideMark/>
          </w:tcPr>
          <w:p w:rsidRDefault="00883FAE" w:rsidR="00883FAE">
            <w:pPr>
              <w:pStyle w:val="VSVerzija"/>
              <w:jc w:val="center"/>
            </w:pPr>
            <w:r>
              <w:t xml:space="preserve">                Poslovni broj:  6 St-308/2012-105</w:t>
            </w:r>
          </w:p>
        </w:tc>
      </w:tr>
    </w:tbl>
    <w:p w:rsidRDefault="00883FAE" w:rsidP="00883FAE" w:rsidR="00883FAE">
      <w:pPr>
        <w:jc w:val="center"/>
      </w:pPr>
    </w:p>
    <w:p w:rsidRDefault="00883FAE" w:rsidP="00883FAE" w:rsidR="00883FAE"/>
    <w:p w:rsidRDefault="00883FAE" w:rsidP="00883FAE" w:rsidR="00883FAE">
      <w:pPr>
        <w:spacing w:after="0"/>
        <w:jc w:val="center"/>
      </w:pPr>
      <w:r>
        <w:t>R E P U B L I K A        H R V A T S K A</w:t>
      </w:r>
    </w:p>
    <w:p w:rsidRDefault="00883FAE" w:rsidP="00883FAE" w:rsidR="00883FAE">
      <w:pPr>
        <w:spacing w:after="0"/>
      </w:pPr>
    </w:p>
    <w:p w:rsidRDefault="00883FAE" w:rsidP="00883FAE" w:rsidR="00883FAE">
      <w:pPr>
        <w:spacing w:after="0"/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785E0A" w:rsidP="00883FAE" w:rsidR="00785E0A">
      <w:pPr>
        <w:spacing w:after="0"/>
        <w:jc w:val="center"/>
        <w:rPr>
          <w:b/>
        </w:rPr>
      </w:pPr>
    </w:p>
    <w:p w:rsidRDefault="00883FAE" w:rsidP="00883FAE" w:rsidR="00883FAE">
      <w:pPr>
        <w:spacing w:after="0"/>
      </w:pPr>
    </w:p>
    <w:p w:rsidRDefault="00883FAE" w:rsidP="00883FAE" w:rsidR="00883FAE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 w:rsidR="00785E0A"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rFonts w:cs="Times New Roman"/>
        </w:rPr>
        <w:t xml:space="preserve">KRUNOSLAV i NADICA ŠPOLJARIĆ Zajednički automehaničarski obrt i trgovina, u stečaju,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 14,</w:t>
      </w:r>
      <w:r>
        <w:t xml:space="preserve"> izvan ročišta 10. siječnja 2018.</w:t>
      </w:r>
    </w:p>
    <w:p w:rsidRDefault="00883FAE" w:rsidP="00883FAE" w:rsidR="00883FAE">
      <w:pPr>
        <w:spacing w:after="0"/>
        <w:jc w:val="both"/>
      </w:pPr>
    </w:p>
    <w:p w:rsidRDefault="00785E0A" w:rsidP="00883FAE" w:rsidR="00785E0A">
      <w:pPr>
        <w:spacing w:after="0"/>
        <w:jc w:val="both"/>
      </w:pPr>
    </w:p>
    <w:p w:rsidRDefault="00883FAE" w:rsidP="00883FAE" w:rsidR="00883FAE">
      <w:pPr>
        <w:spacing w:after="0"/>
        <w:jc w:val="center"/>
      </w:pPr>
      <w:r>
        <w:t>r   i   j   e   š   i   o        j   e</w:t>
      </w:r>
    </w:p>
    <w:p w:rsidRDefault="00785E0A" w:rsidP="00883FAE" w:rsidR="00785E0A">
      <w:pPr>
        <w:spacing w:after="0"/>
        <w:jc w:val="center"/>
      </w:pPr>
    </w:p>
    <w:p w:rsidRDefault="00883FAE" w:rsidP="00883FAE" w:rsidR="00883FAE">
      <w:pPr>
        <w:spacing w:after="0"/>
        <w:jc w:val="both"/>
      </w:pPr>
    </w:p>
    <w:p w:rsidRDefault="00883FAE" w:rsidP="00883FAE" w:rsidR="00883FAE">
      <w:pPr>
        <w:spacing w:after="0"/>
        <w:jc w:val="both"/>
      </w:pPr>
      <w:r>
        <w:tab/>
        <w:t>1) Daje se suglasnost na završnu diobu koju je p</w:t>
      </w:r>
      <w:r w:rsidR="00785E0A">
        <w:t>redložio stečajni upravitelj u podnesku od 17. studenoga</w:t>
      </w:r>
      <w:r>
        <w:t xml:space="preserve"> 2017.</w:t>
      </w:r>
    </w:p>
    <w:p w:rsidRDefault="00883FAE" w:rsidP="00883FAE" w:rsidR="00883FAE">
      <w:pPr>
        <w:spacing w:after="0"/>
        <w:jc w:val="both"/>
      </w:pPr>
    </w:p>
    <w:p w:rsidRDefault="00A633BA" w:rsidP="00883FAE" w:rsidR="00883FAE">
      <w:pPr>
        <w:spacing w:after="0"/>
        <w:ind w:firstLine="708"/>
        <w:jc w:val="both"/>
      </w:pPr>
      <w:r>
        <w:t xml:space="preserve">2) </w:t>
      </w:r>
      <w:r w:rsidR="00883FAE">
        <w:t>Određuje se  završno  ročište</w:t>
      </w:r>
      <w:r w:rsidR="00883FAE">
        <w:rPr>
          <w:b/>
        </w:rPr>
        <w:t xml:space="preserve"> </w:t>
      </w:r>
      <w:r w:rsidR="00883FAE">
        <w:t xml:space="preserve"> kod ovoga suda u Varaždinu, Braće Radić br. 2, drugi kat, u sobi broj 222, za </w:t>
      </w:r>
    </w:p>
    <w:p w:rsidRDefault="00883FAE" w:rsidP="00883FAE" w:rsidR="00883FAE">
      <w:pPr>
        <w:spacing w:after="0"/>
        <w:jc w:val="both"/>
      </w:pPr>
    </w:p>
    <w:p w:rsidRDefault="009C2908" w:rsidP="00883FAE" w:rsidR="00883FAE">
      <w:pPr>
        <w:spacing w:after="0"/>
        <w:jc w:val="center"/>
        <w:rPr>
          <w:u w:val="single"/>
        </w:rPr>
      </w:pPr>
      <w:r>
        <w:rPr>
          <w:u w:val="single"/>
        </w:rPr>
        <w:t>dan  12</w:t>
      </w:r>
      <w:bookmarkStart w:name="_GoBack" w:id="0"/>
      <w:bookmarkEnd w:id="0"/>
      <w:r w:rsidR="00785E0A">
        <w:rPr>
          <w:u w:val="single"/>
        </w:rPr>
        <w:t>.  veljače  2018</w:t>
      </w:r>
      <w:r w:rsidR="00883FAE">
        <w:rPr>
          <w:u w:val="single"/>
        </w:rPr>
        <w:t xml:space="preserve">.  u  </w:t>
      </w:r>
      <w:r w:rsidR="00785E0A">
        <w:rPr>
          <w:u w:val="single"/>
        </w:rPr>
        <w:t>9,00</w:t>
      </w:r>
      <w:r w:rsidR="00883FAE">
        <w:rPr>
          <w:u w:val="single"/>
        </w:rPr>
        <w:t xml:space="preserve">  sati,</w:t>
      </w:r>
    </w:p>
    <w:p w:rsidRDefault="00883FAE" w:rsidP="00883FAE" w:rsidR="00883FAE">
      <w:pPr>
        <w:spacing w:after="0"/>
        <w:jc w:val="both"/>
      </w:pPr>
    </w:p>
    <w:p w:rsidRDefault="00883FAE" w:rsidP="00883FAE" w:rsidR="00883FAE">
      <w:pPr>
        <w:spacing w:after="0"/>
        <w:jc w:val="center"/>
      </w:pPr>
      <w:r>
        <w:t>D N E V N I           R E D</w:t>
      </w:r>
    </w:p>
    <w:p w:rsidRDefault="00883FAE" w:rsidP="00883FAE" w:rsidR="00883FAE">
      <w:pPr>
        <w:spacing w:after="0"/>
      </w:pPr>
    </w:p>
    <w:p w:rsidRDefault="00785E0A" w:rsidP="00883FAE" w:rsidR="00883FAE">
      <w:pPr>
        <w:spacing w:after="0"/>
      </w:pPr>
      <w:r>
        <w:t>-</w:t>
      </w:r>
      <w:r w:rsidR="00883FAE">
        <w:t>Rasprava o završnom računu stečajnog upravitelja,</w:t>
      </w:r>
    </w:p>
    <w:p w:rsidRDefault="00785E0A" w:rsidP="00883FAE" w:rsidR="00883FAE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-Prigovori na završni popis.</w:t>
      </w:r>
    </w:p>
    <w:p w:rsidRDefault="00785E0A" w:rsidP="00883FAE" w:rsidR="00785E0A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-Razno.</w:t>
      </w:r>
    </w:p>
    <w:p w:rsidRDefault="00785E0A" w:rsidP="00883FAE" w:rsidR="00785E0A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785E0A" w:rsidP="00883FAE" w:rsidR="00883FA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 3) </w:t>
      </w:r>
      <w:r w:rsidR="00883FAE">
        <w:t>Stečajnim vjerovnicima će se završni račun staviti na uvid u stečajnoj pisarnici ovoga suda i to najkasnije osam (8) dana prije završnog ročišta.</w:t>
      </w:r>
    </w:p>
    <w:p w:rsidRDefault="00785E0A" w:rsidP="00883FAE" w:rsidR="00785E0A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785E0A" w:rsidP="00883FAE" w:rsidR="00883FAE">
      <w:pPr>
        <w:spacing w:after="0"/>
        <w:jc w:val="both"/>
      </w:pPr>
      <w:r>
        <w:tab/>
        <w:t>4)</w:t>
      </w:r>
      <w:r w:rsidR="00883FAE">
        <w:t xml:space="preserve">  Na završno ročište se ovim rješenjem pozivaju :</w:t>
      </w:r>
    </w:p>
    <w:p w:rsidRDefault="00883FAE" w:rsidP="00883FAE" w:rsidR="00883FAE">
      <w:pPr>
        <w:spacing w:after="0"/>
        <w:jc w:val="both"/>
      </w:pPr>
    </w:p>
    <w:p w:rsidRDefault="00883FAE" w:rsidP="00883FAE" w:rsidR="00883FAE">
      <w:pPr>
        <w:spacing w:after="0"/>
        <w:jc w:val="both"/>
      </w:pPr>
      <w:r>
        <w:t xml:space="preserve">- stečajna upraviteljica </w:t>
      </w:r>
      <w:r w:rsidR="00785E0A">
        <w:t xml:space="preserve">Sanja </w:t>
      </w:r>
      <w:proofErr w:type="spellStart"/>
      <w:r w:rsidR="00785E0A">
        <w:rPr>
          <w:rFonts w:cs="Times New Roman"/>
        </w:rPr>
        <w:t>Kraljek</w:t>
      </w:r>
      <w:proofErr w:type="spellEnd"/>
      <w:r w:rsidR="00785E0A">
        <w:rPr>
          <w:rFonts w:cs="Times New Roman"/>
        </w:rPr>
        <w:t>, odvjetnica iz Čakovca, Kralja Tomislava br. 14,</w:t>
      </w:r>
    </w:p>
    <w:p w:rsidRDefault="00883FAE" w:rsidP="00883FAE" w:rsidR="00883FAE">
      <w:pPr>
        <w:spacing w:after="0"/>
      </w:pPr>
    </w:p>
    <w:p w:rsidRDefault="00785E0A" w:rsidP="00883FAE" w:rsidR="00785E0A">
      <w:pPr>
        <w:spacing w:after="0"/>
      </w:pPr>
    </w:p>
    <w:p w:rsidRDefault="00785E0A" w:rsidP="00883FAE" w:rsidR="00785E0A">
      <w:pPr>
        <w:spacing w:after="0"/>
      </w:pPr>
    </w:p>
    <w:p w:rsidRDefault="00785E0A" w:rsidP="00883FAE" w:rsidR="00785E0A">
      <w:pPr>
        <w:spacing w:after="0"/>
      </w:pPr>
    </w:p>
    <w:p w:rsidRDefault="00883FAE" w:rsidP="00883FAE" w:rsidR="00883FAE">
      <w:pPr>
        <w:spacing w:after="0"/>
      </w:pPr>
      <w:r>
        <w:lastRenderedPageBreak/>
        <w:t>-svi stečajni vjerovnici objavom na e-Oglasnoj ploči ovoga suda.</w:t>
      </w:r>
    </w:p>
    <w:p w:rsidRDefault="00883FAE" w:rsidP="00883FAE" w:rsidR="00883FAE">
      <w:pPr>
        <w:spacing w:after="0"/>
        <w:jc w:val="both"/>
      </w:pPr>
    </w:p>
    <w:p w:rsidRDefault="00883FAE" w:rsidP="00883FAE" w:rsidR="00883FAE">
      <w:pPr>
        <w:spacing w:after="0"/>
        <w:jc w:val="both"/>
      </w:pPr>
    </w:p>
    <w:p w:rsidRDefault="00A633BA" w:rsidP="00883FAE" w:rsidR="00A633BA">
      <w:pPr>
        <w:spacing w:after="0"/>
        <w:jc w:val="both"/>
      </w:pPr>
    </w:p>
    <w:p w:rsidRDefault="00883FAE" w:rsidP="00883FAE" w:rsidR="00883FAE">
      <w:pPr>
        <w:spacing w:after="0"/>
        <w:jc w:val="center"/>
      </w:pPr>
      <w:r>
        <w:t>U Varaždinu 10. siječnja 2018.</w:t>
      </w:r>
    </w:p>
    <w:p w:rsidRDefault="00A633BA" w:rsidP="00883FAE" w:rsidR="00A633BA">
      <w:pPr>
        <w:spacing w:after="0"/>
        <w:jc w:val="center"/>
      </w:pPr>
    </w:p>
    <w:p w:rsidRDefault="00883FAE" w:rsidP="00883FAE" w:rsidR="00883FAE">
      <w:pPr>
        <w:spacing w:after="0"/>
        <w:jc w:val="both"/>
      </w:pPr>
      <w:r>
        <w:tab/>
      </w:r>
      <w:r>
        <w:tab/>
      </w:r>
    </w:p>
    <w:p w:rsidRDefault="00883FAE" w:rsidP="00883FAE" w:rsidR="00883FA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</w:t>
      </w:r>
      <w:r w:rsidR="00A633BA">
        <w:t xml:space="preserve"> </w:t>
      </w:r>
      <w:r>
        <w:t xml:space="preserve"> Sudac :</w:t>
      </w:r>
    </w:p>
    <w:p w:rsidRDefault="00883FAE" w:rsidP="00883FAE" w:rsidR="00883FAE">
      <w:pPr>
        <w:spacing w:after="0"/>
        <w:jc w:val="both"/>
      </w:pPr>
    </w:p>
    <w:p w:rsidRDefault="00A633BA" w:rsidP="009C2908" w:rsidR="00883FA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9C2908">
        <w:t xml:space="preserve">   </w:t>
      </w:r>
      <w:r>
        <w:t xml:space="preserve">  </w:t>
      </w:r>
      <w:r w:rsidR="00883FAE">
        <w:t>Hugo Wedemeyer</w:t>
      </w:r>
    </w:p>
    <w:p w:rsidRDefault="00883FAE" w:rsidP="00883FAE" w:rsidR="00883FAE">
      <w:pPr>
        <w:spacing w:after="0"/>
        <w:jc w:val="both"/>
      </w:pPr>
    </w:p>
    <w:p w:rsidRDefault="00883FAE" w:rsidP="00883FAE" w:rsidR="00883FAE">
      <w:pPr>
        <w:spacing w:after="0"/>
        <w:jc w:val="both"/>
      </w:pPr>
    </w:p>
    <w:p w:rsidRDefault="00AE649C" w:rsidP="00883FAE" w:rsidR="00AE649C" w:rsidRPr="00B76F3C">
      <w:pPr>
        <w:pStyle w:val="NormaleSPIS"/>
        <w:spacing w:after="0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883FA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A32" w:rsidP="00537B78" w:rsidR="00560A32">
      <w:r>
        <w:separator/>
      </w:r>
    </w:p>
  </w:endnote>
  <w:endnote w:id="0" w:type="continuationSeparator">
    <w:p w:rsidRDefault="00560A32" w:rsidP="00537B78" w:rsidR="00560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7820995"/>
      <w:docPartObj>
        <w:docPartGallery w:val="Page Numbers (Bottom of Page)"/>
        <w:docPartUnique/>
      </w:docPartObj>
    </w:sdtPr>
    <w:sdtEndPr/>
    <w:sdtContent>
      <w:p w:rsidRDefault="00883FAE" w:rsidR="00883FA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908">
          <w:t>2</w:t>
        </w:r>
        <w:r>
          <w:fldChar w:fldCharType="end"/>
        </w:r>
      </w:p>
    </w:sdtContent>
  </w:sdt>
  <w:p w:rsidRDefault="00883FAE" w:rsidR="00883F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A32" w:rsidP="00537B78" w:rsidR="00560A32">
      <w:r>
        <w:separator/>
      </w:r>
    </w:p>
  </w:footnote>
  <w:footnote w:id="0" w:type="continuationSeparator">
    <w:p w:rsidRDefault="00560A32" w:rsidP="00537B78" w:rsidR="00560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FAE" w:rsidR="008333A9">
    <w:pPr>
      <w:pStyle w:val="Zaglavlje"/>
    </w:pPr>
    <w:r>
      <w:rPr>
        <w:rStyle w:val="PozadinaSvijetloCrvena"/>
        <w:shd w:fill="auto" w:color="auto" w:val="clear"/>
      </w:rPr>
      <w:t>Poslovni broj : 6 St-308/2012-105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E2F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0A32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E0A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FAE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08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3B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83FA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83FA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0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67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St-308/2012-105</izvorni_sadrzaj>
    <derivirana_varijabla naziv="DomainObject.Oznaka_1">St-308/2012-105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Rep, OIB 39222295453</izvorni_sadrzaj>
    <derivirana_varijabla naziv="DomainObject.Predmet.StrankaFormatedOIB_1">  Anita Rep, OIB 39222295453</derivirana_varijabla>
  </DomainObject.Predmet.StrankaFormatedOIB>
  <DomainObject.Predmet.StrankaFormatedWithAdress>
    <izvorni_sadrzaj> Anita Rep, Koprivnička Ulica 47, 42202 Šemovec</izvorni_sadrzaj>
    <derivirana_varijabla naziv="DomainObject.Predmet.StrankaFormatedWithAdress_1"> Anita Rep, Koprivnička Ulica 47, 42202 Šemovec</derivirana_varijabla>
  </DomainObject.Predmet.StrankaFormatedWithAdress>
  <DomainObject.Predmet.StrankaFormatedWithAdressOIB>
    <izvorni_sadrzaj> Anita Rep, OIB 39222295453, Koprivnička Ulica 47, 42202 Šemovec</izvorni_sadrzaj>
    <derivirana_varijabla naziv="DomainObject.Predmet.StrankaFormatedWithAdressOIB_1"> Anita Rep, OIB 39222295453, Koprivnička Ulica 47, 42202 Šemovec</derivirana_varijabla>
  </DomainObject.Predmet.StrankaFormatedWithAdressOIB>
  <DomainObject.Predmet.StrankaWithAdress>
    <izvorni_sadrzaj>Anita Rep Koprivnička Ulica 47,42202 Šemovec</izvorni_sadrzaj>
    <derivirana_varijabla naziv="DomainObject.Predmet.StrankaWithAdress_1">Anita Rep Koprivnička Ulica 47,42202 Šemovec</derivirana_varijabla>
  </DomainObject.Predmet.StrankaWithAdress>
  <DomainObject.Predmet.StrankaWithAdressOIB>
    <izvorni_sadrzaj>Anita Rep, OIB 39222295453, Koprivnička Ulica 47,42202 Šemovec</izvorni_sadrzaj>
    <derivirana_varijabla naziv="DomainObject.Predmet.StrankaWithAdressOIB_1">Anita Rep, OIB 39222295453, Koprivnička Ulica 47,42202 Šemovec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Rep, OIB 39222295453</izvorni_sadrzaj>
    <derivirana_varijabla naziv="DomainObject.Predmet.StrankaNazivFormatedOIB_1">Anita Rep, OIB 39222295453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Rep, OIB 39222295453</item>
    </izvorni_sadrzaj>
    <derivirana_varijabla naziv="DomainObject.Predmet.StrankaListFormatedOIB_1">
      <item>Anita Rep, OIB 39222295453</item>
    </derivirana_varijabla>
  </DomainObject.Predmet.StrankaListFormatedOIB>
  <DomainObject.Predmet.StrankaListFormatedWithAdress>
    <izvorni_sadrzaj>
      <item>Anita Rep, Koprivnička Ulica 47, 42202 Šemovec</item>
    </izvorni_sadrzaj>
    <derivirana_varijabla naziv="DomainObject.Predmet.StrankaListFormatedWithAdress_1">
      <item>Anita Rep, Koprivnička Ulica 47, 42202 Šemovec</item>
    </derivirana_varijabla>
  </DomainObject.Predmet.StrankaListFormatedWithAdress>
  <DomainObject.Predmet.StrankaListFormatedWithAdressOIB>
    <izvorni_sadrzaj>
      <item>Anita Rep, OIB 39222295453, Koprivnička Ulica 47, 42202 Šemovec</item>
    </izvorni_sadrzaj>
    <derivirana_varijabla naziv="DomainObject.Predmet.StrankaListFormatedWithAdressOIB_1">
      <item>Anita Rep, OIB 39222295453, Koprivnička Ulica 47, 42202 Šemovec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Rep, OIB 39222295453</item>
    </izvorni_sadrzaj>
    <derivirana_varijabla naziv="DomainObject.Predmet.StrankaListNazivFormatedOIB_1">
      <item>Anita Rep, OIB 39222295453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St-308/2012-105</izvorni_sadrzaj>
    <derivirana_varijabla naziv="DomainObject.PoslovniBrojDokumenta_1">St-308/2012-105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OIB 39222295453, Koprivnička Ulica 47, 42202 Šemovec</izvorni_sadrzaj>
    <derivirana_varijabla naziv="DomainObject.Predmet.StrankaIDrugiAdressOIB_1">Anita Rep, OIB 39222295453, Koprivnička Ulica 47, 42202 Šemovec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SudioniciListNaziv>
  <DomainObject.Predmet.SudioniciListAdressOIB>
    <izvorni_sadrzaj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izvorni_sadrzaj>
    <derivirana_varijabla naziv="DomainObject.Predmet.SudioniciListAdressOIB_1"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063D-65EF-4808-B9B2-0765C223C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1094</properties:Characters>
  <properties:Lines>62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2018-01-10T12:07:00Z</cp:lastPrinted>
  <dcterms:modified xmlns:xsi="http://www.w3.org/2001/XMLSchema-instance" xsi:type="dcterms:W3CDTF">2018-01-10T12:09:00Z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St-308/2012-105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