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5345" w14:paraId="80b5345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3F036D">
        <w:rPr>
          <w:lang w:val="hr-HR"/>
        </w:rPr>
        <w:t xml:space="preserve">    </w:t>
      </w:r>
      <w:r w:rsidR="005351C7">
        <w:rPr>
          <w:lang w:val="hr-HR"/>
        </w:rPr>
        <w:t xml:space="preserve">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C41997">
        <w:rPr>
          <w:lang w:val="hr-HR"/>
        </w:rPr>
        <w:t>122</w:t>
      </w:r>
      <w:r w:rsidR="0097587E">
        <w:rPr>
          <w:lang w:val="hr-HR"/>
        </w:rPr>
        <w:t>/201</w:t>
      </w:r>
      <w:r w:rsidR="005E6DC3">
        <w:rPr>
          <w:lang w:val="hr-HR"/>
        </w:rPr>
        <w:t>7</w:t>
      </w:r>
      <w:r w:rsidR="0097587E">
        <w:rPr>
          <w:lang w:val="hr-HR"/>
        </w:rPr>
        <w:t>-</w:t>
      </w:r>
      <w:r w:rsidR="005E6DC3">
        <w:rPr>
          <w:lang w:val="hr-HR"/>
        </w:rPr>
        <w:t>2</w:t>
      </w:r>
      <w:r w:rsidR="0097587E">
        <w:rPr>
          <w:lang w:val="hr-HR"/>
        </w:rPr>
        <w:t>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FC04A2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C41997">
        <w:rPr>
          <w:lang w:val="hr-HR"/>
        </w:rPr>
        <w:t>RID PROJEKT društvo s ograničenom odgovornošću za izvođenje građevinskih radova, trgovinu i usluge,</w:t>
      </w:r>
      <w:r w:rsidR="00886950">
        <w:rPr>
          <w:lang w:val="hr-HR"/>
        </w:rPr>
        <w:t xml:space="preserve"> </w:t>
      </w:r>
      <w:r w:rsidR="00C41997">
        <w:rPr>
          <w:lang w:val="hr-HR"/>
        </w:rPr>
        <w:t>Samobor</w:t>
      </w:r>
      <w:r w:rsidR="00FC04A2">
        <w:rPr>
          <w:lang w:val="hr-HR"/>
        </w:rPr>
        <w:t xml:space="preserve">, </w:t>
      </w:r>
      <w:r w:rsidR="00C41997">
        <w:rPr>
          <w:lang w:val="hr-HR"/>
        </w:rPr>
        <w:t xml:space="preserve">Milana Langa 95,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C41997">
        <w:rPr>
          <w:lang w:val="hr-HR"/>
        </w:rPr>
        <w:t>080646011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C41997">
        <w:rPr>
          <w:lang w:val="hr-HR"/>
        </w:rPr>
        <w:t>55673724359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41997">
        <w:rPr>
          <w:lang w:val="hr-HR"/>
        </w:rPr>
        <w:t>122</w:t>
      </w:r>
      <w:r w:rsidRPr="000664E3">
        <w:rPr>
          <w:lang w:val="hr-HR"/>
        </w:rPr>
        <w:t>/201</w:t>
      </w:r>
      <w:r w:rsidR="005E6DC3">
        <w:rPr>
          <w:lang w:val="hr-HR"/>
        </w:rPr>
        <w:t>7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C41997">
        <w:rPr>
          <w:lang w:val="hr-HR"/>
        </w:rPr>
        <w:t>07</w:t>
      </w:r>
      <w:r w:rsidR="005E6DC3">
        <w:rPr>
          <w:lang w:val="hr-HR"/>
        </w:rPr>
        <w:t xml:space="preserve">. </w:t>
      </w:r>
      <w:r w:rsidR="00C41997">
        <w:rPr>
          <w:lang w:val="hr-HR"/>
        </w:rPr>
        <w:t xml:space="preserve">listopada </w:t>
      </w:r>
      <w:r w:rsidR="005E6DC3">
        <w:rPr>
          <w:lang w:val="hr-HR"/>
        </w:rPr>
        <w:t xml:space="preserve">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41997">
        <w:rPr>
          <w:lang w:val="hr-HR"/>
        </w:rPr>
        <w:t>4.551.141,24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41997">
        <w:rPr>
          <w:lang w:val="hr-HR"/>
        </w:rPr>
        <w:t>Agush Rahimi</w:t>
      </w:r>
      <w:r w:rsidR="00382211">
        <w:rPr>
          <w:lang w:val="hr-HR"/>
        </w:rPr>
        <w:t>,</w:t>
      </w:r>
      <w:r w:rsidR="00886950">
        <w:rPr>
          <w:lang w:val="hr-HR"/>
        </w:rPr>
        <w:t xml:space="preserve"> </w:t>
      </w:r>
      <w:r w:rsidR="00C41997">
        <w:rPr>
          <w:lang w:val="hr-HR"/>
        </w:rPr>
        <w:t xml:space="preserve">Makedonija, Struga, Podgorci bb, </w:t>
      </w:r>
      <w:r w:rsidR="00FC04A2">
        <w:rPr>
          <w:lang w:val="hr-HR"/>
        </w:rPr>
        <w:t xml:space="preserve"> </w:t>
      </w:r>
      <w:r w:rsidR="00382211">
        <w:rPr>
          <w:lang w:val="hr-HR"/>
        </w:rPr>
        <w:t>O</w:t>
      </w:r>
      <w:r w:rsidRPr="000664E3">
        <w:rPr>
          <w:lang w:val="hr-HR"/>
        </w:rPr>
        <w:t>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41997">
        <w:rPr>
          <w:lang w:val="hr-HR"/>
        </w:rPr>
        <w:t>19911085453,</w:t>
      </w:r>
      <w:r w:rsidR="00B452E5">
        <w:rPr>
          <w:lang w:val="hr-HR"/>
        </w:rPr>
        <w:t xml:space="preserve"> u </w:t>
      </w:r>
      <w:r w:rsidRPr="000664E3">
        <w:rPr>
          <w:lang w:val="hr-HR"/>
        </w:rPr>
        <w:t xml:space="preserve">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C41997">
        <w:rPr>
          <w:lang w:val="hr-HR"/>
        </w:rPr>
        <w:t>16</w:t>
      </w:r>
      <w:r w:rsidR="005E6DC3">
        <w:rPr>
          <w:lang w:val="hr-HR"/>
        </w:rPr>
        <w:t>. ožujka 2017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  <w:r w:rsidR="003F036D">
        <w:rPr>
          <w:lang w:val="hr-HR"/>
        </w:rPr>
        <w:t>godine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4B1224" w:rsidR="00D81A66">
      <w:pPr>
        <w:ind w:firstLine="1843"/>
        <w:rPr>
          <w:lang w:val="hr-HR"/>
        </w:rPr>
      </w:pPr>
      <w:r>
        <w:rPr>
          <w:lang w:val="hr-HR"/>
        </w:rPr>
        <w:t xml:space="preserve">  </w:t>
      </w:r>
      <w:r w:rsidR="004B1224">
        <w:rPr>
          <w:lang w:val="hr-HR"/>
        </w:rPr>
        <w:tab/>
      </w:r>
      <w:r w:rsidR="004B1224">
        <w:rPr>
          <w:lang w:val="hr-HR"/>
        </w:rPr>
        <w:tab/>
      </w:r>
      <w:r w:rsidR="004B1224">
        <w:rPr>
          <w:lang w:val="hr-HR"/>
        </w:rPr>
        <w:tab/>
      </w:r>
      <w:r w:rsidR="004B1224">
        <w:rPr>
          <w:lang w:val="hr-HR"/>
        </w:rPr>
        <w:tab/>
        <w:t xml:space="preserve">        </w:t>
      </w:r>
      <w:r>
        <w:rPr>
          <w:lang w:val="hr-HR"/>
        </w:rPr>
        <w:t>MIROSLAV LOVREKOVIĆ</w:t>
      </w:r>
      <w:r w:rsidR="004B1224">
        <w:rPr>
          <w:lang w:val="hr-HR"/>
        </w:rPr>
        <w:t>, v.r.</w:t>
      </w:r>
    </w:p>
    <w:p w:rsidRDefault="004B1224" w:rsidP="004B1224" w:rsidR="004B1224">
      <w:pPr>
        <w:ind w:firstLine="1843"/>
        <w:rPr>
          <w:lang w:val="hr-HR"/>
        </w:rPr>
      </w:pPr>
      <w:r>
        <w:rPr>
          <w:lang w:val="hr-HR"/>
        </w:rPr>
        <w:t xml:space="preserve">                                           Za točnost otpravka-ovlašteni službenik</w:t>
      </w:r>
    </w:p>
    <w:p w:rsidRDefault="004B1224" w:rsidP="004B1224" w:rsidR="004B1224" w:rsidRPr="000664E3">
      <w:pPr>
        <w:ind w:firstLine="1843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             Danijela Futač Hrgovan</w:t>
      </w:r>
    </w:p>
    <w:p w:rsidRDefault="00D81A66" w:rsidP="00D81A66" w:rsidR="00D81A66" w:rsidRPr="000664E3">
      <w:pPr>
        <w:rPr>
          <w:lang w:val="hr-HR"/>
        </w:rPr>
      </w:pPr>
    </w:p>
    <w:sectPr w:rsidR="00D81A66" w:rsidRPr="000664E3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717C" w:rsidR="00C8717C">
      <w:r>
        <w:separator/>
      </w:r>
    </w:p>
  </w:endnote>
  <w:endnote w:id="0" w:type="continuationSeparator">
    <w:p w:rsidRDefault="00C8717C" w:rsidR="00C87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717C" w:rsidR="00C8717C">
      <w:r>
        <w:separator/>
      </w:r>
    </w:p>
  </w:footnote>
  <w:footnote w:id="0" w:type="continuationSeparator">
    <w:p w:rsidRDefault="00C8717C" w:rsidR="00C871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4D21"/>
    <w:rsid w:val="0000598E"/>
    <w:rsid w:val="00020AD1"/>
    <w:rsid w:val="00031F39"/>
    <w:rsid w:val="00061AEB"/>
    <w:rsid w:val="00071E80"/>
    <w:rsid w:val="00080DAD"/>
    <w:rsid w:val="00096F7B"/>
    <w:rsid w:val="000B6A05"/>
    <w:rsid w:val="000C3404"/>
    <w:rsid w:val="000E2229"/>
    <w:rsid w:val="000E2494"/>
    <w:rsid w:val="00137AA5"/>
    <w:rsid w:val="001552A2"/>
    <w:rsid w:val="00184DF0"/>
    <w:rsid w:val="001871D5"/>
    <w:rsid w:val="001B397D"/>
    <w:rsid w:val="001D3155"/>
    <w:rsid w:val="00221A5F"/>
    <w:rsid w:val="00223E8F"/>
    <w:rsid w:val="00230CD2"/>
    <w:rsid w:val="00255A57"/>
    <w:rsid w:val="00256682"/>
    <w:rsid w:val="0029271A"/>
    <w:rsid w:val="002965AB"/>
    <w:rsid w:val="002B318E"/>
    <w:rsid w:val="002E367E"/>
    <w:rsid w:val="00323641"/>
    <w:rsid w:val="0032457F"/>
    <w:rsid w:val="00357E43"/>
    <w:rsid w:val="00382211"/>
    <w:rsid w:val="003E0954"/>
    <w:rsid w:val="003E56D2"/>
    <w:rsid w:val="003E5B05"/>
    <w:rsid w:val="003F036D"/>
    <w:rsid w:val="00405CB4"/>
    <w:rsid w:val="004525DA"/>
    <w:rsid w:val="004629E7"/>
    <w:rsid w:val="00475E5C"/>
    <w:rsid w:val="004B1224"/>
    <w:rsid w:val="004B2C5E"/>
    <w:rsid w:val="004B7E8E"/>
    <w:rsid w:val="004E0415"/>
    <w:rsid w:val="004F1612"/>
    <w:rsid w:val="004F7B32"/>
    <w:rsid w:val="00520AD7"/>
    <w:rsid w:val="0052619D"/>
    <w:rsid w:val="005351C7"/>
    <w:rsid w:val="00565FF8"/>
    <w:rsid w:val="005A21BE"/>
    <w:rsid w:val="005B67E6"/>
    <w:rsid w:val="005C1583"/>
    <w:rsid w:val="005D2989"/>
    <w:rsid w:val="005E6DC3"/>
    <w:rsid w:val="00605F99"/>
    <w:rsid w:val="006107FD"/>
    <w:rsid w:val="00617995"/>
    <w:rsid w:val="00671D59"/>
    <w:rsid w:val="00674F9D"/>
    <w:rsid w:val="006767EE"/>
    <w:rsid w:val="006B32F7"/>
    <w:rsid w:val="006B4339"/>
    <w:rsid w:val="006E7557"/>
    <w:rsid w:val="00745910"/>
    <w:rsid w:val="007A4A18"/>
    <w:rsid w:val="007C7362"/>
    <w:rsid w:val="007D3222"/>
    <w:rsid w:val="007E27E0"/>
    <w:rsid w:val="00821405"/>
    <w:rsid w:val="008259B1"/>
    <w:rsid w:val="00831DA7"/>
    <w:rsid w:val="00882F65"/>
    <w:rsid w:val="00886950"/>
    <w:rsid w:val="008A217A"/>
    <w:rsid w:val="008B2A8E"/>
    <w:rsid w:val="008D025D"/>
    <w:rsid w:val="008D7967"/>
    <w:rsid w:val="008E00AB"/>
    <w:rsid w:val="008E1678"/>
    <w:rsid w:val="008E3DB0"/>
    <w:rsid w:val="00902A7B"/>
    <w:rsid w:val="0097587E"/>
    <w:rsid w:val="00985844"/>
    <w:rsid w:val="009F1B25"/>
    <w:rsid w:val="00A475FF"/>
    <w:rsid w:val="00A67EF5"/>
    <w:rsid w:val="00A73B9E"/>
    <w:rsid w:val="00A92DDD"/>
    <w:rsid w:val="00AB4255"/>
    <w:rsid w:val="00AD24C4"/>
    <w:rsid w:val="00B01257"/>
    <w:rsid w:val="00B029FF"/>
    <w:rsid w:val="00B1067A"/>
    <w:rsid w:val="00B135A7"/>
    <w:rsid w:val="00B24E12"/>
    <w:rsid w:val="00B30764"/>
    <w:rsid w:val="00B452E5"/>
    <w:rsid w:val="00B53C1D"/>
    <w:rsid w:val="00B7583B"/>
    <w:rsid w:val="00B9216B"/>
    <w:rsid w:val="00B97F89"/>
    <w:rsid w:val="00BD059F"/>
    <w:rsid w:val="00BE2EE0"/>
    <w:rsid w:val="00C10334"/>
    <w:rsid w:val="00C41997"/>
    <w:rsid w:val="00C435AB"/>
    <w:rsid w:val="00C74B30"/>
    <w:rsid w:val="00C765CD"/>
    <w:rsid w:val="00C85ADA"/>
    <w:rsid w:val="00C8717C"/>
    <w:rsid w:val="00C95295"/>
    <w:rsid w:val="00CA6057"/>
    <w:rsid w:val="00CD08D1"/>
    <w:rsid w:val="00CD6B0C"/>
    <w:rsid w:val="00D06D89"/>
    <w:rsid w:val="00D46E25"/>
    <w:rsid w:val="00D81A66"/>
    <w:rsid w:val="00DC072E"/>
    <w:rsid w:val="00DC7979"/>
    <w:rsid w:val="00DC7C7C"/>
    <w:rsid w:val="00DE3399"/>
    <w:rsid w:val="00DE4FA0"/>
    <w:rsid w:val="00E8008F"/>
    <w:rsid w:val="00E96D57"/>
    <w:rsid w:val="00E97333"/>
    <w:rsid w:val="00EA3B64"/>
    <w:rsid w:val="00EC2C0D"/>
    <w:rsid w:val="00F05E53"/>
    <w:rsid w:val="00F12ADC"/>
    <w:rsid w:val="00F178C7"/>
    <w:rsid w:val="00F7033E"/>
    <w:rsid w:val="00F77D17"/>
    <w:rsid w:val="00FA3C36"/>
    <w:rsid w:val="00FA3C49"/>
    <w:rsid w:val="00FB7F79"/>
    <w:rsid w:val="00FC04A2"/>
    <w:rsid w:val="00FC0644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1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1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1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1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B1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1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1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1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1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</izvorni_sadrzaj>
    <derivirana_varijabla naziv="DomainObject.Predmet.Broj_1">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St-122/2017</izvorni_sadrzaj>
    <derivirana_varijabla naziv="DomainObject.Predmet.OznakaBroj_1">St-122/2017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RID PROJEKT d.o.o. za izvođenje građevinskih radova, trgovinu i usluge</izvorni_sadrzaj>
    <derivirana_varijabla naziv="DomainObject.Predmet.ProtustrankaFormated_1">  RID PROJEKT d.o.o. za izvođenje građevinskih radova, trgovinu i usluge</derivirana_varijabla>
  </DomainObject.Predmet.ProtustrankaFormated>
  <DomainObject.Predmet.ProtustrankaFormatedOIB>
    <izvorni_sadrzaj>  RID PROJEKT d.o.o. za izvođenje građevinskih radova, trgovinu i usluge, OIB 55673724359</izvorni_sadrzaj>
    <derivirana_varijabla naziv="DomainObject.Predmet.ProtustrankaFormatedOIB_1">  RID PROJEKT d.o.o. za izvođenje građevinskih radova, trgovinu i usluge, OIB 55673724359</derivirana_varijabla>
  </DomainObject.Predmet.ProtustrankaFormatedOIB>
  <DomainObject.Predmet.ProtustrankaFormatedWithAdress>
    <izvorni_sadrzaj> RID PROJEKT d.o.o. za izvođenje građevinskih radova, trgovinu i usluge, Milana Langa 95, 10430 Samobor</izvorni_sadrzaj>
    <derivirana_varijabla naziv="DomainObject.Predmet.ProtustrankaFormatedWithAdress_1"> RID PROJEKT d.o.o. za izvođenje građevinskih radova, trgovinu i usluge, Milana Langa 95, 10430 Samobor</derivirana_varijabla>
  </DomainObject.Predmet.ProtustrankaFormatedWithAdress>
  <DomainObject.Predmet.ProtustrankaFormatedWithAdressOIB>
    <izvorni_sadrzaj> RID PROJEKT d.o.o. za izvođenje građevinskih radova, trgovinu i usluge, OIB 55673724359, Milana Langa 95, 10430 Samobor</izvorni_sadrzaj>
    <derivirana_varijabla naziv="DomainObject.Predmet.ProtustrankaFormatedWithAdressOIB_1"> RID PROJEKT d.o.o. za izvođenje građevinskih radova, trgovinu i usluge, OIB 55673724359, Milana Langa 95, 10430 Samobor</derivirana_varijabla>
  </DomainObject.Predmet.ProtustrankaFormatedWithAdressOIB>
  <DomainObject.Predmet.ProtustrankaWithAdress>
    <izvorni_sadrzaj>RID PROJEKT d.o.o. za izvođenje građevinskih radova, trgovinu i usluge Milana Langa 95, 10430 Samobor</izvorni_sadrzaj>
    <derivirana_varijabla naziv="DomainObject.Predmet.ProtustrankaWithAdress_1">RID PROJEKT d.o.o. za izvođenje građevinskih radova, trgovinu i usluge Milana Langa 95, 10430 Samobor</derivirana_varijabla>
  </DomainObject.Predmet.ProtustrankaWithAdress>
  <DomainObject.Predmet.ProtustrankaWithAdressOIB>
    <izvorni_sadrzaj>RID PROJEKT d.o.o. za izvođenje građevinskih radova, trgovinu i usluge, OIB 55673724359, Milana Langa 95, 10430 Samobor</izvorni_sadrzaj>
    <derivirana_varijabla naziv="DomainObject.Predmet.ProtustrankaWithAdressOIB_1">RID PROJEKT d.o.o. za izvođenje građevinskih radova, trgovinu i usluge, OIB 55673724359, Milana Langa 95, 10430 Samobor</derivirana_varijabla>
  </DomainObject.Predmet.ProtustrankaWithAdressOIB>
  <DomainObject.Predmet.ProtustrankaNazivFormated>
    <izvorni_sadrzaj>RID PROJEKT d.o.o. za izvođenje građevinskih radova, trgovinu i usluge</izvorni_sadrzaj>
    <derivirana_varijabla naziv="DomainObject.Predmet.ProtustrankaNazivFormated_1">RID PROJEKT d.o.o. za izvođenje građevinskih radova, trgovinu i usluge</derivirana_varijabla>
  </DomainObject.Predmet.ProtustrankaNazivFormated>
  <DomainObject.Predmet.ProtustrankaNazivFormatedOIB>
    <izvorni_sadrzaj>RID PROJEKT d.o.o. za izvođenje građevinskih radova, trgovinu i usluge, OIB 55673724359</izvorni_sadrzaj>
    <derivirana_varijabla naziv="DomainObject.Predmet.ProtustrankaNazivFormatedOIB_1">RID PROJEKT d.o.o. za izvođenje građevinskih radova, trgovinu i usluge, OIB 55673724359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RID PROJEKT d.o.o. za izvođenje građevinskih radova, trgovinu i usluge</item>
    </izvorni_sadrzaj>
    <derivirana_varijabla naziv="DomainObject.Predmet.ProtuStrankaListFormated_1">
      <item>RID PROJEKT d.o.o. za izvođenje građevinskih radova, trgovinu i usluge</item>
    </derivirana_varijabla>
  </DomainObject.Predmet.ProtuStrankaListFormated>
  <DomainObject.Predmet.ProtuStrankaListFormatedOIB>
    <izvorni_sadrzaj>
      <item>RID PROJEKT d.o.o. za izvođenje građevinskih radova, trgovinu i usluge, OIB 55673724359</item>
    </izvorni_sadrzaj>
    <derivirana_varijabla naziv="DomainObject.Predmet.ProtuStrankaListFormatedOIB_1">
      <item>RID PROJEKT d.o.o. za izvođenje građevinskih radova, trgovinu i usluge, OIB 55673724359</item>
    </derivirana_varijabla>
  </DomainObject.Predmet.ProtuStrankaListFormatedOIB>
  <DomainObject.Predmet.ProtuStrankaListFormatedWithAdress>
    <izvorni_sadrzaj>
      <item>RID PROJEKT d.o.o. za izvođenje građevinskih radova, trgovinu i usluge, Milana Langa 95, 10430 Samobor</item>
    </izvorni_sadrzaj>
    <derivirana_varijabla naziv="DomainObject.Predmet.ProtuStrankaListFormatedWithAdress_1">
      <item>RID PROJEKT d.o.o. za izvođenje građevinskih radova, trgovinu i usluge, Milana Langa 95, 10430 Samobor</item>
    </derivirana_varijabla>
  </DomainObject.Predmet.ProtuStrankaListFormatedWithAdress>
  <DomainObject.Predmet.ProtuStrankaListFormatedWithAdressOIB>
    <izvorni_sadrzaj>
      <item>RID PROJEKT d.o.o. za izvođenje građevinskih radova, trgovinu i usluge, OIB 55673724359, Milana Langa 95, 10430 Samobor</item>
    </izvorni_sadrzaj>
    <derivirana_varijabla naziv="DomainObject.Predmet.ProtuStrankaListFormatedWithAdressOIB_1">
      <item>RID PROJEKT d.o.o. za izvođenje građevinskih radova, trgovinu i usluge, OIB 55673724359, Milana Langa 95, 10430 Samobor</item>
    </derivirana_varijabla>
  </DomainObject.Predmet.ProtuStrankaListFormatedWithAdressOIB>
  <DomainObject.Predmet.ProtuStrankaListNazivFormated>
    <izvorni_sadrzaj>
      <item>RID PROJEKT d.o.o. za izvođenje građevinskih radova, trgovinu i usluge</item>
    </izvorni_sadrzaj>
    <derivirana_varijabla naziv="DomainObject.Predmet.ProtuStrankaListNazivFormated_1">
      <item>RID PROJEKT d.o.o. za izvođenje građevinskih radova, trgovinu i usluge</item>
    </derivirana_varijabla>
  </DomainObject.Predmet.ProtuStrankaListNazivFormated>
  <DomainObject.Predmet.ProtuStrankaListNazivFormatedOIB>
    <izvorni_sadrzaj>
      <item>RID PROJEKT d.o.o. za izvođenje građevinskih radova, trgovinu i usluge, OIB 55673724359</item>
    </izvorni_sadrzaj>
    <derivirana_varijabla naziv="DomainObject.Predmet.ProtuStrankaListNazivFormatedOIB_1">
      <item>RID PROJEKT d.o.o. za izvođenje građevinskih radova, trgovinu i usluge, OIB 55673724359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RID PROJEKT d.o.o. za izvođenje građevinskih radova, trgovinu i usluge</izvorni_sadrzaj>
    <derivirana_varijabla naziv="DomainObject.Predmet.ProtustrankaIDrugi_1">RID PROJEKT d.o.o. za izvođenje građevinskih radova,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RID PROJEKT d.o.o. za izvođenje građevinskih radova, trgovinu i usluge, OIB 55673724359, Milana Langa 95, 10430 Samobor</izvorni_sadrzaj>
    <derivirana_varijabla naziv="DomainObject.Predmet.ProtustrankaIDrugiAdressOIB_1">RID PROJEKT d.o.o. za izvođenje građevinskih radova, trgovinu i usluge, OIB 55673724359, Milana Langa 95,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RID PROJEKT d.o.o. za izvođenje građevinskih radova, trgovinu i usluge</item>
      <item>FINA Regionalni centar Zagreb, Podružnica Zagreb</item>
    </izvorni_sadrzaj>
    <derivirana_varijabla naziv="DomainObject.Predmet.SudioniciListNaziv_1">
      <item>RID PROJEKT d.o.o. za izvođenje građevinskih radova, trgovinu i usluge</item>
      <item>FINA Regionalni centar Zagreb, Podružnica Zagreb</item>
    </derivirana_varijabla>
  </DomainObject.Predmet.SudioniciListNaziv>
  <DomainObject.Predmet.SudioniciListAdressOIB>
    <izvorni_sadrzaj>
      <item>RID PROJEKT d.o.o. za izvođenje građevinskih radova, trgovinu i usluge, OIB 55673724359, Milana Langa 95,10430 Samobor</item>
      <item>FINA Regionalni centar Zagreb, Podružnica Zagreb, OIB 85821130368, Trg svibanjskih žrtava 1995. 1,10000 Zagreb</item>
    </izvorni_sadrzaj>
    <derivirana_varijabla naziv="DomainObject.Predmet.SudioniciListAdressOIB_1">
      <item>RID PROJEKT d.o.o. za izvođenje građevinskih radova, trgovinu i usluge, OIB 55673724359, Milana Langa 95,10430 Samobor</item>
      <item>FINA Regionalni centar Zagreb, Podružnica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55673724359</item>
      <item>, OIB 85821130368</item>
    </izvorni_sadrzaj>
    <derivirana_varijabla naziv="DomainObject.Predmet.SudioniciListNazivOIB_1">
      <item>, OIB 55673724359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0E5F46-DD7A-49D1-9BC5-074BBC77B5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1726</properties:Characters>
  <properties:Lines>44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2017-03-16T10:39:00Z</dcterms:created>
  <dc:creator>ssabljic</dc:creator>
  <cp:lastModifiedBy>Miroslav Lovreković</cp:lastModifiedBy>
  <cp:lastPrinted>2017-03-16T10:55:00Z</cp:lastPrinted>
  <dcterms:modified xmlns:xsi="http://www.w3.org/2001/XMLSchema-instance" xsi:type="dcterms:W3CDTF">2017-03-16T12:08:00Z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