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b100" w14:paraId="a10b100" w:rsidRDefault="00060EE4" w:rsidP="00060EE4" w:rsidR="00AD35D0" w:rsidRPr="004B36C3">
      <w:pPr>
        <w15:collapsed w:val="false"/>
      </w:pPr>
      <w:bookmarkStart w:name="_GoBack" w:id="0"/>
      <w:bookmarkEnd w:id="0"/>
      <w:r>
        <w:t xml:space="preserve">           </w:t>
      </w:r>
      <w:r w:rsidR="00F72CE9">
        <w:t xml:space="preserve">  </w:t>
      </w:r>
      <w:r w:rsidR="00BA7EC5">
        <w:t xml:space="preserve"> </w:t>
      </w:r>
      <w:r w:rsidR="00F72CE9">
        <w:t xml:space="preserve">  </w:t>
      </w:r>
      <w:r w:rsidR="00EF7CD8">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AD35D0">
        <w:tab/>
      </w:r>
      <w:r w:rsidR="00AD35D0">
        <w:tab/>
      </w:r>
      <w:r w:rsidR="00AD35D0">
        <w:tab/>
      </w:r>
      <w:r w:rsidR="00AD35D0">
        <w:tab/>
      </w:r>
      <w:r w:rsidR="00AD35D0">
        <w:tab/>
      </w:r>
      <w:r w:rsidR="00AD35D0">
        <w:tab/>
      </w:r>
      <w:r w:rsidR="00983F81" w:rsidRPr="00983F81">
        <w:t xml:space="preserve">  </w:t>
      </w:r>
      <w:r w:rsidR="00983F81">
        <w:t>Poslovni broj: 12. St-</w:t>
      </w:r>
      <w:r w:rsidR="003B6442">
        <w:t>552</w:t>
      </w:r>
      <w:r w:rsidR="00983F81">
        <w:t>/2018-</w:t>
      </w:r>
      <w:r w:rsidR="0046475D">
        <w:t>17</w:t>
      </w:r>
    </w:p>
    <w:p w:rsidRDefault="00AD35D0" w:rsidP="00AD35D0" w:rsidR="00AD35D0" w:rsidRPr="004B36C3">
      <w:pPr>
        <w:rPr>
          <w:szCs w:val="24"/>
        </w:rPr>
      </w:pPr>
      <w:r w:rsidRPr="004B36C3">
        <w:rPr>
          <w:szCs w:val="24"/>
        </w:rPr>
        <w:t>REPUBLIKA HRVATSKA</w:t>
      </w:r>
    </w:p>
    <w:p w:rsidRDefault="00AD35D0" w:rsidP="00AD35D0" w:rsidR="00AD35D0" w:rsidRPr="004B36C3">
      <w:pPr>
        <w:rPr>
          <w:szCs w:val="24"/>
        </w:rPr>
      </w:pPr>
      <w:r w:rsidRPr="004B36C3">
        <w:rPr>
          <w:szCs w:val="24"/>
        </w:rPr>
        <w:t>TRGOVAČKI SUD U SPLITU</w:t>
      </w:r>
    </w:p>
    <w:p w:rsidRDefault="00AD35D0" w:rsidP="00AD35D0" w:rsidR="00AD35D0" w:rsidRPr="004B36C3">
      <w:pPr>
        <w:rPr>
          <w:szCs w:val="24"/>
        </w:rPr>
      </w:pPr>
      <w:r w:rsidRPr="004B36C3">
        <w:rPr>
          <w:szCs w:val="24"/>
        </w:rPr>
        <w:t>Split, Sukoišanska br. 6</w:t>
      </w:r>
    </w:p>
    <w:p w:rsidRDefault="00AD35D0" w:rsidP="00AD35D0" w:rsidR="00AD35D0" w:rsidRPr="0046475D">
      <w:pPr>
        <w:rPr>
          <w:sz w:val="22"/>
        </w:rPr>
      </w:pPr>
    </w:p>
    <w:p w:rsidRDefault="00AD35D0" w:rsidP="00AD35D0" w:rsidR="00AD35D0" w:rsidRPr="004B36C3">
      <w:pPr>
        <w:jc w:val="center"/>
      </w:pPr>
      <w:r w:rsidRPr="004B36C3">
        <w:t>R E P U B L I K A    H R V A T S K A</w:t>
      </w:r>
    </w:p>
    <w:p w:rsidRDefault="00AD35D0" w:rsidP="00AD35D0" w:rsidR="00AD35D0" w:rsidRPr="004B36C3">
      <w:pPr>
        <w:jc w:val="center"/>
      </w:pPr>
    </w:p>
    <w:p w:rsidRDefault="00AD35D0" w:rsidP="00AD35D0" w:rsidR="00AD35D0" w:rsidRPr="004B36C3">
      <w:pPr>
        <w:jc w:val="center"/>
      </w:pPr>
      <w:r w:rsidRPr="004B36C3">
        <w:t>R J E Š E N J E</w:t>
      </w:r>
    </w:p>
    <w:p w:rsidRDefault="009D1228" w:rsidP="00AD35D0" w:rsidR="009D1228" w:rsidRPr="0046475D">
      <w:pPr>
        <w:ind w:firstLine="708"/>
        <w:rPr>
          <w:b/>
          <w:sz w:val="22"/>
        </w:rPr>
      </w:pPr>
    </w:p>
    <w:p w:rsidRDefault="009D1228" w:rsidP="00C82BA1" w:rsidR="00C82BA1" w:rsidRPr="00242319">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3B6442" w:rsidRPr="003B6442">
        <w:t>BEBIDAS j.d.o.o. Zavojane, Zavojane 10, OIB: 73894308440</w:t>
      </w:r>
      <w:r w:rsidR="00CA3F30" w:rsidRPr="00CA3F30">
        <w:t xml:space="preserve">, </w:t>
      </w:r>
      <w:r w:rsidR="0046475D">
        <w:t>16</w:t>
      </w:r>
      <w:r w:rsidR="00983F81">
        <w:t>. studenog</w:t>
      </w:r>
      <w:r w:rsidR="00EC1538">
        <w:t xml:space="preserve"> </w:t>
      </w:r>
      <w:r w:rsidR="00630478">
        <w:t>2018</w:t>
      </w:r>
      <w:r w:rsidR="00C07794">
        <w:t xml:space="preserve">. </w:t>
      </w:r>
      <w:r w:rsidR="00B91370">
        <w:t xml:space="preserve"> </w:t>
      </w:r>
    </w:p>
    <w:p w:rsidRDefault="00C82BA1" w:rsidP="00C82BA1" w:rsidR="00C82BA1" w:rsidRPr="0046475D">
      <w:pPr>
        <w:jc w:val="both"/>
        <w:rPr>
          <w:sz w:val="26"/>
          <w:szCs w:val="2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3B6442" w:rsidRPr="003B6442">
        <w:t>BEBIDAS j.d.o.o. Zavojane, Zavojane 10, OIB: 73894308440</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67776D">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3B6442">
        <w:t>552</w:t>
      </w:r>
      <w:r w:rsidR="008603D8">
        <w:t>/2018</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0C77F3">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3B6442" w:rsidP="003B6442" w:rsidR="003B6442" w:rsidRPr="003B6442">
      <w:pPr>
        <w:ind w:firstLine="708"/>
        <w:jc w:val="both"/>
        <w:rPr>
          <w:szCs w:val="24"/>
        </w:rPr>
      </w:pPr>
      <w:r w:rsidRPr="003B6442">
        <w:rPr>
          <w:szCs w:val="24"/>
        </w:rPr>
        <w:t>Financijska agencija, Regionalni centar Split</w:t>
      </w:r>
      <w:r w:rsidR="000C77F3">
        <w:rPr>
          <w:szCs w:val="24"/>
        </w:rPr>
        <w:t xml:space="preserve"> (u daljnjem tekstu: FINA)</w:t>
      </w:r>
      <w:r w:rsidRPr="003B6442">
        <w:rPr>
          <w:szCs w:val="24"/>
        </w:rPr>
        <w:t xml:space="preserve"> podnijela je ovom sudu 27. srpnja 2018. prijedlog za otvaranje stečajnog postupka nad dužnikom BEBIDAS j.d.o.o. Zavojane, a sve sukladno odredbama članka 110. stavak 1. Stečajnog zakona (Narodne novine</w:t>
      </w:r>
      <w:r w:rsidR="000C77F3">
        <w:rPr>
          <w:szCs w:val="24"/>
        </w:rPr>
        <w:t xml:space="preserve"> broj</w:t>
      </w:r>
      <w:r w:rsidRPr="003B6442">
        <w:rPr>
          <w:szCs w:val="24"/>
        </w:rPr>
        <w:t xml:space="preserve"> 71/15 i 104/17, dalje SZ).</w:t>
      </w:r>
    </w:p>
    <w:p w:rsidRDefault="003B6442" w:rsidP="003B6442" w:rsidR="003B6442" w:rsidRPr="003B6442">
      <w:pPr>
        <w:ind w:firstLine="708"/>
        <w:jc w:val="both"/>
        <w:rPr>
          <w:szCs w:val="24"/>
        </w:rPr>
      </w:pPr>
    </w:p>
    <w:p w:rsidRDefault="000C77F3" w:rsidP="003B6442" w:rsidR="00A77C6D">
      <w:pPr>
        <w:ind w:firstLine="708"/>
        <w:jc w:val="both"/>
      </w:pPr>
      <w:r>
        <w:rPr>
          <w:szCs w:val="24"/>
        </w:rPr>
        <w:t>U</w:t>
      </w:r>
      <w:r w:rsidR="003B6442" w:rsidRPr="003B6442">
        <w:rPr>
          <w:szCs w:val="24"/>
        </w:rPr>
        <w:t xml:space="preserve"> prijedlogu </w:t>
      </w:r>
      <w:r>
        <w:rPr>
          <w:szCs w:val="24"/>
        </w:rPr>
        <w:t>FINE u bitnom je navedeno</w:t>
      </w:r>
      <w:r w:rsidR="003B6442" w:rsidRPr="003B6442">
        <w:rPr>
          <w:szCs w:val="24"/>
        </w:rPr>
        <w:t xml:space="preserve"> da dužnik na dan 23. srpnja 2018., u Očevidniku redoslijeda osnova za plaćanje, ima evidentirane neizvršene osnove za plaćanje u neprekinutom razdoblju od 120 dana, u ukupnom iznosu od 20.274,00 kn, kao i da prema podacima koji su dostavljeni od Hrvatskog zavoda za mi</w:t>
      </w:r>
      <w:r>
        <w:rPr>
          <w:szCs w:val="24"/>
        </w:rPr>
        <w:t>rovinsko osiguranje dužnik ima jednog</w:t>
      </w:r>
      <w:r w:rsidR="003B6442" w:rsidRPr="003B6442">
        <w:rPr>
          <w:szCs w:val="24"/>
        </w:rPr>
        <w:t xml:space="preserve"> zaposlenog, a predlagatelj da ne raspolaže drugim podacima o imovini dužnika</w:t>
      </w:r>
      <w:r w:rsidR="00A77C6D">
        <w:t xml:space="preserve">. </w:t>
      </w:r>
    </w:p>
    <w:p w:rsidRDefault="00A77C6D" w:rsidP="00A77C6D" w:rsidR="00A77C6D">
      <w:pPr>
        <w:ind w:firstLine="708"/>
        <w:jc w:val="both"/>
      </w:pPr>
    </w:p>
    <w:p w:rsidRDefault="00A77C6D" w:rsidP="00F72CE9" w:rsidR="007B021C">
      <w:pPr>
        <w:ind w:firstLine="708"/>
        <w:jc w:val="both"/>
      </w:pPr>
      <w:r w:rsidRPr="006A49A6">
        <w:t xml:space="preserve">Povodom podnesenog prijedloga, rješenjem </w:t>
      </w:r>
      <w:r>
        <w:t>ovog suda</w:t>
      </w:r>
      <w:r w:rsidRPr="006A49A6">
        <w:t xml:space="preserve"> </w:t>
      </w:r>
      <w:r w:rsidR="000C77F3">
        <w:t>broj</w:t>
      </w:r>
      <w:r w:rsidRPr="006A49A6">
        <w:t xml:space="preserve"> 12. St-</w:t>
      </w:r>
      <w:r w:rsidR="003B6442">
        <w:t>552</w:t>
      </w:r>
      <w:r w:rsidR="008603D8">
        <w:t>/2018</w:t>
      </w:r>
      <w:r w:rsidRPr="006A49A6">
        <w:t xml:space="preserve"> od </w:t>
      </w:r>
      <w:r w:rsidR="00983F81" w:rsidRPr="00983F81">
        <w:t xml:space="preserve">18. listopada </w:t>
      </w:r>
      <w:r w:rsidR="00630478">
        <w:t>2018</w:t>
      </w:r>
      <w:r w:rsidR="00177FDE">
        <w:t>.</w:t>
      </w:r>
      <w:r>
        <w:t xml:space="preserve"> pokrenut je</w:t>
      </w:r>
      <w:r w:rsidRPr="006A49A6">
        <w:t xml:space="preserve"> prethodni postupak </w:t>
      </w:r>
      <w:r>
        <w:t xml:space="preserve">radi utvrđivanja </w:t>
      </w:r>
      <w:r w:rsidR="0067776D">
        <w:t>pretpostavki</w:t>
      </w:r>
      <w:r>
        <w:t xml:space="preserve"> za otvaranje stečajnog postupka nad dužnikom</w:t>
      </w:r>
      <w:r w:rsidRPr="006A49A6">
        <w:t>.</w:t>
      </w:r>
    </w:p>
    <w:p w:rsidRDefault="00A77C6D" w:rsidP="00A77C6D" w:rsidR="00A77C6D">
      <w:pPr>
        <w:ind w:firstLine="708"/>
        <w:jc w:val="both"/>
      </w:pPr>
      <w:r>
        <w:lastRenderedPageBreak/>
        <w:t>Dužnik se tijekom prethodnog postupka nije očitovao na podneseni prijedlog, a isto tako osobe ovlaštene za zastupanje duž</w:t>
      </w:r>
      <w:r w:rsidR="0067776D">
        <w:t>nika nisu pristupile na zakazano ročište</w:t>
      </w:r>
      <w:r>
        <w:t xml:space="preserve"> u prethodnom postupku.</w:t>
      </w:r>
    </w:p>
    <w:p w:rsidRDefault="00A77C6D" w:rsidP="00A77C6D" w:rsidR="00A77C6D">
      <w:pPr>
        <w:ind w:firstLine="708"/>
        <w:jc w:val="both"/>
      </w:pPr>
    </w:p>
    <w:p w:rsidRDefault="00A77C6D" w:rsidP="00A77C6D" w:rsidR="00A77C6D" w:rsidRPr="003B6442">
      <w:pPr>
        <w:ind w:firstLine="708"/>
        <w:jc w:val="both"/>
      </w:pPr>
      <w:r w:rsidRPr="003B6442">
        <w:t xml:space="preserve">Tijekom prethodnog postupka utvrđeno </w:t>
      </w:r>
      <w:r w:rsidR="00306868" w:rsidRPr="003B6442">
        <w:t xml:space="preserve">je </w:t>
      </w:r>
      <w:r w:rsidRPr="003B6442">
        <w:t xml:space="preserve">da je kod dužnika ispunjen stečajni razlog nesposobnosti za plaćanje. Naime, FINA je za potrebe prethodnog postupka dostavila ovom sudu potvrdu o neizvršenim osnovama za plaćanje dužnika (list </w:t>
      </w:r>
      <w:r w:rsidR="003B6442">
        <w:t>22</w:t>
      </w:r>
      <w:r w:rsidRPr="003B6442">
        <w:t xml:space="preserve"> spisa) kojom se potvrđuje da dužnik na dan </w:t>
      </w:r>
      <w:r w:rsidR="003B6442">
        <w:t xml:space="preserve">9. studenog </w:t>
      </w:r>
      <w:r w:rsidR="008603D8" w:rsidRPr="003B6442">
        <w:t>2018</w:t>
      </w:r>
      <w:r w:rsidR="00177FDE" w:rsidRPr="003B6442">
        <w:t>.,</w:t>
      </w:r>
      <w:r w:rsidRPr="003B6442">
        <w:t xml:space="preserve"> u Očevidniku </w:t>
      </w:r>
      <w:r w:rsidRPr="003B6442">
        <w:rPr>
          <w:szCs w:val="24"/>
        </w:rPr>
        <w:t>redoslijeda osnova za plaćanje</w:t>
      </w:r>
      <w:r w:rsidR="00177FDE" w:rsidRPr="003B6442">
        <w:rPr>
          <w:szCs w:val="24"/>
        </w:rPr>
        <w:t>,</w:t>
      </w:r>
      <w:r w:rsidRPr="003B6442">
        <w:rPr>
          <w:szCs w:val="24"/>
        </w:rPr>
        <w:t xml:space="preserve"> ima evidentirane neizvršne osnove za plaćanje u ne</w:t>
      </w:r>
      <w:r w:rsidR="00177FDE" w:rsidRPr="003B6442">
        <w:rPr>
          <w:szCs w:val="24"/>
        </w:rPr>
        <w:t xml:space="preserve">prekinutom razdoblju od </w:t>
      </w:r>
      <w:r w:rsidR="003B6442">
        <w:rPr>
          <w:szCs w:val="24"/>
        </w:rPr>
        <w:t>228</w:t>
      </w:r>
      <w:r w:rsidRPr="003B6442">
        <w:rPr>
          <w:szCs w:val="24"/>
        </w:rPr>
        <w:t xml:space="preserve"> dana. Kako je dakle iz te potvrde FINE razvidno da dužnik </w:t>
      </w:r>
      <w:r w:rsidRPr="003B6442">
        <w:t xml:space="preserve">u Očevidniku </w:t>
      </w:r>
      <w:r w:rsidRPr="003B6442">
        <w:rPr>
          <w:szCs w:val="24"/>
        </w:rPr>
        <w:t xml:space="preserve">redoslijeda osnova za plaćanje ima evidentirane neizvršne osnove za plaćanje u neprekinutom razdoblju dužem od 60 dana, to je samim time očito da kod istog postoji stečajni razlog nesposobnosti </w:t>
      </w:r>
      <w:r w:rsidR="00D03718" w:rsidRPr="003B6442">
        <w:rPr>
          <w:szCs w:val="24"/>
        </w:rPr>
        <w:t>za plaćanje u smislu odredbi članka</w:t>
      </w:r>
      <w:r w:rsidRPr="003B6442">
        <w:rPr>
          <w:szCs w:val="24"/>
        </w:rPr>
        <w:t xml:space="preserve"> 6. st</w:t>
      </w:r>
      <w:r w:rsidR="00D03718" w:rsidRPr="003B6442">
        <w:rPr>
          <w:szCs w:val="24"/>
        </w:rPr>
        <w:t>avak 1., stavak</w:t>
      </w:r>
      <w:r w:rsidRPr="003B6442">
        <w:rPr>
          <w:szCs w:val="24"/>
        </w:rPr>
        <w:t xml:space="preserve"> 2. podstav</w:t>
      </w:r>
      <w:r w:rsidR="00D03718" w:rsidRPr="003B6442">
        <w:rPr>
          <w:szCs w:val="24"/>
        </w:rPr>
        <w:t>ak 1. i stavak</w:t>
      </w:r>
      <w:r w:rsidRPr="003B6442">
        <w:rPr>
          <w:szCs w:val="24"/>
        </w:rPr>
        <w:t xml:space="preserve"> 4. SZ-a.</w:t>
      </w:r>
    </w:p>
    <w:p w:rsidRDefault="00A77C6D" w:rsidP="00A77C6D" w:rsidR="00A77C6D" w:rsidRPr="003B6442">
      <w:pPr>
        <w:ind w:firstLine="708"/>
        <w:jc w:val="both"/>
      </w:pPr>
    </w:p>
    <w:p w:rsidRDefault="00A77C6D" w:rsidP="00E45F39" w:rsidR="0021108F" w:rsidRPr="00E45F39">
      <w:pPr>
        <w:ind w:firstLine="708"/>
        <w:jc w:val="both"/>
        <w:rPr>
          <w:b/>
        </w:rPr>
      </w:pPr>
      <w:r w:rsidRPr="003B6442">
        <w:t xml:space="preserve">Međutim, osim postojanja stečajnog razloga kod dužnika, iz rezultata prethodnog postupka također proizlazi </w:t>
      </w:r>
      <w:r w:rsidR="00783384" w:rsidRPr="003B6442">
        <w:t xml:space="preserve">i da dužnik nema vrjednije imovine koju bi ušla u stečajnu masu. </w:t>
      </w:r>
      <w:r w:rsidRPr="003B6442">
        <w:t xml:space="preserve"> Naime, </w:t>
      </w:r>
      <w:r w:rsidR="00783384" w:rsidRPr="003B6442">
        <w:t>osoba ovlaštena</w:t>
      </w:r>
      <w:r w:rsidR="001B26EF" w:rsidRPr="003B6442">
        <w:t xml:space="preserve"> za zastupanje dužnika</w:t>
      </w:r>
      <w:r w:rsidR="00783384" w:rsidRPr="003B6442">
        <w:t xml:space="preserve"> nije</w:t>
      </w:r>
      <w:r w:rsidR="001B26EF" w:rsidRPr="003B6442">
        <w:t xml:space="preserve"> </w:t>
      </w:r>
      <w:r w:rsidR="00783384" w:rsidRPr="003B6442">
        <w:t>se očitovala</w:t>
      </w:r>
      <w:r w:rsidR="001E0536" w:rsidRPr="003B6442">
        <w:t xml:space="preserve"> o postojanju imovine kod dužnika, a </w:t>
      </w:r>
      <w:r w:rsidR="00783384" w:rsidRPr="003B6442">
        <w:t>niti je dostavila</w:t>
      </w:r>
      <w:r w:rsidR="001B26EF" w:rsidRPr="003B6442">
        <w:t xml:space="preserve"> sudu popis imovine i obveza dužnika</w:t>
      </w:r>
      <w:r w:rsidR="00CE2897" w:rsidRPr="003B6442">
        <w:t>.</w:t>
      </w:r>
      <w:r w:rsidR="001B26EF" w:rsidRPr="003B6442">
        <w:t xml:space="preserve"> </w:t>
      </w:r>
      <w:r w:rsidR="00CE2897" w:rsidRPr="003B6442">
        <w:t xml:space="preserve">Na </w:t>
      </w:r>
      <w:r w:rsidRPr="003B6442">
        <w:t xml:space="preserve">traženje ovog suda za dostavom podataka o imovini dužnika, Općinski sud u Splitu, </w:t>
      </w:r>
      <w:r w:rsidR="00CE2897" w:rsidRPr="003B6442">
        <w:t xml:space="preserve">Zemljišnoknjižni odjel Split dostavio je ovom sudu </w:t>
      </w:r>
      <w:r w:rsidR="003B6442">
        <w:t xml:space="preserve">2. studenog </w:t>
      </w:r>
      <w:r w:rsidR="00630478" w:rsidRPr="003B6442">
        <w:t>2018</w:t>
      </w:r>
      <w:r w:rsidR="00CE2897" w:rsidRPr="003B6442">
        <w:t>. potvrdu</w:t>
      </w:r>
      <w:r w:rsidRPr="003B6442">
        <w:t xml:space="preserve"> </w:t>
      </w:r>
      <w:r w:rsidR="00CE2897" w:rsidRPr="003B6442">
        <w:t>kojom se potvrđuje</w:t>
      </w:r>
      <w:r w:rsidRPr="003B6442">
        <w:t xml:space="preserve"> da dužnik nije upisan kao vlasnik nekretnina</w:t>
      </w:r>
      <w:r w:rsidR="00783384" w:rsidRPr="003B6442">
        <w:t xml:space="preserve"> na području </w:t>
      </w:r>
      <w:r w:rsidR="000C77F3">
        <w:t xml:space="preserve">nadležnosti </w:t>
      </w:r>
      <w:r w:rsidR="00783384" w:rsidRPr="003B6442">
        <w:t>tog odjela</w:t>
      </w:r>
      <w:r w:rsidR="00E45F39">
        <w:t xml:space="preserve">, a </w:t>
      </w:r>
      <w:r w:rsidR="00E45F39" w:rsidRPr="0046475D">
        <w:t xml:space="preserve">Općinski sud u Dubrovniku, Zemljišnoknjižni odjel </w:t>
      </w:r>
      <w:r w:rsidR="0046475D" w:rsidRPr="0046475D">
        <w:t xml:space="preserve">Metković </w:t>
      </w:r>
      <w:r w:rsidR="00E45F39" w:rsidRPr="0046475D">
        <w:t xml:space="preserve">dostavio je ovom sudu </w:t>
      </w:r>
      <w:r w:rsidR="0046475D" w:rsidRPr="0046475D">
        <w:t>15</w:t>
      </w:r>
      <w:r w:rsidR="00E45F39" w:rsidRPr="0046475D">
        <w:t xml:space="preserve">. studenog 2018. potvrdu kojom se </w:t>
      </w:r>
      <w:r w:rsidR="0046475D" w:rsidRPr="0046475D">
        <w:t xml:space="preserve">također </w:t>
      </w:r>
      <w:r w:rsidR="00E45F39" w:rsidRPr="0046475D">
        <w:t>potvrđuje da dužnik nij</w:t>
      </w:r>
      <w:r w:rsidR="0046475D" w:rsidRPr="0046475D">
        <w:t>e upisan kao vlasnik ni kao suvlasnik nekretnina</w:t>
      </w:r>
      <w:r w:rsidR="00E45F39" w:rsidRPr="0046475D">
        <w:t xml:space="preserve"> na području nadležnosti tog odjela. T</w:t>
      </w:r>
      <w:r w:rsidR="00E45F39">
        <w:t>akođer</w:t>
      </w:r>
      <w:r w:rsidR="00CE2897" w:rsidRPr="003B6442">
        <w:t>,</w:t>
      </w:r>
      <w:r w:rsidRPr="003B6442">
        <w:t xml:space="preserve"> </w:t>
      </w:r>
      <w:r w:rsidR="00CE2897" w:rsidRPr="003B6442">
        <w:t>Ministarstvo unutarnjih poslova</w:t>
      </w:r>
      <w:r w:rsidR="000C77F3">
        <w:t xml:space="preserve"> RH, PU Splitsko-dalmatinska</w:t>
      </w:r>
      <w:r w:rsidRPr="003B6442">
        <w:t xml:space="preserve"> dostavi</w:t>
      </w:r>
      <w:r w:rsidR="00BD48AD" w:rsidRPr="003B6442">
        <w:t>l</w:t>
      </w:r>
      <w:r w:rsidRPr="003B6442">
        <w:t xml:space="preserve">o je ovom sudu </w:t>
      </w:r>
      <w:r w:rsidR="003B6442">
        <w:t xml:space="preserve">31. listopada </w:t>
      </w:r>
      <w:r w:rsidR="00630478" w:rsidRPr="003B6442">
        <w:t>2018</w:t>
      </w:r>
      <w:r w:rsidR="00CE2897" w:rsidRPr="003B6442">
        <w:t>.</w:t>
      </w:r>
      <w:r w:rsidR="00F72CE9" w:rsidRPr="003B6442">
        <w:t xml:space="preserve"> uvjerenje</w:t>
      </w:r>
      <w:r w:rsidRPr="003B6442">
        <w:t xml:space="preserve"> iz kojeg je razvidno da dužnik nije evidentiran kao vlasnik vozila. </w:t>
      </w:r>
    </w:p>
    <w:p w:rsidRDefault="00E45F39" w:rsidP="00CE2897" w:rsidR="00E45F39">
      <w:pPr>
        <w:ind w:firstLine="708"/>
        <w:jc w:val="both"/>
      </w:pPr>
    </w:p>
    <w:p w:rsidRDefault="00D03718" w:rsidP="0021108F" w:rsidR="0021108F" w:rsidRPr="00372D43">
      <w:pPr>
        <w:ind w:firstLine="708"/>
        <w:jc w:val="both"/>
        <w:rPr>
          <w:szCs w:val="24"/>
        </w:rPr>
      </w:pPr>
      <w:r>
        <w:rPr>
          <w:szCs w:val="24"/>
        </w:rPr>
        <w:t>Odredbom članka 132. stavak</w:t>
      </w:r>
      <w:r w:rsidR="0021108F">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46475D" w:rsidP="0046475D" w:rsidR="0046475D"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a kod dužnika je isto tako ispunjen stečajni razlog nesposobnosti za plaćanje, to bi stoga u konkretnom slučaju bili ispunjeni uvjeti za donošenje rješenja o </w:t>
      </w:r>
      <w:r>
        <w:rPr>
          <w:szCs w:val="24"/>
        </w:rPr>
        <w:t>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42F59" w:rsidP="00652311" w:rsidR="00042F59">
      <w:pPr>
        <w:jc w:val="both"/>
      </w:pPr>
    </w:p>
    <w:p w:rsidRDefault="00F72CE9" w:rsidP="00F72CE9" w:rsidR="00F72CE9"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 xml:space="preserve">ove knjigovodstvenih </w:t>
      </w:r>
      <w:r>
        <w:lastRenderedPageBreak/>
        <w:t>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F72CE9" w:rsidP="00F72CE9" w:rsidR="00F72CE9" w:rsidRPr="00BD2D8B">
      <w:pPr>
        <w:jc w:val="both"/>
      </w:pPr>
    </w:p>
    <w:p w:rsidRDefault="0046475D" w:rsidP="0046475D" w:rsidR="0046475D" w:rsidRPr="00087466">
      <w:pPr>
        <w:ind w:firstLine="708"/>
        <w:jc w:val="both"/>
      </w:pPr>
      <w:r w:rsidRPr="001B2ADF">
        <w:t>S obzirom na navedeno, ovaj sud smatra kako iznos predujma od 20.000,00 kn za pokriće troškova stečajnog postupka predstavlja očekivani iznos troškova koji bi mogli nastati u slučaju redovitog provođenja s</w:t>
      </w:r>
      <w:r>
        <w:t xml:space="preserve">tečajnog postupka nad dužnikom pa je </w:t>
      </w:r>
      <w:r>
        <w:rPr>
          <w:szCs w:val="24"/>
        </w:rPr>
        <w:t xml:space="preserve">slijedom svega naprijed navedenog, a temeljem odredbi članka 132. stavak 1. i 2. SZ-a, odlučeno kao u izreci ovog rješenja. </w:t>
      </w:r>
    </w:p>
    <w:p w:rsidRDefault="006B2F06" w:rsidP="00853084" w:rsidR="006B2F06" w:rsidRPr="0046475D">
      <w:pPr>
        <w:jc w:val="both"/>
        <w:rPr>
          <w:sz w:val="22"/>
        </w:rPr>
      </w:pPr>
    </w:p>
    <w:p w:rsidRDefault="0028268A" w:rsidP="0028268A" w:rsidR="0028268A" w:rsidRPr="009C4FD6">
      <w:pPr>
        <w:jc w:val="center"/>
        <w:rPr>
          <w:szCs w:val="24"/>
        </w:rPr>
      </w:pPr>
      <w:r w:rsidRPr="009C4FD6">
        <w:rPr>
          <w:szCs w:val="24"/>
        </w:rPr>
        <w:t>U Splitu,</w:t>
      </w:r>
      <w:r w:rsidR="00853084">
        <w:rPr>
          <w:szCs w:val="24"/>
        </w:rPr>
        <w:t xml:space="preserve"> </w:t>
      </w:r>
      <w:r w:rsidR="0046475D">
        <w:rPr>
          <w:szCs w:val="24"/>
        </w:rPr>
        <w:t>16</w:t>
      </w:r>
      <w:r w:rsidR="00983F81">
        <w:t>. studenog</w:t>
      </w:r>
      <w:r w:rsidR="00AD35D0">
        <w:t xml:space="preserve"> 2018</w:t>
      </w:r>
      <w:r w:rsidR="00630478">
        <w:rPr>
          <w:szCs w:val="24"/>
        </w:rPr>
        <w:t>.</w:t>
      </w:r>
      <w:r w:rsidR="000F41F7" w:rsidRPr="009C4FD6">
        <w:rPr>
          <w:szCs w:val="24"/>
        </w:rPr>
        <w:t xml:space="preserve"> </w:t>
      </w:r>
    </w:p>
    <w:p w:rsidRDefault="0028268A" w:rsidP="0028268A" w:rsidR="0028268A" w:rsidRPr="00B2590A">
      <w:pPr>
        <w:ind w:firstLine="708"/>
        <w:jc w:val="both"/>
        <w:rPr>
          <w:szCs w:val="24"/>
        </w:rPr>
      </w:pPr>
    </w:p>
    <w:p w:rsidRDefault="00B2590A" w:rsidP="00F53C8F" w:rsidR="00B2590A">
      <w:pPr>
        <w:ind w:left="4956"/>
        <w:jc w:val="center"/>
        <w:rPr>
          <w:szCs w:val="24"/>
        </w:rPr>
      </w:pPr>
      <w:r w:rsidRPr="00F049A9">
        <w:rPr>
          <w:szCs w:val="24"/>
        </w:rPr>
        <w:t>Sudac</w:t>
      </w:r>
    </w:p>
    <w:p w:rsidRDefault="00B2590A" w:rsidP="00F53C8F" w:rsidR="00B2590A" w:rsidRPr="00EF31D7">
      <w:pPr>
        <w:ind w:left="4956"/>
        <w:jc w:val="center"/>
        <w:rPr>
          <w:sz w:val="28"/>
          <w:szCs w:val="28"/>
        </w:rPr>
      </w:pPr>
    </w:p>
    <w:p w:rsidRDefault="00B2590A" w:rsidP="00F53C8F" w:rsidR="00B2590A" w:rsidRPr="00F049A9">
      <w:pPr>
        <w:ind w:left="4956"/>
        <w:jc w:val="center"/>
        <w:rPr>
          <w:szCs w:val="24"/>
        </w:rPr>
      </w:pPr>
      <w:r w:rsidRPr="00F049A9">
        <w:rPr>
          <w:szCs w:val="24"/>
        </w:rPr>
        <w:t>Paško Bačić</w:t>
      </w:r>
      <w:r>
        <w:t>, v.r.</w:t>
      </w:r>
    </w:p>
    <w:p w:rsidRDefault="00B2590A" w:rsidP="00F53C8F" w:rsidR="00B2590A" w:rsidRPr="00F049A9">
      <w:pPr>
        <w:ind w:left="4956"/>
        <w:jc w:val="center"/>
        <w:rPr>
          <w:szCs w:val="24"/>
        </w:rPr>
      </w:pPr>
      <w:r w:rsidRPr="00F049A9">
        <w:rPr>
          <w:szCs w:val="24"/>
        </w:rPr>
        <w:t>za točnost otpravka</w:t>
      </w:r>
      <w:r>
        <w:t>-</w:t>
      </w:r>
      <w:r w:rsidRPr="00F049A9">
        <w:rPr>
          <w:szCs w:val="24"/>
        </w:rPr>
        <w:t>ovlašteni službenik</w:t>
      </w:r>
    </w:p>
    <w:p w:rsidRDefault="00B2590A" w:rsidP="00F53C8F" w:rsidR="00B2590A">
      <w:pPr>
        <w:ind w:firstLine="708" w:left="5664"/>
      </w:pPr>
      <w:r>
        <w:rPr>
          <w:szCs w:val="24"/>
        </w:rPr>
        <w:t xml:space="preserve"> </w:t>
      </w:r>
      <w:r w:rsidRPr="00F049A9">
        <w:rPr>
          <w:szCs w:val="24"/>
        </w:rPr>
        <w:t>Katarina Raos</w:t>
      </w:r>
    </w:p>
    <w:p w:rsidRDefault="0028268A" w:rsidP="00254B18" w:rsidR="0028268A">
      <w:pPr>
        <w:ind w:firstLine="708" w:left="7080"/>
      </w:pPr>
    </w:p>
    <w:p w:rsidRDefault="00254B18" w:rsidP="0028268A" w:rsidR="00254B18" w:rsidRPr="00F72CE9">
      <w:pPr>
        <w:rPr>
          <w:sz w:val="16"/>
          <w:szCs w:val="16"/>
        </w:rPr>
      </w:pPr>
    </w:p>
    <w:p w:rsidRDefault="000C7281" w:rsidP="005A49E7" w:rsidR="000C7281" w:rsidRPr="00F72CE9">
      <w:pPr>
        <w:rPr>
          <w:sz w:val="16"/>
          <w:szCs w:val="16"/>
        </w:rPr>
      </w:pPr>
    </w:p>
    <w:p w:rsidRDefault="007B021C" w:rsidP="005A49E7" w:rsidR="007B021C" w:rsidRPr="00B91370">
      <w:pPr>
        <w:rPr>
          <w:sz w:val="16"/>
          <w:szCs w:val="16"/>
        </w:rPr>
      </w:pPr>
    </w:p>
    <w:p w:rsidRDefault="00AD35D0" w:rsidP="005A49E7" w:rsidR="005A49E7">
      <w:r>
        <w:t>Pouka o pravnom lijeku</w:t>
      </w:r>
      <w:r w:rsidR="005A49E7">
        <w:t>:</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1635B" w:rsidP="005C615F" w:rsidR="0001635B" w:rsidRPr="00C82BA1"/>
    <w:sectPr w:rsidSect="00F72CE9" w:rsidR="0001635B" w:rsidRPr="00C82BA1">
      <w:headerReference w:type="default" r:id="rId11"/>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B2590A">
      <w:rPr>
        <w:noProof/>
      </w:rPr>
      <w:t>3</w:t>
    </w:r>
    <w:r>
      <w:fldChar w:fldCharType="end"/>
    </w:r>
    <w:r>
      <w:t>-</w:t>
    </w:r>
    <w:r>
      <w:tab/>
      <w:t xml:space="preserve">   </w:t>
    </w:r>
    <w:r w:rsidR="00983F81" w:rsidRPr="00983F81">
      <w:t xml:space="preserve">  </w:t>
    </w:r>
    <w:r w:rsidR="00983F81">
      <w:t>Poslovni broj: 12. St-</w:t>
    </w:r>
    <w:r w:rsidR="003B6442">
      <w:t>552</w:t>
    </w:r>
    <w:r w:rsidR="00983F81">
      <w:t>/2018-</w:t>
    </w:r>
    <w:r w:rsidR="0046475D">
      <w:t>17</w:t>
    </w:r>
  </w:p>
  <w:p w:rsidRDefault="0028268A" w:rsidP="0001635B" w:rsidR="0028268A">
    <w:pPr>
      <w:pStyle w:val="Zaglavlje"/>
      <w:jc w:val="center"/>
      <w:rPr>
        <w:szCs w:val="24"/>
      </w:rPr>
    </w:pPr>
  </w:p>
  <w:p w:rsidRDefault="0001635B" w:rsidR="0001635B" w:rsidRPr="0046475D">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60EE4"/>
    <w:rsid w:val="000B1AD9"/>
    <w:rsid w:val="000B30CA"/>
    <w:rsid w:val="000B6FAD"/>
    <w:rsid w:val="000C7281"/>
    <w:rsid w:val="000C77F3"/>
    <w:rsid w:val="000F41F7"/>
    <w:rsid w:val="00172083"/>
    <w:rsid w:val="0017455A"/>
    <w:rsid w:val="00177FDE"/>
    <w:rsid w:val="00191535"/>
    <w:rsid w:val="001B26EF"/>
    <w:rsid w:val="001E0536"/>
    <w:rsid w:val="0021108F"/>
    <w:rsid w:val="002336AD"/>
    <w:rsid w:val="00242319"/>
    <w:rsid w:val="00254B18"/>
    <w:rsid w:val="0028268A"/>
    <w:rsid w:val="002A70CF"/>
    <w:rsid w:val="002D33C6"/>
    <w:rsid w:val="002D6634"/>
    <w:rsid w:val="00304D82"/>
    <w:rsid w:val="00306868"/>
    <w:rsid w:val="00306EE8"/>
    <w:rsid w:val="00314528"/>
    <w:rsid w:val="003145B3"/>
    <w:rsid w:val="00315A10"/>
    <w:rsid w:val="00335D92"/>
    <w:rsid w:val="003451A2"/>
    <w:rsid w:val="00372D43"/>
    <w:rsid w:val="003A2582"/>
    <w:rsid w:val="003B6442"/>
    <w:rsid w:val="003F0F4D"/>
    <w:rsid w:val="00411F9D"/>
    <w:rsid w:val="00434CF5"/>
    <w:rsid w:val="0046475D"/>
    <w:rsid w:val="00470259"/>
    <w:rsid w:val="004745EB"/>
    <w:rsid w:val="004922BA"/>
    <w:rsid w:val="004D2E23"/>
    <w:rsid w:val="00527E87"/>
    <w:rsid w:val="00531C88"/>
    <w:rsid w:val="005527D0"/>
    <w:rsid w:val="005A49E7"/>
    <w:rsid w:val="005C615F"/>
    <w:rsid w:val="005F0655"/>
    <w:rsid w:val="005F7AF5"/>
    <w:rsid w:val="00630478"/>
    <w:rsid w:val="00652311"/>
    <w:rsid w:val="0067776D"/>
    <w:rsid w:val="006A3690"/>
    <w:rsid w:val="006B2F06"/>
    <w:rsid w:val="006E2E5B"/>
    <w:rsid w:val="006E38F4"/>
    <w:rsid w:val="006E6CFD"/>
    <w:rsid w:val="006F4A44"/>
    <w:rsid w:val="007062C3"/>
    <w:rsid w:val="00724DFD"/>
    <w:rsid w:val="00757C72"/>
    <w:rsid w:val="00765651"/>
    <w:rsid w:val="00783384"/>
    <w:rsid w:val="007B021C"/>
    <w:rsid w:val="007C578C"/>
    <w:rsid w:val="008519F8"/>
    <w:rsid w:val="00853084"/>
    <w:rsid w:val="008603D8"/>
    <w:rsid w:val="00865F73"/>
    <w:rsid w:val="008A2F5C"/>
    <w:rsid w:val="008E4A02"/>
    <w:rsid w:val="00916B3B"/>
    <w:rsid w:val="00931C98"/>
    <w:rsid w:val="00934FB5"/>
    <w:rsid w:val="009736D8"/>
    <w:rsid w:val="00983F81"/>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C0514"/>
    <w:rsid w:val="00AD35D0"/>
    <w:rsid w:val="00AE4640"/>
    <w:rsid w:val="00B17B3D"/>
    <w:rsid w:val="00B2590A"/>
    <w:rsid w:val="00B47D86"/>
    <w:rsid w:val="00B91370"/>
    <w:rsid w:val="00BA7EC5"/>
    <w:rsid w:val="00BB0197"/>
    <w:rsid w:val="00BB0DDA"/>
    <w:rsid w:val="00BD48AD"/>
    <w:rsid w:val="00BE01DF"/>
    <w:rsid w:val="00BE546C"/>
    <w:rsid w:val="00C07794"/>
    <w:rsid w:val="00C21DEF"/>
    <w:rsid w:val="00C23A54"/>
    <w:rsid w:val="00C26361"/>
    <w:rsid w:val="00C82BA1"/>
    <w:rsid w:val="00CA3F30"/>
    <w:rsid w:val="00CA6E33"/>
    <w:rsid w:val="00CD4305"/>
    <w:rsid w:val="00CD43BF"/>
    <w:rsid w:val="00CE2897"/>
    <w:rsid w:val="00D03718"/>
    <w:rsid w:val="00D50543"/>
    <w:rsid w:val="00DA36E0"/>
    <w:rsid w:val="00DD581D"/>
    <w:rsid w:val="00E45F39"/>
    <w:rsid w:val="00E51D56"/>
    <w:rsid w:val="00EC1538"/>
    <w:rsid w:val="00EE49D5"/>
    <w:rsid w:val="00EF7CD8"/>
    <w:rsid w:val="00F63621"/>
    <w:rsid w:val="00F72CE9"/>
    <w:rsid w:val="00FA21CA"/>
    <w:rsid w:val="00FA7693"/>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590A"/>
    <w:rPr>
      <w:color w:val="808080"/>
      <w:bdr w:space="0" w:sz="0" w:color="auto" w:val="none"/>
      <w:shd w:fill="auto" w:color="auto" w:val="clear"/>
    </w:rPr>
  </w:style>
  <w:style w:customStyle="true" w:styleId="eSPISCCParagraphDefaultFont" w:type="character">
    <w:name w:val="eSPIS_CC_Paragraph Default Font"/>
    <w:basedOn w:val="Zadanifontodlomka"/>
    <w:rsid w:val="00B259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90A"/>
    <w:rPr>
      <w:bdr w:space="0" w:sz="0" w:color="auto" w:val="none"/>
      <w:shd w:fill="FFFFCC" w:color="auto" w:val="clear"/>
      <w:lang w:val="hr-HR"/>
    </w:rPr>
  </w:style>
  <w:style w:customStyle="true" w:styleId="PozadinaSvijetloCrvena" w:type="character">
    <w:name w:val="Pozadina_SvijetloCrvena"/>
    <w:basedOn w:val="eSPISCCParagraphDefaultFont"/>
    <w:rsid w:val="00B259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9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590A"/>
    <w:rPr>
      <w:color w:val="808080"/>
      <w:bdr w:color="auto" w:space="0" w:sz="0" w:val="none"/>
      <w:shd w:color="auto" w:fill="auto" w:val="clear"/>
    </w:rPr>
  </w:style>
  <w:style w:customStyle="1" w:styleId="eSPISCCParagraphDefaultFont" w:type="character">
    <w:name w:val="eSPIS_CC_Paragraph Default Font"/>
    <w:basedOn w:val="Zadanifontodlomka"/>
    <w:rsid w:val="00B259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90A"/>
    <w:rPr>
      <w:bdr w:color="auto" w:space="0" w:sz="0" w:val="none"/>
      <w:shd w:color="auto" w:fill="FFFFCC" w:val="clear"/>
      <w:lang w:val="hr-HR"/>
    </w:rPr>
  </w:style>
  <w:style w:customStyle="1" w:styleId="PozadinaSvijetloCrvena" w:type="character">
    <w:name w:val="Pozadina_SvijetloCrvena"/>
    <w:basedOn w:val="eSPISCCParagraphDefaultFont"/>
    <w:rsid w:val="00B259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9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St-552/2018</izvorni_sadrzaj>
    <derivirana_varijabla naziv="DomainObject.Predmet.OznakaBroj_1">St-552/2018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BEBIDAS  jednostavno društvo s ograničenom odgovornošću za ugostiteljstvo i usluge</izvorni_sadrzaj>
    <derivirana_varijabla naziv="DomainObject.Predmet.ProtustrankaFormated_1">  BEBIDAS  jednostavno društvo s ograničenom odgovornošću za ugostiteljstvo i usluge</derivirana_varijabla>
  </DomainObject.Predmet.ProtustrankaFormated>
  <DomainObject.Predmet.ProtustrankaFormatedOIB>
    <izvorni_sadrzaj>  BEBIDAS  jednostavno društvo s ograničenom odgovornošću za ugostiteljstvo i usluge, OIB 73894308440</izvorni_sadrzaj>
    <derivirana_varijabla naziv="DomainObject.Predmet.ProtustrankaFormatedOIB_1">  BEBIDAS  jednostavno društvo s ograničenom odgovornošću za ugostiteljstvo i usluge, OIB 73894308440</derivirana_varijabla>
  </DomainObject.Predmet.ProtustrankaFormatedOIB>
  <DomainObject.Predmet.ProtustrankaFormatedWithAdress>
    <izvorni_sadrzaj> BEBIDAS  jednostavno društvo s ograničenom odgovornošću za ugostiteljstvo i usluge, Zavojane 10, 21275 Zavojane</izvorni_sadrzaj>
    <derivirana_varijabla naziv="DomainObject.Predmet.ProtustrankaFormatedWithAdress_1"> BEBIDAS  jednostavno društvo s ograničenom odgovornošću za ugostiteljstvo i usluge, Zavojane 10, 21275 Zavojane</derivirana_varijabla>
  </DomainObject.Predmet.ProtustrankaFormatedWithAdress>
  <DomainObject.Predmet.ProtustrankaFormatedWithAdressOIB>
    <izvorni_sadrzaj> BEBIDAS  jednostavno društvo s ograničenom odgovornošću za ugostiteljstvo i usluge, OIB 73894308440, Zavojane 10, 21275 Zavojane</izvorni_sadrzaj>
    <derivirana_varijabla naziv="DomainObject.Predmet.ProtustrankaFormatedWithAdressOIB_1"> BEBIDAS  jednostavno društvo s ograničenom odgovornošću za ugostiteljstvo i usluge, OIB 73894308440, Zavojane 10, 21275 Zavojane</derivirana_varijabla>
  </DomainObject.Predmet.ProtustrankaFormatedWithAdressOIB>
  <DomainObject.Predmet.ProtustrankaWithAdress>
    <izvorni_sadrzaj>BEBIDAS  jednostavno društvo s ograničenom odgovornošću za ugostiteljstvo i usluge Zavojane 10, 21275 Zavojane</izvorni_sadrzaj>
    <derivirana_varijabla naziv="DomainObject.Predmet.ProtustrankaWithAdress_1">BEBIDAS  jednostavno društvo s ograničenom odgovornošću za ugostiteljstvo i usluge Zavojane 10, 21275 Zavojane</derivirana_varijabla>
  </DomainObject.Predmet.ProtustrankaWithAdress>
  <DomainObject.Predmet.ProtustrankaWithAdressOIB>
    <izvorni_sadrzaj>BEBIDAS  jednostavno društvo s ograničenom odgovornošću za ugostiteljstvo i usluge, OIB 73894308440, Zavojane 10, 21275 Zavojane</izvorni_sadrzaj>
    <derivirana_varijabla naziv="DomainObject.Predmet.ProtustrankaWithAdressOIB_1">BEBIDAS  jednostavno društvo s ograničenom odgovornošću za ugostiteljstvo i usluge, OIB 73894308440, Zavojane 10, 21275 Zavojane</derivirana_varijabla>
  </DomainObject.Predmet.ProtustrankaWithAdressOIB>
  <DomainObject.Predmet.ProtustrankaNazivFormated>
    <izvorni_sadrzaj>BEBIDAS  jednostavno društvo s ograničenom odgovornošću za ugostiteljstvo i usluge</izvorni_sadrzaj>
    <derivirana_varijabla naziv="DomainObject.Predmet.ProtustrankaNazivFormated_1">BEBIDAS  jednostavno društvo s ograničenom odgovornošću za ugostiteljstvo i usluge</derivirana_varijabla>
  </DomainObject.Predmet.ProtustrankaNazivFormated>
  <DomainObject.Predmet.ProtustrankaNazivFormatedOIB>
    <izvorni_sadrzaj>BEBIDAS  jednostavno društvo s ograničenom odgovornošću za ugostiteljstvo i usluge, OIB 73894308440</izvorni_sadrzaj>
    <derivirana_varijabla naziv="DomainObject.Predmet.ProtustrankaNazivFormatedOIB_1">BEBIDAS  jednostavno društvo s ograničenom odgovornošću za ugostiteljstvo i usluge, OIB 73894308440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20274.00</izvorni_sadrzaj>
    <derivirana_varijabla naziv="DomainObject.Predmet.TrenutnaVrijednost_1">20274.00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BEBIDAS  jednostavno društvo s ograničenom odgovornošću za ugostiteljstvo i usluge</item>
    </izvorni_sadrzaj>
    <derivirana_varijabla naziv="DomainObject.Predmet.ProtuStrankaListFormated_1">
      <item>BEBIDAS  jednostavno društvo s ograničenom odgovornošću za ugostiteljstvo i usluge</item>
    </derivirana_varijabla>
  </DomainObject.Predmet.ProtuStrankaListFormated>
  <DomainObject.Predmet.ProtuStrankaListFormatedOIB>
    <izvorni_sadrzaj>
      <item>BEBIDAS  jednostavno društvo s ograničenom odgovornošću za ugostiteljstvo i usluge, OIB 73894308440</item>
    </izvorni_sadrzaj>
    <derivirana_varijabla naziv="DomainObject.Predmet.ProtuStrankaListFormatedOIB_1">
      <item>BEBIDAS  jednostavno društvo s ograničenom odgovornošću za ugostiteljstvo i usluge, OIB 73894308440</item>
    </derivirana_varijabla>
  </DomainObject.Predmet.ProtuStrankaListFormatedOIB>
  <DomainObject.Predmet.ProtuStrankaListFormatedWithAdress>
    <izvorni_sadrzaj>
      <item>BEBIDAS  jednostavno društvo s ograničenom odgovornošću za ugostiteljstvo i usluge, Zavojane 10, 21275 Zavojane</item>
    </izvorni_sadrzaj>
    <derivirana_varijabla naziv="DomainObject.Predmet.ProtuStrankaListFormatedWithAdress_1">
      <item>BEBIDAS  jednostavno društvo s ograničenom odgovornošću za ugostiteljstvo i usluge, Zavojane 10, 21275 Zavojane</item>
    </derivirana_varijabla>
  </DomainObject.Predmet.ProtuStrankaListFormatedWithAdress>
  <DomainObject.Predmet.ProtuStrankaListFormatedWithAdressOIB>
    <izvorni_sadrzaj>
      <item>BEBIDAS  jednostavno društvo s ograničenom odgovornošću za ugostiteljstvo i usluge, OIB 73894308440, Zavojane 10, 21275 Zavojane</item>
    </izvorni_sadrzaj>
    <derivirana_varijabla naziv="DomainObject.Predmet.ProtuStrankaListFormatedWithAdressOIB_1">
      <item>BEBIDAS  jednostavno društvo s ograničenom odgovornošću za ugostiteljstvo i usluge, OIB 73894308440, Zavojane 10, 21275 Zavojane</item>
    </derivirana_varijabla>
  </DomainObject.Predmet.ProtuStrankaListFormatedWithAdressOIB>
  <DomainObject.Predmet.ProtuStrankaListNazivFormated>
    <izvorni_sadrzaj>
      <item>BEBIDAS  jednostavno društvo s ograničenom odgovornošću za ugostiteljstvo i usluge</item>
    </izvorni_sadrzaj>
    <derivirana_varijabla naziv="DomainObject.Predmet.ProtuStrankaListNazivFormated_1">
      <item>BEBIDAS  jednostavno društvo s ograničenom odgovornošću za ugostiteljstvo i usluge</item>
    </derivirana_varijabla>
  </DomainObject.Predmet.ProtuStrankaListNazivFormated>
  <DomainObject.Predmet.ProtuStrankaListNazivFormatedOIB>
    <izvorni_sadrzaj>
      <item>BEBIDAS  jednostavno društvo s ograničenom odgovornošću za ugostiteljstvo i usluge, OIB 73894308440</item>
    </izvorni_sadrzaj>
    <derivirana_varijabla naziv="DomainObject.Predmet.ProtuStrankaListNazivFormatedOIB_1">
      <item>BEBIDAS  jednostavno društvo s ograničenom odgovornošću za ugostiteljstvo i usluge, OIB 73894308440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BEBIDAS  jednostavno društvo s ograničenom odgovornošću za ugostiteljstvo i usluge</izvorni_sadrzaj>
    <derivirana_varijabla naziv="DomainObject.Predmet.ProtustrankaIDrugi_1">BEBIDAS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BEBIDAS  jednostavno društvo s ograničenom odgovornošću za ugostiteljstvo i usluge, OIB 73894308440, Zavojane 10, 21275 Zavojane</izvorni_sadrzaj>
    <derivirana_varijabla naziv="DomainObject.Predmet.ProtustrankaIDrugiAdressOIB_1">BEBIDAS  jednostavno društvo s ograničenom odgovornošću za ugostiteljstvo i usluge, OIB 73894308440, Zavojane 10, 21275 Zavojane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BEBIDAS  jednostavno društvo s ograničenom odgovornošću za ugostiteljstvo i usluge</item>
      <item>FINANCIJSKA AGENCIJA, RC SPLIT</item>
    </izvorni_sadrzaj>
    <derivirana_varijabla naziv="DomainObject.Predmet.SudioniciListNaziv_1">
      <item>BEBIDAS  jednostavno društvo s ograničenom odgovornošću za ugostiteljstvo i usluge</item>
      <item>FINANCIJSKA AGENCIJA, RC SPLIT</item>
    </derivirana_varijabla>
  </DomainObject.Predmet.SudioniciListNaziv>
  <DomainObject.Predmet.SudioniciListAdressOIB>
    <izvorni_sadrzaj>
      <item>BEBIDAS  jednostavno društvo s ograničenom odgovornošću za ugostiteljstvo i usluge, OIB 73894308440, Zavojane 10,21275 Zavojane</item>
      <item>FINANCIJSKA AGENCIJA, RC SPLIT, OIB 85821130368, Mažuranićevo šetalište 24 b,21000 Split</item>
    </izvorni_sadrzaj>
    <derivirana_varijabla naziv="DomainObject.Predmet.SudioniciListAdressOIB_1">
      <item>BEBIDAS  jednostavno društvo s ograničenom odgovornošću za ugostiteljstvo i usluge, OIB 73894308440, Zavojane 10,21275 Zavojane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73894308440</item>
      <item>, OIB 85821130368</item>
    </izvorni_sadrzaj>
    <derivirana_varijabla naziv="DomainObject.Predmet.SudioniciListNazivOIB_1">
      <item>, OIB 73894308440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St-552/2018-9</izvorni_sadrzaj>
    <derivirana_varijabla naziv="DomainObject.PredzadnjaOdlukaIzPredmeta.Oznaka_1">St-552/2018-9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C4D33-F86B-40B4-BF52-B602C2C1A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1136</properties:Words>
  <properties:Characters>6373</properties:Characters>
  <properties:Lines>127</properties:Lines>
  <properties:Paragraphs>28</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2018-11-16T07:10:00Z</cp:lastPrinted>
  <dcterms:modified xmlns:xsi="http://www.w3.org/2001/XMLSchema-instance" xsi:type="dcterms:W3CDTF">2018-11-16T07:10:00Z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(7-Rješenje - čl. 132..docx)</vt:lpwstr>
  </prop:property>
  <prop:property name="CC_coloring" pid="4" fmtid="{D5CDD505-2E9C-101B-9397-08002B2CF9AE}">
    <vt:bool>false</vt:bool>
  </prop:property>
  <prop:property name="BrojStranica" pid="5" fmtid="{D5CDD505-2E9C-101B-9397-08002B2CF9AE}">
    <vt:i4>3</vt:i4>
  </prop:property>
</prop:Properties>
</file>