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ce1e" w14:paraId="89cce1e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13FDC">
        <w:rPr>
          <w:rFonts w:hAnsi="Times New Roman" w:ascii="Times New Roman"/>
          <w:sz w:val="24"/>
          <w:szCs w:val="24"/>
        </w:rPr>
        <w:t>824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13FDC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713FDC">
        <w:rPr>
          <w:rFonts w:hAnsi="Times New Roman" w:ascii="Times New Roman"/>
          <w:sz w:val="24"/>
          <w:szCs w:val="24"/>
        </w:rPr>
        <w:t>SLASTIČARNICA ANTIKA j.d.o.o. za proizvodnju i trgovinu slastičarskih proizvoda, OIB: 52322570272 sa sjedištem u Republika Hrvatske 1a, Požega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</w:t>
      </w:r>
      <w:r w:rsidR="004B4E7C">
        <w:rPr>
          <w:b/>
          <w:color w:themeColor="text1" w:val="000000"/>
        </w:rPr>
        <w:t>9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713FDC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713FDC">
        <w:rPr>
          <w:b/>
          <w:color w:themeColor="text1" w:val="000000"/>
        </w:rPr>
        <w:t>0</w:t>
      </w:r>
      <w:r w:rsidR="00FE4DCC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713FDC">
        <w:t>Flurim Bećiri, OIB: 75302194046, Županijska 12, Požega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13FDC">
        <w:rPr>
          <w:rFonts w:hAnsi="Times New Roman" w:ascii="Times New Roman"/>
          <w:sz w:val="24"/>
          <w:szCs w:val="24"/>
        </w:rPr>
        <w:t>Osijek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713FDC">
        <w:rPr>
          <w:rFonts w:hAnsi="Times New Roman" w:ascii="Times New Roman"/>
          <w:sz w:val="24"/>
          <w:szCs w:val="24"/>
        </w:rPr>
        <w:t>SLASTIČARNICA ANTIKA j.d.o.o. za proizvodnju i trgovinu slastičarskih proizvoda, OIB: 52322570272 sa sjedištem u Republika Hrvatske 1a, Požega</w:t>
      </w:r>
      <w:r w:rsidR="00713FD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713FDC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713FDC">
        <w:rPr>
          <w:rFonts w:hAnsi="Times New Roman" w:ascii="Times New Roman"/>
          <w:sz w:val="24"/>
          <w:szCs w:val="24"/>
        </w:rPr>
        <w:t>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713FDC">
        <w:rPr>
          <w:rFonts w:hAnsi="Times New Roman" w:ascii="Times New Roman"/>
          <w:sz w:val="24"/>
          <w:szCs w:val="24"/>
        </w:rPr>
        <w:t>672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713FDC">
        <w:rPr>
          <w:rFonts w:hAnsi="Times New Roman" w:ascii="Times New Roman"/>
          <w:sz w:val="24"/>
          <w:szCs w:val="24"/>
        </w:rPr>
        <w:t>12.247,93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13FDC">
        <w:rPr>
          <w:rFonts w:hAnsi="Times New Roman" w:ascii="Times New Roman"/>
          <w:sz w:val="24"/>
          <w:szCs w:val="24"/>
        </w:rPr>
        <w:t>824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</w:t>
      </w:r>
      <w:r w:rsidR="004B4E7C">
        <w:rPr>
          <w:rFonts w:hAnsi="Times New Roman" w:ascii="Times New Roman"/>
          <w:sz w:val="24"/>
          <w:szCs w:val="24"/>
        </w:rPr>
        <w:t>9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E78" w:rsidP="004D79BD" w:rsidR="00C64E78">
      <w:r>
        <w:separator/>
      </w:r>
    </w:p>
  </w:endnote>
  <w:endnote w:id="0" w:type="continuationSeparator">
    <w:p w:rsidRDefault="00C64E78" w:rsidP="004D79BD" w:rsidR="00C64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879E4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E78" w:rsidP="004D79BD" w:rsidR="00C64E78">
      <w:r>
        <w:separator/>
      </w:r>
    </w:p>
  </w:footnote>
  <w:footnote w:id="0" w:type="continuationSeparator">
    <w:p w:rsidRDefault="00C64E78" w:rsidP="004D79BD" w:rsidR="00C64E7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879E4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715D0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51AA8"/>
    <w:rsid w:val="00C64E7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07C4D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C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C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C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C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C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C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C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C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12247.93</izvorni_sadrzaj>
    <derivirana_varijabla naziv="DomainObject.Predmet.InicijalnaVrijednost_1">12247.93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444 st. 2 SZ</izvorni_sadrzaj>
    <derivirana_varijabla naziv="DomainObject.Predmet.PrimjedbaSuca_1">čk. 444 st. 2 SZ</derivirana_varijabla>
  </DomainObject.Predmet.PrimjedbaSuca>
  <DomainObject.Predmet.ProtustrankaFormated>
    <izvorni_sadrzaj>  SLASTIČARNICA ANTIKA j.d.o.o. za proizvodnju i trgovinu slastičarskih proizvoda</izvorni_sadrzaj>
    <derivirana_varijabla naziv="DomainObject.Predmet.ProtustrankaFormated_1">  SLASTIČARNICA ANTIKA j.d.o.o. za proizvodnju i trgovinu slastičarskih proizvoda</derivirana_varijabla>
  </DomainObject.Predmet.ProtustrankaFormated>
  <DomainObject.Predmet.ProtustrankaFormatedOIB>
    <izvorni_sadrzaj>  SLASTIČARNICA ANTIKA j.d.o.o. za proizvodnju i trgovinu slastičarskih proizvoda, OIB 52322570272</izvorni_sadrzaj>
    <derivirana_varijabla naziv="DomainObject.Predmet.ProtustrankaFormatedOIB_1">  SLASTIČARNICA ANTIKA j.d.o.o. za proizvodnju i trgovinu slastičarskih proizvoda, OIB 52322570272</derivirana_varijabla>
  </DomainObject.Predmet.ProtustrankaFormatedOIB>
  <DomainObject.Predmet.ProtustrankaFormatedWithAdress>
    <izvorni_sadrzaj> SLASTIČARNICA ANTIKA j.d.o.o. za proizvodnju i trgovinu slastičarskih proizvoda, Republike Hrvatske 1 a , 34000 Požega</izvorni_sadrzaj>
    <derivirana_varijabla naziv="DomainObject.Predmet.ProtustrankaFormatedWithAdress_1"> SLASTIČARNICA ANTIKA j.d.o.o. za proizvodnju i trgovinu slastičarskih proizvoda, Republike Hrvatske 1 a , 34000 Požega</derivirana_varijabla>
  </DomainObject.Predmet.ProtustrankaFormatedWithAdress>
  <DomainObject.Predmet.ProtustrankaFormatedWithAdressOIB>
    <izvorni_sadrzaj> SLASTIČARNICA ANTIKA j.d.o.o. za proizvodnju i trgovinu slastičarskih proizvoda, OIB 52322570272, Republike Hrvatske 1 a , 34000 Požega</izvorni_sadrzaj>
    <derivirana_varijabla naziv="DomainObject.Predmet.ProtustrankaFormatedWithAdressOIB_1"> SLASTIČARNICA ANTIKA j.d.o.o. za proizvodnju i trgovinu slastičarskih proizvoda, OIB 52322570272, Republike Hrvatske 1 a , 34000 Požega</derivirana_varijabla>
  </DomainObject.Predmet.ProtustrankaFormatedWithAdressOIB>
  <DomainObject.Predmet.ProtustrankaWithAdress>
    <izvorni_sadrzaj>SLASTIČARNICA ANTIKA j.d.o.o. za proizvodnju i trgovinu slastičarskih proizvoda Republike Hrvatske 1 a , 34000 Požega</izvorni_sadrzaj>
    <derivirana_varijabla naziv="DomainObject.Predmet.ProtustrankaWithAdress_1">SLASTIČARNICA ANTIKA j.d.o.o. za proizvodnju i trgovinu slastičarskih proizvoda Republike Hrvatske 1 a , 34000 Požega</derivirana_varijabla>
  </DomainObject.Predmet.ProtustrankaWithAdress>
  <DomainObject.Predmet.ProtustrankaWithAdressOIB>
    <izvorni_sadrzaj>SLASTIČARNICA ANTIKA j.d.o.o. za proizvodnju i trgovinu slastičarskih proizvoda, OIB 52322570272, Republike Hrvatske 1 a , 34000 Požega</izvorni_sadrzaj>
    <derivirana_varijabla naziv="DomainObject.Predmet.ProtustrankaWithAdressOIB_1">SLASTIČARNICA ANTIKA j.d.o.o. za proizvodnju i trgovinu slastičarskih proizvoda, OIB 52322570272, Republike Hrvatske 1 a , 34000 Požega</derivirana_varijabla>
  </DomainObject.Predmet.ProtustrankaWithAdressOIB>
  <DomainObject.Predmet.ProtustrankaNazivFormated>
    <izvorni_sadrzaj>SLASTIČARNICA ANTIKA j.d.o.o. za proizvodnju i trgovinu slastičarskih proizvoda</izvorni_sadrzaj>
    <derivirana_varijabla naziv="DomainObject.Predmet.ProtustrankaNazivFormated_1">SLASTIČARNICA ANTIKA j.d.o.o. za proizvodnju i trgovinu slastičarskih proizvoda</derivirana_varijabla>
  </DomainObject.Predmet.ProtustrankaNazivFormated>
  <DomainObject.Predmet.ProtustrankaNazivFormatedOIB>
    <izvorni_sadrzaj>SLASTIČARNICA ANTIKA j.d.o.o. za proizvodnju i trgovinu slastičarskih proizvoda, OIB 52322570272</izvorni_sadrzaj>
    <derivirana_varijabla naziv="DomainObject.Predmet.ProtustrankaNazivFormatedOIB_1">SLASTIČARNICA ANTIKA j.d.o.o. za proizvodnju i trgovinu slastičarskih proizvoda, OIB 52322570272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SLASTIČARNICA ANTIKA j.d.o.o. za proizvodnju i trgovinu slastičarskih proizvoda</item>
    </izvorni_sadrzaj>
    <derivirana_varijabla naziv="DomainObject.Predmet.ProtuStrankaListFormated_1">
      <item>SLASTIČARNICA ANTIKA j.d.o.o. za proizvodnju i trgovinu slastičarskih proizvoda</item>
    </derivirana_varijabla>
  </DomainObject.Predmet.ProtuStrankaListFormated>
  <DomainObject.Predmet.ProtuStrankaListFormatedOIB>
    <izvorni_sadrzaj>
      <item>SLASTIČARNICA ANTIKA j.d.o.o. za proizvodnju i trgovinu slastičarskih proizvoda, OIB 52322570272</item>
    </izvorni_sadrzaj>
    <derivirana_varijabla naziv="DomainObject.Predmet.ProtuStrankaListFormatedOIB_1">
      <item>SLASTIČARNICA ANTIKA j.d.o.o. za proizvodnju i trgovinu slastičarskih proizvoda, OIB 52322570272</item>
    </derivirana_varijabla>
  </DomainObject.Predmet.ProtuStrankaListFormatedOIB>
  <DomainObject.Predmet.ProtuStrankaListFormatedWithAdress>
    <izvorni_sadrzaj>
      <item>SLASTIČARNICA ANTIKA j.d.o.o. za proizvodnju i trgovinu slastičarskih proizvoda, Republike Hrvatske 1 a , 34000 Požega</item>
    </izvorni_sadrzaj>
    <derivirana_varijabla naziv="DomainObject.Predmet.ProtuStrankaListFormatedWithAdress_1">
      <item>SLASTIČARNICA ANTIKA j.d.o.o. za proizvodnju i trgovinu slastičarskih proizvoda, Republike Hrvatske 1 a , 34000 Požega</item>
    </derivirana_varijabla>
  </DomainObject.Predmet.ProtuStrankaListFormatedWithAdress>
  <DomainObject.Predmet.ProtuStrankaListFormatedWithAdressOIB>
    <izvorni_sadrzaj>
      <item>SLASTIČARNICA ANTIKA j.d.o.o. za proizvodnju i trgovinu slastičarskih proizvoda, OIB 52322570272, Republike Hrvatske 1 a , 34000 Požega</item>
    </izvorni_sadrzaj>
    <derivirana_varijabla naziv="DomainObject.Predmet.ProtuStrankaListFormatedWithAdressOIB_1">
      <item>SLASTIČARNICA ANTIKA j.d.o.o. za proizvodnju i trgovinu slastičarskih proizvoda, OIB 52322570272, Republike Hrvatske 1 a , 34000 Požega</item>
    </derivirana_varijabla>
  </DomainObject.Predmet.ProtuStrankaListFormatedWithAdressOIB>
  <DomainObject.Predmet.ProtuStrankaListNazivFormated>
    <izvorni_sadrzaj>
      <item>SLASTIČARNICA ANTIKA j.d.o.o. za proizvodnju i trgovinu slastičarskih proizvoda</item>
    </izvorni_sadrzaj>
    <derivirana_varijabla naziv="DomainObject.Predmet.ProtuStrankaListNazivFormated_1">
      <item>SLASTIČARNICA ANTIKA j.d.o.o. za proizvodnju i trgovinu slastičarskih proizvoda</item>
    </derivirana_varijabla>
  </DomainObject.Predmet.ProtuStrankaListNazivFormated>
  <DomainObject.Predmet.ProtuStrankaListNazivFormatedOIB>
    <izvorni_sadrzaj>
      <item>SLASTIČARNICA ANTIKA j.d.o.o. za proizvodnju i trgovinu slastičarskih proizvoda, OIB 52322570272</item>
    </izvorni_sadrzaj>
    <derivirana_varijabla naziv="DomainObject.Predmet.ProtuStrankaListNazivFormatedOIB_1">
      <item>SLASTIČARNICA ANTIKA j.d.o.o. za proizvodnju i trgovinu slastičarskih proizvoda, OIB 52322570272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SLASTIČARNICA ANTIKA j.d.o.o. za proizvodnju i trgovinu slastičarskih proizvoda</izvorni_sadrzaj>
    <derivirana_varijabla naziv="DomainObject.Predmet.ProtustrankaIDrugi_1">SLASTIČARNICA ANTIKA j.d.o.o. za proizvodnju i trgovinu slastičarskih proizvoda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SLASTIČARNICA ANTIKA j.d.o.o. za proizvodnju i trgovinu slastičarskih proizvoda, OIB 52322570272, Republike Hrvatske 1 a , 34000 Požega</izvorni_sadrzaj>
    <derivirana_varijabla naziv="DomainObject.Predmet.ProtustrankaIDrugiAdressOIB_1">SLASTIČARNICA ANTIKA j.d.o.o. za proizvodnju i trgovinu slastičarskih proizvoda, OIB 52322570272, Republike Hrvatske 1 a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SLASTIČARNICA ANTIKA j.d.o.o. za proizvodnju i trgovinu slastičarskih proizvoda</item>
    </izvorni_sadrzaj>
    <derivirana_varijabla naziv="DomainObject.Predmet.SudioniciListNaziv_1">
      <item>FINANCIJSKA AGENCIJA RC OSIJEK</item>
      <item>SLASTIČARNICA ANTIKA j.d.o.o. za proizvodnju i trgovinu slastičarskih proizvoda</item>
    </derivirana_varijabla>
  </DomainObject.Predmet.SudioniciListNaziv>
  <DomainObject.Predmet.SudioniciListAdressOIB>
    <izvorni_sadrzaj>
      <item>FINANCIJSKA AGENCIJA RC OSIJEK, OIB 85821130368, L.Jagera 3,31000 Osijek</item>
      <item>SLASTIČARNICA ANTIKA j.d.o.o. za proizvodnju i trgovinu slastičarskih proizvoda, OIB 52322570272, Republike Hrvatske 1 a ,34000 Požega</item>
    </izvorni_sadrzaj>
    <derivirana_varijabla naziv="DomainObject.Predmet.SudioniciListAdressOIB_1">
      <item>FINANCIJSKA AGENCIJA RC OSIJEK, OIB 85821130368, L.Jagera 3,31000 Osijek</item>
      <item>SLASTIČARNICA ANTIKA j.d.o.o. za proizvodnju i trgovinu slastičarskih proizvoda, OIB 52322570272, Republike Hrvatske 1 a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52322570272</item>
    </izvorni_sadrzaj>
    <derivirana_varijabla naziv="DomainObject.Predmet.SudioniciListNazivOIB_1">
      <item>, OIB 85821130368</item>
      <item>, OIB 52322570272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1941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2018-06-26T10:01:00Z</dcterms:created>
  <dc:creator>wsadmin</dc:creator>
  <cp:lastModifiedBy>wsadmin</cp:lastModifiedBy>
  <cp:lastPrinted>2018-06-26T10:01:00Z</cp:lastPrinted>
  <dcterms:modified xmlns:xsi="http://www.w3.org/2001/XMLSchema-instance" xsi:type="dcterms:W3CDTF">2018-06-27T09:58:00Z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St-824-16.docx)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