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fe99" w14:paraId="64dfe99" w:rsidRDefault="005F54BF" w:rsidP="005F54BF" w:rsidR="005F54BF" w:rsidRPr="005F54BF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4BF" w:rsidP="005F54BF" w:rsidR="005F54BF" w:rsidRPr="005F54BF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5F54BF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5F54BF">
        <w:rPr>
          <w:rFonts w:cs="Times New Roman" w:eastAsia="Times New Roman" w:hAnsi="Times New Roman" w:ascii="Times New Roman"/>
          <w:sz w:val="24"/>
          <w:szCs w:val="24"/>
        </w:rPr>
        <w:t xml:space="preserve">TRGOVAČKI SUD U SPLITU             </w:t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5F54BF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  <w:lang w:val="en-US"/>
        </w:rPr>
      </w:pPr>
    </w:p>
    <w:p w:rsidRDefault="005F54BF" w:rsidP="005F54BF" w:rsidR="005F54BF" w:rsidRPr="005F54BF">
      <w:pPr>
        <w:keepNext/>
        <w:spacing w:lineRule="auto" w:line="240" w:after="0"/>
        <w:jc w:val="center"/>
        <w:outlineLvl w:val="0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r w:rsidRPr="005F54BF"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  <w:t>U   I M E   R E P U B L I K E   H R V A T S K E</w:t>
      </w: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5F54BF" w:rsidP="005F54BF" w:rsidR="005F54BF" w:rsidRPr="005F54BF">
      <w:pPr>
        <w:keepNext/>
        <w:spacing w:lineRule="auto" w:line="240" w:after="0"/>
        <w:jc w:val="center"/>
        <w:outlineLvl w:val="1"/>
        <w:rPr>
          <w:rFonts w:cs="Times New Roman" w:eastAsia="Arial Unicode MS" w:hAnsi="Times New Roman" w:ascii="Times New Roman"/>
          <w:b/>
          <w:bCs/>
          <w:sz w:val="24"/>
          <w:szCs w:val="24"/>
        </w:rPr>
      </w:pPr>
      <w:r w:rsidRPr="005F54BF">
        <w:rPr>
          <w:rFonts w:cs="Times New Roman" w:eastAsia="Arial Unicode MS" w:hAnsi="Times New Roman" w:ascii="Times New Roman"/>
          <w:b/>
          <w:bCs/>
          <w:sz w:val="24"/>
          <w:szCs w:val="24"/>
        </w:rPr>
        <w:t xml:space="preserve">R J E Š E NJ E </w:t>
      </w:r>
    </w:p>
    <w:p w:rsidRDefault="005F54BF" w:rsidP="005F54BF" w:rsidR="005F54BF" w:rsidRPr="005F54BF">
      <w:pPr>
        <w:spacing w:lineRule="auto" w:line="240" w:after="0"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F54BF">
        <w:rPr>
          <w:rFonts w:cs="Times New Roman" w:hAnsi="Times New Roman" w:ascii="Times New Roman"/>
          <w:sz w:val="24"/>
          <w:szCs w:val="24"/>
        </w:rPr>
        <w:t>Trgovački sud u Splitu, po sudskom savjetniku Jadranku Basiću, u skraćenom stečajnom postupku povodom zahtjeva FINANCIJSKE AGENCIJE, Regionalni centar Split, Podružnica Split, Mažuranićevo šetalište 24b, OIB: 85821130368, za provedbu skraćenog stečajnog postupka nad dužnikom</w:t>
      </w:r>
      <w:r>
        <w:t xml:space="preserve"> </w:t>
      </w:r>
      <w:r w:rsidRPr="005F54BF">
        <w:rPr>
          <w:rFonts w:cs="Times New Roman" w:hAnsi="Times New Roman" w:ascii="Times New Roman"/>
          <w:sz w:val="24"/>
          <w:szCs w:val="24"/>
        </w:rPr>
        <w:t>CROEX d.o.o., Split, Put Supavla 39 1 a, OIB: 32298779904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F54BF">
        <w:rPr>
          <w:rFonts w:cs="Times New Roman" w:hAnsi="Times New Roman" w:ascii="Times New Roman"/>
          <w:sz w:val="24"/>
          <w:szCs w:val="24"/>
        </w:rPr>
        <w:t>dana 0</w:t>
      </w:r>
      <w:r w:rsidR="00E13734">
        <w:rPr>
          <w:rFonts w:cs="Times New Roman" w:hAnsi="Times New Roman" w:ascii="Times New Roman"/>
          <w:sz w:val="24"/>
          <w:szCs w:val="24"/>
        </w:rPr>
        <w:t>6</w:t>
      </w:r>
      <w:r w:rsidRPr="005F54BF">
        <w:rPr>
          <w:rFonts w:cs="Times New Roman" w:hAnsi="Times New Roman" w:ascii="Times New Roman"/>
          <w:sz w:val="24"/>
          <w:szCs w:val="24"/>
        </w:rPr>
        <w:t xml:space="preserve">. prosinca 2016. godine   </w:t>
      </w:r>
    </w:p>
    <w:p w:rsidRDefault="005F54BF" w:rsidP="005F54BF" w:rsidR="005F54BF" w:rsidRPr="005F54BF">
      <w:pPr>
        <w:spacing w:lineRule="auto" w:line="240" w:after="0"/>
        <w:ind w:firstLine="709"/>
        <w:jc w:val="center"/>
        <w:rPr>
          <w:rFonts w:cs="Times New Roman" w:hAnsi="Times New Roman" w:ascii="Times New Roman"/>
          <w:sz w:val="24"/>
          <w:szCs w:val="24"/>
        </w:rPr>
      </w:pPr>
    </w:p>
    <w:p w:rsidRDefault="005F54BF" w:rsidP="005F54BF" w:rsidR="005F54BF" w:rsidRPr="005F54BF">
      <w:pPr>
        <w:spacing w:lineRule="auto" w:line="240" w:before="1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5F54BF" w:rsidP="005F54BF" w:rsidR="005F54BF" w:rsidRPr="005F54BF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FINANCIJSKOJ AGENCIJI, Regionalni centar Split, Podružnica </w:t>
      </w:r>
      <w:r w:rsidR="00714C91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 u roku od 8 dana od dana primitka pisanog otpravka ovog rješenja naloži banci prijenos zaplijenjenoga iznosa predujma za namirenje troškova stečajnog postupka od 5.000,00 kuna na račun sudskog depozita Trgovačkog suda u Splitu HR1623900011300000664, otvorenog kod Hrvatske Poštanske Banke d.d. Zagreb, model HR 02, pozivom na broj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-2016.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100" w:befor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F54BF" w:rsidP="005F54BF" w:rsidR="005F54BF" w:rsidRPr="005F54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Splitu, povodom zahtjeva Financijske agencije, Regionalni centar Split (dalje: FINA) od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u skraćenom stečajnom postupku koji se vodio protiv naprijed navedenog dužnika, donio je rješenje o otvaranju (i zaključenju) skraćenog stečajnog postupka broj: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rpnja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godine.</w:t>
      </w:r>
    </w:p>
    <w:p w:rsidRDefault="005F54BF" w:rsidP="005F54BF" w:rsidR="005F54BF" w:rsidRPr="005F54BF">
      <w:pPr>
        <w:spacing w:lineRule="auto" w:line="240" w:after="10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zahtjevu za provođenjem skrać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nog stečajnog postupka FINA je, temeljem  čl. 112. st. 5. Stečajnog zakona („Narodne novine“ broj: 71/15, dalje: SZ), obavijestila ovaj sud da dužnik na dan podnošenja zahtjeva na ime predujma za namirenje troškova stečajnog postupka ima zaplijenjena novčana sredstva u iznosu od 5.000,00 kuna.   </w:t>
      </w:r>
    </w:p>
    <w:p w:rsidRDefault="005F54BF" w:rsidP="005F54BF" w:rsidR="005F54BF" w:rsidRPr="005F54BF">
      <w:pPr>
        <w:spacing w:lineRule="auto" w:line="240" w:after="10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čl. 112. st. 1. SZ-a propisano je da će Financijska agencija nakon što utvrdi nemogućnost izvršenja osnove za plaćanje radi nedostatka novčanih sredstava na računima dužnika pravne osobe, naložiti banci da zaplijeni novčana sredstva s računa dužnika, u iznosu od 5.000,00 kuna za predujam za namirenje troškova stečajnoga postupka, dok je st. 6. istog članka propisano da će sud rješenjem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cijelosti.</w:t>
      </w:r>
    </w:p>
    <w:p w:rsidRDefault="005F54BF" w:rsidP="005F54BF" w:rsidR="005F54BF" w:rsidRPr="005F54BF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Budući da je FINA, temeljem čl. 112. st. 1. SZ-a, zaplijenila novčana sredstva s računa dužnika u iznosu od 5.000,00 kuna kao predujam za namirenje troškova naprijed naved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nog stečajnoga postupka, te pošto je ovaj sud donio rješenje o otvaranju (i zaključenju) skraćenog stečajnog postupka nad naprijed navedenim dužnikom, valjalo je, analognom primjenom čl. 112. st. 6. SZ-a,  odlučiti kao u izreci ovog rješenja.</w:t>
      </w:r>
    </w:p>
    <w:p w:rsidRDefault="005F54BF" w:rsidP="005F54BF" w:rsidR="005F54BF" w:rsidRPr="005F54BF">
      <w:pPr>
        <w:spacing w:lineRule="auto" w:line="240" w:after="0" w:before="2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Splitu, </w:t>
      </w:r>
      <w:r w:rsidRPr="005F54BF">
        <w:rPr>
          <w:rFonts w:cs="Times New Roman" w:hAnsi="Times New Roman" w:ascii="Times New Roman"/>
          <w:sz w:val="24"/>
          <w:szCs w:val="24"/>
        </w:rPr>
        <w:t>0</w:t>
      </w:r>
      <w:r w:rsidR="00E13734">
        <w:rPr>
          <w:rFonts w:cs="Times New Roman" w:hAnsi="Times New Roman" w:ascii="Times New Roman"/>
          <w:sz w:val="24"/>
          <w:szCs w:val="24"/>
        </w:rPr>
        <w:t>6</w:t>
      </w:r>
      <w:r w:rsidRPr="005F54BF">
        <w:rPr>
          <w:rFonts w:cs="Times New Roman" w:hAnsi="Times New Roman" w:ascii="Times New Roman"/>
          <w:sz w:val="24"/>
          <w:szCs w:val="24"/>
        </w:rPr>
        <w:t>. prosinca 2016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5F54BF" w:rsidP="005F54BF" w:rsidR="005F54BF" w:rsidRPr="005F54BF">
      <w:pPr>
        <w:spacing w:lineRule="auto" w:line="240" w:after="0" w:before="240"/>
        <w:ind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     </w:t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>SUDSKI SAVJETNIK</w:t>
      </w:r>
    </w:p>
    <w:p w:rsidRDefault="005F54BF" w:rsidP="005F54BF" w:rsidR="005F54BF" w:rsidRPr="005F54BF">
      <w:pPr>
        <w:spacing w:lineRule="auto" w:line="240" w:after="0" w:before="160"/>
        <w:jc w:val="both"/>
        <w:rPr>
          <w:rFonts w:cs="Times New Roman" w:eastAsia="Times New Roman" w:hAnsi="Times New Roman" w:ascii="Times New Roman"/>
          <w:color w:themeColor="text1" w:val="000000"/>
          <w:sz w:val="6"/>
          <w:szCs w:val="6"/>
          <w:lang w:val="en-US"/>
        </w:rPr>
      </w:pP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  <w:t xml:space="preserve">               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</w:t>
      </w:r>
    </w:p>
    <w:p w:rsidRDefault="005F54BF" w:rsidP="005F54BF" w:rsidR="005F54BF" w:rsidRPr="005F54BF">
      <w:pPr>
        <w:spacing w:lineRule="auto" w:line="240" w:after="0" w:before="160"/>
        <w:ind w:firstLine="708"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Jadranko Basić</w:t>
      </w:r>
    </w:p>
    <w:p w:rsidRDefault="005F54BF" w:rsidP="005F54BF" w:rsidR="005F54BF" w:rsidRPr="005F54B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POUKA O PRAVNOM LIJEKU: 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F54BF" w:rsidP="005F54BF" w:rsidR="005F54BF" w:rsidRPr="005F54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54BF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</w:t>
      </w:r>
      <w:r w:rsidRPr="005F54BF">
        <w:rPr>
          <w:rFonts w:cs="Times New Roman" w:hAnsi="Times New Roman" w:ascii="Times New Roman"/>
          <w:sz w:val="24"/>
          <w:szCs w:val="24"/>
        </w:rPr>
        <w:t>odnositelju zahtjeva-Financijskoj agenciji, RC Split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m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režna stranica e-oglasna ploča suda – (rok 20 dana)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260" w:before="26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5E2A83" w:rsidR="005E2A83"/>
    <w:sectPr w:rsidSect="000B715F" w:rsidR="005E2A83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4BF" w:rsidP="005F54BF" w:rsidR="005F54BF">
      <w:pPr>
        <w:spacing w:lineRule="auto" w:line="240" w:after="0"/>
      </w:pPr>
      <w:r>
        <w:separator/>
      </w:r>
    </w:p>
  </w:endnote>
  <w:endnote w:id="0" w:type="continuationSeparator">
    <w:p w:rsidRDefault="005F54BF" w:rsidP="005F54BF" w:rsidR="005F5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4BF" w:rsidP="005F54BF" w:rsidR="005F54BF">
      <w:pPr>
        <w:spacing w:lineRule="auto" w:line="240" w:after="0"/>
      </w:pPr>
      <w:r>
        <w:separator/>
      </w:r>
    </w:p>
  </w:footnote>
  <w:footnote w:id="0" w:type="continuationSeparator">
    <w:p w:rsidRDefault="005F54BF" w:rsidP="005F54BF" w:rsidR="005F5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420AA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73D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2</w:t>
        </w:r>
        <w:r w:rsidR="005F54BF">
          <w:t>1</w:t>
        </w:r>
        <w:r>
          <w:t>. St-</w:t>
        </w:r>
        <w:r w:rsidR="005F54BF">
          <w:t>105</w:t>
        </w:r>
        <w:r>
          <w:t>/2016</w:t>
        </w:r>
      </w:p>
    </w:sdtContent>
  </w:sdt>
  <w:p w:rsidRDefault="0026273D" w:rsidR="006B1865">
    <w:pPr>
      <w:pStyle w:val="Zaglavlje"/>
    </w:pPr>
  </w:p>
  <w:p w:rsidRDefault="005F54BF" w:rsidR="005F54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4BF" w:rsidP="005F54BF" w:rsidR="003E6296" w:rsidRPr="005F54BF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</w:rPr>
    </w:pPr>
    <w:r w:rsidRPr="005F54BF">
      <w:rPr>
        <w:rFonts w:cs="Times New Roman" w:eastAsia="Times New Roman" w:hAnsi="Times New Roman" w:ascii="Times New Roman"/>
        <w:sz w:val="24"/>
        <w:szCs w:val="24"/>
      </w:rPr>
      <w:t>21. St-105/2016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202B55"/>
    <w:multiLevelType w:val="hybridMultilevel"/>
    <w:tmpl w:val="1DFCB440"/>
    <w:lvl w:tplc="410CEBB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4BF"/>
    <w:rsid w:val="0026273D"/>
    <w:rsid w:val="005E2A83"/>
    <w:rsid w:val="005F54BF"/>
    <w:rsid w:val="00714C91"/>
    <w:rsid w:val="00C420AA"/>
    <w:rsid w:val="00E1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4B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F54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4B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54BF"/>
  </w:style>
  <w:style w:styleId="Odlomakpopisa" w:type="paragraph">
    <w:name w:val="List Paragraph"/>
    <w:basedOn w:val="Normal"/>
    <w:uiPriority w:val="34"/>
    <w:qFormat/>
    <w:rsid w:val="005F54BF"/>
    <w:pPr>
      <w:ind w:left="720"/>
      <w:contextualSpacing/>
    </w:pPr>
  </w:style>
  <w:style w:styleId="Bezproreda" w:type="paragraph">
    <w:name w:val="No Spacing"/>
    <w:uiPriority w:val="1"/>
    <w:qFormat/>
    <w:rsid w:val="005F54B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62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7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273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27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27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4B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F54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4B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F54BF"/>
  </w:style>
  <w:style w:styleId="Odlomakpopisa" w:type="paragraph">
    <w:name w:val="List Paragraph"/>
    <w:basedOn w:val="Normal"/>
    <w:uiPriority w:val="34"/>
    <w:qFormat/>
    <w:rsid w:val="005F54BF"/>
    <w:pPr>
      <w:ind w:left="720"/>
      <w:contextualSpacing/>
    </w:pPr>
  </w:style>
  <w:style w:styleId="Bezproreda" w:type="paragraph">
    <w:name w:val="No Spacing"/>
    <w:uiPriority w:val="1"/>
    <w:qFormat/>
    <w:rsid w:val="005F54B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62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7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27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27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27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CROEX Tvornica privrednih eksploziva društvo s ograničenom odgovornošću</izvorni_sadrzaj>
    <derivirana_varijabla naziv="DomainObject.Predmet.ProtustrankaFormated_1">  CROEX Tvornica privrednih eksploziva društvo s ograničenom odgovornošću</derivirana_varijabla>
  </DomainObject.Predmet.ProtustrankaFormated>
  <DomainObject.Predmet.ProtustrankaFormatedOIB>
    <izvorni_sadrzaj>  CROEX Tvornica privrednih eksploziva društvo s ograničenom odgovornošću, OIB 32298779904</izvorni_sadrzaj>
    <derivirana_varijabla naziv="DomainObject.Predmet.ProtustrankaFormatedOIB_1">  CROEX Tvornica privrednih eksploziva društvo s ograničenom odgovornošću, OIB 32298779904</derivirana_varijabla>
  </DomainObject.Predmet.ProtustrankaFormatedOIB>
  <DomainObject.Predmet.ProtustrankaFormatedWithAdress>
    <izvorni_sadrzaj> CROEX Tvornica privrednih eksploziva društvo s ograničenom odgovornošću, Put Supavla 39 1/a, 21000 Split</izvorni_sadrzaj>
    <derivirana_varijabla naziv="DomainObject.Predmet.ProtustrankaFormatedWithAdress_1"> CROEX Tvornica privrednih eksploziva društvo s ograničenom odgovornošću, Put Supavla 39 1/a, 21000 Split</derivirana_varijabla>
  </DomainObject.Predmet.ProtustrankaFormatedWithAdress>
  <DomainObject.Predmet.ProtustrankaFormatedWithAdressOIB>
    <izvorni_sadrzaj> CROEX Tvornica privrednih eksploziva društvo s ograničenom odgovornošću, OIB 32298779904, Put Supavla 39 1/a, 21000 Split</izvorni_sadrzaj>
    <derivirana_varijabla naziv="DomainObject.Predmet.ProtustrankaFormatedWithAdressOIB_1"> CROEX Tvornica privrednih eksploziva društvo s ograničenom odgovornošću, OIB 32298779904, Put Supavla 39 1/a, 21000 Split</derivirana_varijabla>
  </DomainObject.Predmet.ProtustrankaFormatedWithAdressOIB>
  <DomainObject.Predmet.ProtustrankaWithAdress>
    <izvorni_sadrzaj>CROEX Tvornica privrednih eksploziva društvo s ograničenom odgovornošću Put Supavla 39 1/a, 21000 Split</izvorni_sadrzaj>
    <derivirana_varijabla naziv="DomainObject.Predmet.ProtustrankaWithAdress_1">CROEX Tvornica privrednih eksploziva društvo s ograničenom odgovornošću Put Supavla 39 1/a, 21000 Split</derivirana_varijabla>
  </DomainObject.Predmet.ProtustrankaWithAdress>
  <DomainObject.Predmet.ProtustrankaWithAdressOIB>
    <izvorni_sadrzaj>CROEX Tvornica privrednih eksploziva društvo s ograničenom odgovornošću, OIB 32298779904, Put Supavla 39 1/a, 21000 Split</izvorni_sadrzaj>
    <derivirana_varijabla naziv="DomainObject.Predmet.ProtustrankaWithAdressOIB_1">CROEX Tvornica privrednih eksploziva društvo s ograničenom odgovornošću, OIB 32298779904, Put Supavla 39 1/a, 21000 Split</derivirana_varijabla>
  </DomainObject.Predmet.ProtustrankaWithAdressOIB>
  <DomainObject.Predmet.ProtustrankaNazivFormated>
    <izvorni_sadrzaj>CROEX Tvornica privrednih eksploziva društvo s ograničenom odgovornošću</izvorni_sadrzaj>
    <derivirana_varijabla naziv="DomainObject.Predmet.ProtustrankaNazivFormated_1">CROEX Tvornica privrednih eksploziva društvo s ograničenom odgovornošću</derivirana_varijabla>
  </DomainObject.Predmet.ProtustrankaNazivFormated>
  <DomainObject.Predmet.ProtustrankaNazivFormatedOIB>
    <izvorni_sadrzaj>CROEX Tvornica privrednih eksploziva društvo s ograničenom odgovornošću, OIB 32298779904</izvorni_sadrzaj>
    <derivirana_varijabla naziv="DomainObject.Predmet.ProtustrankaNazivFormatedOIB_1">CROEX Tvornica privrednih eksploziva društvo s ograničenom odgovornošću, OIB 32298779904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138461.57</izvorni_sadrzaj>
    <derivirana_varijabla naziv="DomainObject.Predmet.TrenutnaVrijednost_1">138461.57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CROEX Tvornica privrednih eksploziva društvo s ograničenom odgovornošću</item>
    </izvorni_sadrzaj>
    <derivirana_varijabla naziv="DomainObject.Predmet.ProtuStrankaListFormated_1">
      <item>CROEX Tvornica privrednih eksploziva društvo s ograničenom odgovornošću</item>
    </derivirana_varijabla>
  </DomainObject.Predmet.ProtuStrankaListFormated>
  <DomainObject.Predmet.ProtuStrankaListFormatedOIB>
    <izvorni_sadrzaj>
      <item>CROEX Tvornica privrednih eksploziva društvo s ograničenom odgovornošću, OIB 32298779904</item>
    </izvorni_sadrzaj>
    <derivirana_varijabla naziv="DomainObject.Predmet.ProtuStrankaListFormatedOIB_1">
      <item>CROEX Tvornica privrednih eksploziva društvo s ograničenom odgovornošću, OIB 32298779904</item>
    </derivirana_varijabla>
  </DomainObject.Predmet.ProtuStrankaListFormatedOIB>
  <DomainObject.Predmet.ProtuStrankaListFormatedWithAdress>
    <izvorni_sadrzaj>
      <item>CROEX Tvornica privrednih eksploziva društvo s ograničenom odgovornošću, Put Supavla 39 1/a, 21000 Split</item>
    </izvorni_sadrzaj>
    <derivirana_varijabla naziv="DomainObject.Predmet.ProtuStrankaListFormatedWithAdress_1">
      <item>CROEX Tvornica privrednih eksploziva društvo s ograničenom odgovornošću, Put Supavla 39 1/a, 21000 Split</item>
    </derivirana_varijabla>
  </DomainObject.Predmet.ProtuStrankaListFormatedWithAdress>
  <DomainObject.Predmet.ProtuStrankaListFormatedWithAdressOIB>
    <izvorni_sadrzaj>
      <item>CROEX Tvornica privrednih eksploziva društvo s ograničenom odgovornošću, OIB 32298779904, Put Supavla 39 1/a, 21000 Split</item>
    </izvorni_sadrzaj>
    <derivirana_varijabla naziv="DomainObject.Predmet.ProtuStrankaListFormatedWithAdressOIB_1">
      <item>CROEX Tvornica privrednih eksploziva društvo s ograničenom odgovornošću, OIB 32298779904, Put Supavla 39 1/a, 21000 Split</item>
    </derivirana_varijabla>
  </DomainObject.Predmet.ProtuStrankaListFormatedWithAdressOIB>
  <DomainObject.Predmet.ProtuStrankaListNazivFormated>
    <izvorni_sadrzaj>
      <item>CROEX Tvornica privrednih eksploziva društvo s ograničenom odgovornošću</item>
    </izvorni_sadrzaj>
    <derivirana_varijabla naziv="DomainObject.Predmet.ProtuStrankaListNazivFormated_1">
      <item>CROEX Tvornica privrednih eksploziva društvo s ograničenom odgovornošću</item>
    </derivirana_varijabla>
  </DomainObject.Predmet.ProtuStrankaListNazivFormated>
  <DomainObject.Predmet.ProtuStrankaListNazivFormatedOIB>
    <izvorni_sadrzaj>
      <item>CROEX Tvornica privrednih eksploziva društvo s ograničenom odgovornošću, OIB 32298779904</item>
    </izvorni_sadrzaj>
    <derivirana_varijabla naziv="DomainObject.Predmet.ProtuStrankaListNazivFormatedOIB_1">
      <item>CROEX Tvornica privrednih eksploziva društvo s ograničenom odgovornošću, OIB 32298779904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CROEX Tvornica privrednih eksploziva društvo s ograničenom odgovornošću</izvorni_sadrzaj>
    <derivirana_varijabla naziv="DomainObject.Predmet.ProtustrankaIDrugi_1">CROEX Tvornica privrednih eksploziva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CROEX Tvornica privrednih eksploziva društvo s ograničenom odgovornošću, OIB 32298779904, Put Supavla 39 1/a, 21000 Split</izvorni_sadrzaj>
    <derivirana_varijabla naziv="DomainObject.Predmet.ProtustrankaIDrugiAdressOIB_1">CROEX Tvornica privrednih eksploziva društvo s ograničenom odgovornošću, OIB 32298779904, Put Supavla 39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2016.</izvorni_sadrzaj>
    <derivirana_varijabla naziv="DomainObject.Predmet.OdlukaRjesenje.DatumDonosenjaOdluke_1">14.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St-105/2016-6</izvorni_sadrzaj>
    <derivirana_varijabla naziv="DomainObject.Predmet.OdlukaRjesenje.Oznaka_1">St-105/2016-6</derivirana_varijabla>
  </DomainObject.Predmet.OdlukaRjesenje.Oznaka>
  <DomainObject.Predmet.SudioniciListNaziv>
    <izvorni_sadrzaj>
      <item>CROEX Tvornica privrednih eksploziva društvo s ograničenom odgovornošću</item>
      <item>FINANCIJSKA AGENCIJA, RC SPLIT</item>
    </izvorni_sadrzaj>
    <derivirana_varijabla naziv="DomainObject.Predmet.SudioniciListNaziv_1">
      <item>CROEX Tvornica privrednih eksploziva društvo s ograničenom odgovornošću</item>
      <item>FINANCIJSKA AGENCIJA, RC SPLIT</item>
    </derivirana_varijabla>
  </DomainObject.Predmet.SudioniciListNaziv>
  <DomainObject.Predmet.SudioniciListAdressOIB>
    <izvorni_sadrzaj>
      <item>CROEX Tvornica privrednih eksploziva društvo s ograničenom odgovornošću, OIB 32298779904, Put Supavla 39 1/a,21000 Split</item>
      <item>FINANCIJSKA AGENCIJA, RC SPLIT, OIB 85821130368, Mažuranićevo šetalište 24 b,21000 Split</item>
    </izvorni_sadrzaj>
    <derivirana_varijabla naziv="DomainObject.Predmet.SudioniciListAdressOIB_1">
      <item>CROEX Tvornica privrednih eksploziva društvo s ograničenom odgovornošću, OIB 32298779904, Put Supavla 39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32298779904</item>
      <item>, OIB 85821130368</item>
    </izvorni_sadrzaj>
    <derivirana_varijabla naziv="DomainObject.Predmet.SudioniciListNazivOIB_1">
      <item>, OIB 32298779904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2788</properties:Characters>
  <properties:Lines>67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2016-12-05T07:50:00Z</dcterms:created>
  <dc:creator>Jadranko Basić</dc:creator>
  <cp:lastModifiedBy>Jadranko Basić</cp:lastModifiedBy>
  <cp:lastPrinted>2016-12-06T07:07:00Z</cp:lastPrinted>
  <dcterms:modified xmlns:xsi="http://www.w3.org/2001/XMLSchema-instance" xsi:type="dcterms:W3CDTF">2016-12-06T08:06:00Z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