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7ee7" w14:paraId="0237ee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105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ED6CF0">
        <w:t xml:space="preserve"> </w:t>
      </w:r>
      <w:proofErr w:type="spellStart"/>
      <w:r w:rsidR="00031099" w:rsidRPr="00031099">
        <w:t>CAPAX</w:t>
      </w:r>
      <w:proofErr w:type="spellEnd"/>
      <w:r w:rsidR="00031099" w:rsidRPr="00031099">
        <w:t xml:space="preserve"> društvo s ograničenom odgovornošću za transport, logistiku, trgovinu i usluge</w:t>
      </w:r>
      <w:r w:rsidR="00031099">
        <w:t xml:space="preserve"> Osijek, </w:t>
      </w:r>
      <w:proofErr w:type="spellStart"/>
      <w:r w:rsidR="00031099">
        <w:t>P.Pejačevića</w:t>
      </w:r>
      <w:proofErr w:type="spellEnd"/>
      <w:r w:rsidR="00031099">
        <w:t xml:space="preserve"> 25, </w:t>
      </w:r>
      <w:proofErr w:type="spellStart"/>
      <w:r w:rsidR="00031099">
        <w:t>OIB</w:t>
      </w:r>
      <w:proofErr w:type="spellEnd"/>
      <w:r w:rsidR="00031099">
        <w:t xml:space="preserve">: </w:t>
      </w:r>
      <w:r w:rsidR="00031099" w:rsidRPr="00031099">
        <w:t>28230510440</w:t>
      </w:r>
      <w:r w:rsidR="00031099">
        <w:t xml:space="preserve">, </w:t>
      </w:r>
      <w:proofErr w:type="spellStart"/>
      <w:r w:rsidR="00031099">
        <w:t>MBS</w:t>
      </w:r>
      <w:proofErr w:type="spellEnd"/>
      <w:r w:rsidR="00031099">
        <w:t xml:space="preserve">: 030168479,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2975E0">
        <w:t>2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031099" w:rsidRPr="00031099">
        <w:t>CAPAX</w:t>
      </w:r>
      <w:proofErr w:type="spellEnd"/>
      <w:r w:rsidR="00031099" w:rsidRPr="00031099">
        <w:t xml:space="preserve"> društvo s ograničenom odgovornošću za transport, logistiku, trgovinu i usluge</w:t>
      </w:r>
      <w:r w:rsidR="00031099">
        <w:t xml:space="preserve"> Osijek, </w:t>
      </w:r>
      <w:proofErr w:type="spellStart"/>
      <w:r w:rsidR="00031099">
        <w:t>P.Pejačevića</w:t>
      </w:r>
      <w:proofErr w:type="spellEnd"/>
      <w:r w:rsidR="00031099">
        <w:t xml:space="preserve"> 25, </w:t>
      </w:r>
      <w:proofErr w:type="spellStart"/>
      <w:r w:rsidR="00031099">
        <w:t>OIB</w:t>
      </w:r>
      <w:proofErr w:type="spellEnd"/>
      <w:r w:rsidR="00031099">
        <w:t xml:space="preserve">: </w:t>
      </w:r>
      <w:r w:rsidR="00031099" w:rsidRPr="00031099">
        <w:t>28230510440</w:t>
      </w:r>
      <w:r w:rsidR="00031099">
        <w:t xml:space="preserve">, </w:t>
      </w:r>
      <w:proofErr w:type="spellStart"/>
      <w:r w:rsidR="00031099">
        <w:t>MBS</w:t>
      </w:r>
      <w:proofErr w:type="spellEnd"/>
      <w:r w:rsidR="00031099">
        <w:t>: 030168479, iznosi 627.753,97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031099">
        <w:t xml:space="preserve">Dalibor </w:t>
      </w:r>
      <w:proofErr w:type="spellStart"/>
      <w:r w:rsidR="00031099">
        <w:t>Pipunić</w:t>
      </w:r>
      <w:proofErr w:type="spellEnd"/>
      <w:r w:rsidR="00031099">
        <w:t xml:space="preserve"> i Jozo </w:t>
      </w:r>
      <w:proofErr w:type="spellStart"/>
      <w:r w:rsidR="00031099">
        <w:t>Pipunić</w:t>
      </w:r>
      <w:proofErr w:type="spellEnd"/>
      <w:r w:rsidR="00031099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105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2975E0">
        <w:t>2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913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4191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191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1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1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4191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191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1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1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St-1105/2018</izvorni_sadrzaj>
    <derivirana_varijabla naziv="DomainObject.Predmet.OznakaBroj_1">St-1105/2018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CAPAX društvo s ograničenom odgovornošću za transport, logistiku, trgovinu i usluge</izvorni_sadrzaj>
    <derivirana_varijabla naziv="DomainObject.Predmet.ProtustrankaFormated_1">  CAPAX društvo s ograničenom odgovornošću za transport, logistiku, trgovinu i usluge</derivirana_varijabla>
  </DomainObject.Predmet.ProtustrankaFormated>
  <DomainObject.Predmet.ProtustrankaFormatedOIB>
    <izvorni_sadrzaj>  CAPAX društvo s ograničenom odgovornošću za transport, logistiku, trgovinu i usluge, OIB 28230510440</izvorni_sadrzaj>
    <derivirana_varijabla naziv="DomainObject.Predmet.ProtustrankaFormatedOIB_1">  CAPAX društvo s ograničenom odgovornošću za transport, logistiku, trgovinu i usluge, OIB 28230510440</derivirana_varijabla>
  </DomainObject.Predmet.ProtustrankaFormatedOIB>
  <DomainObject.Predmet.ProtustrankaFormatedWithAdress>
    <izvorni_sadrzaj> CAPAX društvo s ograničenom odgovornošću za transport, logistiku, trgovinu i usluge, P. Pejačevića 25, 31000 Osijek</izvorni_sadrzaj>
    <derivirana_varijabla naziv="DomainObject.Predmet.ProtustrankaFormatedWithAdress_1"> CAPAX društvo s ograničenom odgovornošću za transport, logistiku, trgovinu i usluge, P. Pejačevića 25, 31000 Osijek</derivirana_varijabla>
  </DomainObject.Predmet.ProtustrankaFormatedWithAdress>
  <DomainObject.Predmet.ProtustrankaFormatedWithAdressOIB>
    <izvorni_sadrzaj> CAPAX društvo s ograničenom odgovornošću za transport, logistiku, trgovinu i usluge, OIB 28230510440, P. Pejačevića 25, 31000 Osijek</izvorni_sadrzaj>
    <derivirana_varijabla naziv="DomainObject.Predmet.ProtustrankaFormatedWithAdressOIB_1"> CAPAX društvo s ograničenom odgovornošću za transport, logistiku, trgovinu i usluge, OIB 28230510440, P. Pejačevića 25, 31000 Osijek</derivirana_varijabla>
  </DomainObject.Predmet.ProtustrankaFormatedWithAdressOIB>
  <DomainObject.Predmet.ProtustrankaWithAdress>
    <izvorni_sadrzaj>CAPAX društvo s ograničenom odgovornošću za transport, logistiku, trgovinu i usluge P. Pejačevića 25, 31000 Osijek</izvorni_sadrzaj>
    <derivirana_varijabla naziv="DomainObject.Predmet.ProtustrankaWithAdress_1">CAPAX društvo s ograničenom odgovornošću za transport, logistiku, trgovinu i usluge P. Pejačevića 25, 31000 Osijek</derivirana_varijabla>
  </DomainObject.Predmet.ProtustrankaWithAdress>
  <DomainObject.Predmet.ProtustrankaWithAdressOIB>
    <izvorni_sadrzaj>CAPAX društvo s ograničenom odgovornošću za transport, logistiku, trgovinu i usluge, OIB 28230510440, P. Pejačevića 25, 31000 Osijek</izvorni_sadrzaj>
    <derivirana_varijabla naziv="DomainObject.Predmet.ProtustrankaWithAdressOIB_1">CAPAX društvo s ograničenom odgovornošću za transport, logistiku, trgovinu i usluge, OIB 28230510440, P. Pejačevića 25, 31000 Osijek</derivirana_varijabla>
  </DomainObject.Predmet.ProtustrankaWithAdressOIB>
  <DomainObject.Predmet.ProtustrankaNazivFormated>
    <izvorni_sadrzaj>CAPAX društvo s ograničenom odgovornošću za transport, logistiku, trgovinu i usluge</izvorni_sadrzaj>
    <derivirana_varijabla naziv="DomainObject.Predmet.ProtustrankaNazivFormated_1">CAPAX društvo s ograničenom odgovornošću za transport, logistiku, trgovinu i usluge</derivirana_varijabla>
  </DomainObject.Predmet.ProtustrankaNazivFormated>
  <DomainObject.Predmet.ProtustrankaNazivFormatedOIB>
    <izvorni_sadrzaj>CAPAX društvo s ograničenom odgovornošću za transport, logistiku, trgovinu i usluge, OIB 28230510440</izvorni_sadrzaj>
    <derivirana_varijabla naziv="DomainObject.Predmet.ProtustrankaNazivFormatedOIB_1">CAPAX društvo s ograničenom odgovornošću za transport, logistiku, trgovinu i usluge, OIB 28230510440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CAPAX društvo s ograničenom odgovornošću za transport, logistiku, trgovinu i usluge</item>
    </izvorni_sadrzaj>
    <derivirana_varijabla naziv="DomainObject.Predmet.ProtuStrankaListFormated_1">
      <item>CAPAX društvo s ograničenom odgovornošću za transport, logistiku, trgovinu i usluge</item>
    </derivirana_varijabla>
  </DomainObject.Predmet.ProtuStrankaListFormated>
  <DomainObject.Predmet.ProtuStrankaListFormatedOIB>
    <izvorni_sadrzaj>
      <item>CAPAX društvo s ograničenom odgovornošću za transport, logistiku, trgovinu i usluge, OIB 28230510440</item>
    </izvorni_sadrzaj>
    <derivirana_varijabla naziv="DomainObject.Predmet.ProtuStrankaListFormatedOIB_1">
      <item>CAPAX društvo s ograničenom odgovornošću za transport, logistiku, trgovinu i usluge, OIB 28230510440</item>
    </derivirana_varijabla>
  </DomainObject.Predmet.ProtuStrankaListFormatedOIB>
  <DomainObject.Predmet.ProtuStrankaListFormatedWithAdress>
    <izvorni_sadrzaj>
      <item>CAPAX društvo s ograničenom odgovornošću za transport, logistiku, trgovinu i usluge, P. Pejačevića 25, 31000 Osijek</item>
    </izvorni_sadrzaj>
    <derivirana_varijabla naziv="DomainObject.Predmet.ProtuStrankaListFormatedWithAdress_1">
      <item>CAPAX društvo s ograničenom odgovornošću za transport, logistiku, trgovinu i usluge, P. Pejačevića 25, 31000 Osijek</item>
    </derivirana_varijabla>
  </DomainObject.Predmet.ProtuStrankaListFormatedWithAdress>
  <DomainObject.Predmet.ProtuStrankaListFormatedWithAdressOIB>
    <izvorni_sadrzaj>
      <item>CAPAX društvo s ograničenom odgovornošću za transport, logistiku, trgovinu i usluge, OIB 28230510440, P. Pejačevića 25, 31000 Osijek</item>
    </izvorni_sadrzaj>
    <derivirana_varijabla naziv="DomainObject.Predmet.ProtuStrankaListFormatedWithAdressOIB_1">
      <item>CAPAX društvo s ograničenom odgovornošću za transport, logistiku, trgovinu i usluge, OIB 28230510440, P. Pejačevića 25, 31000 Osijek</item>
    </derivirana_varijabla>
  </DomainObject.Predmet.ProtuStrankaListFormatedWithAdressOIB>
  <DomainObject.Predmet.ProtuStrankaListNazivFormated>
    <izvorni_sadrzaj>
      <item>CAPAX društvo s ograničenom odgovornošću za transport, logistiku, trgovinu i usluge</item>
    </izvorni_sadrzaj>
    <derivirana_varijabla naziv="DomainObject.Predmet.ProtuStrankaListNazivFormated_1">
      <item>CAPAX društvo s ograničenom odgovornošću za transport, logistiku, trgovinu i usluge</item>
    </derivirana_varijabla>
  </DomainObject.Predmet.ProtuStrankaListNazivFormated>
  <DomainObject.Predmet.ProtuStrankaListNazivFormatedOIB>
    <izvorni_sadrzaj>
      <item>CAPAX društvo s ograničenom odgovornošću za transport, logistiku, trgovinu i usluge, OIB 28230510440</item>
    </izvorni_sadrzaj>
    <derivirana_varijabla naziv="DomainObject.Predmet.ProtuStrankaListNazivFormatedOIB_1">
      <item>CAPAX društvo s ograničenom odgovornošću za transport, logistiku, trgovinu i usluge, OIB 28230510440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CAPAX društvo s ograničenom odgovornošću za transport, logistiku, trgovinu i usluge</izvorni_sadrzaj>
    <derivirana_varijabla naziv="DomainObject.Predmet.ProtustrankaIDrugi_1">CAPAX društvo s ograničenom odgovornošću za transport, logistiku,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CAPAX društvo s ograničenom odgovornošću za transport, logistiku, trgovinu i usluge, OIB 28230510440, P. Pejačevića 25, 31000 Osijek</izvorni_sadrzaj>
    <derivirana_varijabla naziv="DomainObject.Predmet.ProtustrankaIDrugiAdressOIB_1">CAPAX društvo s ograničenom odgovornošću za transport, logistiku, trgovinu i usluge, OIB 28230510440, P. Pejačevića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CAPAX društvo s ograničenom odgovornošću za transport, logistiku, trgovinu i usluge</item>
    </izvorni_sadrzaj>
    <derivirana_varijabla naziv="DomainObject.Predmet.SudioniciListNaziv_1">
      <item>FINA RC OSIJEK</item>
      <item>CAPAX društvo s ograničenom odgovornošću za transport, logistiku, trgovinu i usluge</item>
    </derivirana_varijabla>
  </DomainObject.Predmet.SudioniciListNaziv>
  <DomainObject.Predmet.SudioniciListAdressOIB>
    <izvorni_sadrzaj>
      <item>FINA RC OSIJEK, OIB 85821130368</item>
      <item>CAPAX društvo s ograničenom odgovornošću za transport, logistiku, trgovinu i usluge, OIB 28230510440, P. Pejačevića 25,31000 Osijek</item>
    </izvorni_sadrzaj>
    <derivirana_varijabla naziv="DomainObject.Predmet.SudioniciListAdressOIB_1">
      <item>FINA RC OSIJEK, OIB 85821130368</item>
      <item>CAPAX društvo s ograničenom odgovornošću za transport, logistiku, trgovinu i usluge, OIB 28230510440, P. Pejačevića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28230510440</item>
    </izvorni_sadrzaj>
    <derivirana_varijabla naziv="DomainObject.Predmet.SudioniciListNazivOIB_1">
      <item>, OIB 85821130368</item>
      <item>, OIB 28230510440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8426F-46D8-464D-B893-508D4D38E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2028</properties:Characters>
  <properties:Lines>46</properties:Lines>
  <properties:Paragraphs>15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2018-10-12T10:24:00Z</cp:lastPrinted>
  <dcterms:modified xmlns:xsi="http://www.w3.org/2001/XMLSchema-instance" xsi:type="dcterms:W3CDTF">2018-10-12T10:26:00Z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