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b387" w14:paraId="479b387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1F7378">
        <w:t>2</w:t>
      </w:r>
      <w:r w:rsidR="004D666A">
        <w:t>36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4D666A">
        <w:rPr>
          <w:b/>
        </w:rPr>
        <w:t>POSEBNA PRIGODA d.o.o. OIB: 63892820723, Zagreb, Nikole Pavića 19.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4D666A">
        <w:t>2.155,71</w:t>
      </w:r>
      <w:r w:rsidRPr="00A668DD">
        <w:t>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6236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24945"/>
    <w:rsid w:val="00230A63"/>
    <w:rsid w:val="00230B59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6236</izvorni_sadrzaj>
    <derivirana_varijabla naziv="DomainObject.Predmet.Broj_1">6236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St-6236/2015</izvorni_sadrzaj>
    <derivirana_varijabla naziv="DomainObject.Predmet.OznakaBroj_1">St-6236/2015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POSEBNA PRIGODA d.o.o. zastupanog po punomoćniku Dijana Čirjak</izvorni_sadrzaj>
    <derivirana_varijabla naziv="DomainObject.Predmet.ProtustrankaFormated_1">  POSEBNA PRIGODA d.o.o. zastupanog po punomoćniku Dijana Čirjak</derivirana_varijabla>
  </DomainObject.Predmet.ProtustrankaFormated>
  <DomainObject.Predmet.ProtustrankaFormatedOIB>
    <izvorni_sadrzaj>  POSEBNA PRIGODA d.o.o., OIB 63892820723 zastupanog po punomoćniku Dijana Čirjak</izvorni_sadrzaj>
    <derivirana_varijabla naziv="DomainObject.Predmet.ProtustrankaFormatedOIB_1">  POSEBNA PRIGODA d.o.o., OIB 63892820723 zastupanog po punomoćniku Dijana Čirjak</derivirana_varijabla>
  </DomainObject.Predmet.ProtustrankaFormatedOIB>
  <DomainObject.Predmet.ProtustrankaFormatedWithAdress>
    <izvorni_sadrzaj> POSEBNA PRIGODA d.o.o., Nikole Pavića 19, Zagreb zastupanog po punomoćniku Dijana Čirjak</izvorni_sadrzaj>
    <derivirana_varijabla naziv="DomainObject.Predmet.ProtustrankaFormatedWithAdress_1"> POSEBNA PRIGODA d.o.o., Nikole Pavića 19, Zagreb zastupanog po punomoćniku Dijana Čirjak</derivirana_varijabla>
  </DomainObject.Predmet.ProtustrankaFormatedWithAdress>
  <DomainObject.Predmet.ProtustrankaFormatedWithAdressOIB>
    <izvorni_sadrzaj> POSEBNA PRIGODA d.o.o., OIB 63892820723, Nikole Pavića 19, Zagreb zastupanog po punomoćniku Dijana Čirjak</izvorni_sadrzaj>
    <derivirana_varijabla naziv="DomainObject.Predmet.ProtustrankaFormatedWithAdressOIB_1"> POSEBNA PRIGODA d.o.o., OIB 63892820723, Nikole Pavića 19, Zagreb zastupanog po punomoćniku Dijana Čirjak</derivirana_varijabla>
  </DomainObject.Predmet.ProtustrankaFormatedWithAdressOIB>
  <DomainObject.Predmet.ProtustrankaWithAdress>
    <izvorni_sadrzaj>POSEBNA PRIGODA d.o.o. Nikole Pavića 19, Zagreb</izvorni_sadrzaj>
    <derivirana_varijabla naziv="DomainObject.Predmet.ProtustrankaWithAdress_1">POSEBNA PRIGODA d.o.o. Nikole Pavića 19, Zagreb</derivirana_varijabla>
  </DomainObject.Predmet.ProtustrankaWithAdress>
  <DomainObject.Predmet.ProtustrankaWithAdressOIB>
    <izvorni_sadrzaj>POSEBNA PRIGODA d.o.o., OIB 63892820723, Nikole Pavića 19, Zagreb</izvorni_sadrzaj>
    <derivirana_varijabla naziv="DomainObject.Predmet.ProtustrankaWithAdressOIB_1">POSEBNA PRIGODA d.o.o., OIB 63892820723, Nikole Pavića 19, Zagreb</derivirana_varijabla>
  </DomainObject.Predmet.ProtustrankaWithAdressOIB>
  <DomainObject.Predmet.ProtustrankaNazivFormated>
    <izvorni_sadrzaj>POSEBNA PRIGODA d.o.o.</izvorni_sadrzaj>
    <derivirana_varijabla naziv="DomainObject.Predmet.ProtustrankaNazivFormated_1">POSEBNA PRIGODA d.o.o.</derivirana_varijabla>
  </DomainObject.Predmet.ProtustrankaNazivFormated>
  <DomainObject.Predmet.ProtustrankaNazivFormatedOIB>
    <izvorni_sadrzaj>POSEBNA PRIGODA d.o.o., OIB 63892820723</izvorni_sadrzaj>
    <derivirana_varijabla naziv="DomainObject.Predmet.ProtustrankaNazivFormatedOIB_1">POSEBNA PRIGODA d.o.o., OIB 63892820723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POSEBNA PRIGODA d.o.o. zastupanog po punomoćniku Dijana Čirjak</item>
    </izvorni_sadrzaj>
    <derivirana_varijabla naziv="DomainObject.Predmet.ProtuStrankaListFormated_1">
      <item>POSEBNA PRIGODA d.o.o. zastupanog po punomoćniku Dijana Čirjak</item>
    </derivirana_varijabla>
  </DomainObject.Predmet.ProtuStrankaListFormated>
  <DomainObject.Predmet.ProtuStrankaListFormatedOIB>
    <izvorni_sadrzaj>
      <item>POSEBNA PRIGODA d.o.o., OIB 63892820723 zastupanog po punomoćniku Dijana Čirjak</item>
    </izvorni_sadrzaj>
    <derivirana_varijabla naziv="DomainObject.Predmet.ProtuStrankaListFormatedOIB_1">
      <item>POSEBNA PRIGODA d.o.o., OIB 63892820723 zastupanog po punomoćniku Dijana Čirjak</item>
    </derivirana_varijabla>
  </DomainObject.Predmet.ProtuStrankaListFormatedOIB>
  <DomainObject.Predmet.ProtuStrankaListFormatedWithAdress>
    <izvorni_sadrzaj>
      <item>POSEBNA PRIGODA d.o.o., Nikole Pavića 19, Zagreb zastupanog po punomoćniku Dijana Čirjak</item>
    </izvorni_sadrzaj>
    <derivirana_varijabla naziv="DomainObject.Predmet.ProtuStrankaListFormatedWithAdress_1">
      <item>POSEBNA PRIGODA d.o.o., Nikole Pavića 19, Zagreb zastupanog po punomoćniku Dijana Čirjak</item>
    </derivirana_varijabla>
  </DomainObject.Predmet.ProtuStrankaListFormatedWithAdress>
  <DomainObject.Predmet.ProtuStrankaListFormatedWithAdressOIB>
    <izvorni_sadrzaj>
      <item>POSEBNA PRIGODA d.o.o., OIB 63892820723, Nikole Pavića 19, Zagreb zastupanog po punomoćniku Dijana Čirjak</item>
    </izvorni_sadrzaj>
    <derivirana_varijabla naziv="DomainObject.Predmet.ProtuStrankaListFormatedWithAdressOIB_1">
      <item>POSEBNA PRIGODA d.o.o., OIB 63892820723, Nikole Pavića 19, Zagreb zastupanog po punomoćniku Dijana Čirjak</item>
    </derivirana_varijabla>
  </DomainObject.Predmet.ProtuStrankaListFormatedWithAdressOIB>
  <DomainObject.Predmet.ProtuStrankaListNazivFormated>
    <izvorni_sadrzaj>
      <item>POSEBNA PRIGODA d.o.o.</item>
    </izvorni_sadrzaj>
    <derivirana_varijabla naziv="DomainObject.Predmet.ProtuStrankaListNazivFormated_1">
      <item>POSEBNA PRIGODA d.o.o.</item>
    </derivirana_varijabla>
  </DomainObject.Predmet.ProtuStrankaListNazivFormated>
  <DomainObject.Predmet.ProtuStrankaListNazivFormatedOIB>
    <izvorni_sadrzaj>
      <item>POSEBNA PRIGODA d.o.o., OIB 63892820723</item>
    </izvorni_sadrzaj>
    <derivirana_varijabla naziv="DomainObject.Predmet.ProtuStrankaListNazivFormatedOIB_1">
      <item>POSEBNA PRIGODA d.o.o., OIB 63892820723</item>
    </derivirana_varijabla>
  </DomainObject.Predmet.ProtuStrankaListNazivFormatedOIB>
  <DomainObject.Predmet.OstaliListFormated>
    <izvorni_sadrzaj>
      <item>Dijana Čirjak punomoćnik sudionika u postupku POSEBNA PRIGODA d.o.o.</item>
    </izvorni_sadrzaj>
    <derivirana_varijabla naziv="DomainObject.Predmet.OstaliListFormated_1">
      <item>Dijana Čirjak punomoćnik sudionika u postupku POSEBNA PRIGODA d.o.o.</item>
    </derivirana_varijabla>
  </DomainObject.Predmet.OstaliListFormated>
  <DomainObject.Predmet.OstaliListFormatedOIB>
    <izvorni_sadrzaj>
      <item>Dijana Čirjak, OIB 70248568984 punomoćnik sudionika u postupku POSEBNA PRIGODA d.o.o.</item>
    </izvorni_sadrzaj>
    <derivirana_varijabla naziv="DomainObject.Predmet.OstaliListFormatedOIB_1">
      <item>Dijana Čirjak, OIB 70248568984 punomoćnik sudionika u postupku POSEBNA PRIGODA d.o.o.</item>
    </derivirana_varijabla>
  </DomainObject.Predmet.OstaliListFormatedOIB>
  <DomainObject.Predmet.OstaliListFormatedWithAdress>
    <izvorni_sadrzaj>
      <item>Dijana Čirjak, Ulica Nikole Šopa 14, 23000 Zadar punomoćnik sudionika u postupku POSEBNA PRIGODA d.o.o.</item>
    </izvorni_sadrzaj>
    <derivirana_varijabla naziv="DomainObject.Predmet.OstaliListFormatedWithAdress_1">
      <item>Dijana Čirjak, Ulica Nikole Šopa 14, 23000 Zadar punomoćnik sudionika u postupku POSEBNA PRIGODA d.o.o.</item>
    </derivirana_varijabla>
  </DomainObject.Predmet.OstaliListFormatedWithAdress>
  <DomainObject.Predmet.OstaliListFormatedWithAdressOIB>
    <izvorni_sadrzaj>
      <item>Dijana Čirjak, OIB 70248568984, Ulica Nikole Šopa 14, 23000 Zadar punomoćnik sudionika u postupku POSEBNA PRIGODA d.o.o.</item>
    </izvorni_sadrzaj>
    <derivirana_varijabla naziv="DomainObject.Predmet.OstaliListFormatedWithAdressOIB_1">
      <item>Dijana Čirjak, OIB 70248568984, Ulica Nikole Šopa 14, 23000 Zadar punomoćnik sudionika u postupku POSEBNA PRIGODA d.o.o.</item>
    </derivirana_varijabla>
  </DomainObject.Predmet.OstaliListFormatedWithAdressOIB>
  <DomainObject.Predmet.OstaliListNazivFormated>
    <izvorni_sadrzaj>
      <item>Dijana Čirjak</item>
    </izvorni_sadrzaj>
    <derivirana_varijabla naziv="DomainObject.Predmet.OstaliListNazivFormated_1">
      <item>Dijana Čirjak</item>
    </derivirana_varijabla>
  </DomainObject.Predmet.OstaliListNazivFormated>
  <DomainObject.Predmet.OstaliListNazivFormatedOIB>
    <izvorni_sadrzaj>
      <item>Dijana Čirjak, OIB 70248568984</item>
    </izvorni_sadrzaj>
    <derivirana_varijabla naziv="DomainObject.Predmet.OstaliListNazivFormatedOIB_1">
      <item>Dijana Čirjak, OIB 70248568984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POSEBNA PRIGODA d.o.o.</izvorni_sadrzaj>
    <derivirana_varijabla naziv="DomainObject.Predmet.ProtustrankaIDrugi_1">POSEBNA PRIGODA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POSEBNA PRIGODA d.o.o., OIB 63892820723, Nikole Pavića 19, Zagreb</izvorni_sadrzaj>
    <derivirana_varijabla naziv="DomainObject.Predmet.ProtustrankaIDrugiAdressOIB_1">POSEBNA PRIGODA d.o.o., OIB 63892820723, Nikole Pavića 19,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POSEBNA PRIGODA d.o.o.</item>
      <item>Dijana Čirjak</item>
    </izvorni_sadrzaj>
    <derivirana_varijabla naziv="DomainObject.Predmet.SudioniciListNaziv_1">
      <item>FINA Regionalni centar Zagreb</item>
      <item>POSEBNA PRIGODA d.o.o.</item>
      <item>Dijana Čirjak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POSEBNA PRIGODA d.o.o., OIB 63892820723, Nikole Pavića 19,Zagreb</item>
      <item>Dijana Čirjak, OIB 70248568984, Ulica Nikole Šopa 14,23000 Zadar</item>
    </izvorni_sadrzaj>
    <derivirana_varijabla naziv="DomainObject.Predmet.SudioniciListAdressOIB_1">
      <item>FINA Regionalni centar Zagreb, OIB 85821130368, Trg svibanjskih žrtava 1995. br. 1,10000 Zagreb</item>
      <item>POSEBNA PRIGODA d.o.o., OIB 63892820723, Nikole Pavića 19,Zagreb</item>
      <item>Dijana Čirjak, OIB 70248568984, Ulica Nikole Šopa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63892820723</item>
      <item>, OIB 70248568984</item>
    </izvorni_sadrzaj>
    <derivirana_varijabla naziv="DomainObject.Predmet.SudioniciListNazivOIB_1">
      <item>, OIB 85821130368</item>
      <item>, OIB 63892820723</item>
      <item>, OIB 70248568984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2016-03-08T13:34:00Z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