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50c2a" w14:paraId="f450c2a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77559">
        <w:t>4289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324FF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77559">
        <w:t xml:space="preserve">CENTAR ZA POBOLJŠANJE KVALITETE ŽIVOTA "NOVI ŽIVOT", OIB: 78580283651, Donja </w:t>
      </w:r>
      <w:proofErr w:type="spellStart"/>
      <w:r w:rsidR="00477559">
        <w:t>Plemenšćina</w:t>
      </w:r>
      <w:proofErr w:type="spellEnd"/>
      <w:r w:rsidR="00477559">
        <w:t xml:space="preserve"> 13, 49 218 Pregrada</w:t>
      </w:r>
      <w:r w:rsidR="00C06E91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477559">
        <w:t>420.092,86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24FF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7034EC">
      <w:pPr>
        <w:jc w:val="right"/>
      </w:pPr>
      <w:r>
        <w:t xml:space="preserve">          </w:t>
      </w:r>
      <w:r w:rsidR="000E3B58">
        <w:t>Ljiljana Tomić</w:t>
      </w:r>
      <w:r w:rsidR="007034EC">
        <w:t>, v.r.</w:t>
      </w:r>
    </w:p>
    <w:p w:rsidRDefault="007034EC" w:rsidP="001E4791" w:rsidR="007034EC">
      <w:pPr>
        <w:jc w:val="right"/>
      </w:pPr>
    </w:p>
    <w:p w:rsidRDefault="007034EC" w:rsidP="001E4791" w:rsidR="007034EC">
      <w:pPr>
        <w:jc w:val="right"/>
      </w:pPr>
    </w:p>
    <w:p w:rsidRDefault="007034EC" w:rsidP="00111BF6" w:rsidR="007034E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7034EC" w:rsidP="00111BF6" w:rsidR="007034E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sectPr w:rsidSect="00ED6AA8" w:rsidR="007034E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34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4FF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4257D"/>
    <w:rsid w:val="0038246E"/>
    <w:rsid w:val="003D35F9"/>
    <w:rsid w:val="003E3A15"/>
    <w:rsid w:val="003F5CA3"/>
    <w:rsid w:val="00413F4C"/>
    <w:rsid w:val="00477559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6857"/>
    <w:rsid w:val="007034EC"/>
    <w:rsid w:val="00712FD9"/>
    <w:rsid w:val="007B5AFD"/>
    <w:rsid w:val="007D5A5D"/>
    <w:rsid w:val="008155EE"/>
    <w:rsid w:val="008613BD"/>
    <w:rsid w:val="00863025"/>
    <w:rsid w:val="00871F01"/>
    <w:rsid w:val="00920CA0"/>
    <w:rsid w:val="00925046"/>
    <w:rsid w:val="009419D8"/>
    <w:rsid w:val="00A71431"/>
    <w:rsid w:val="00AC4528"/>
    <w:rsid w:val="00AD027A"/>
    <w:rsid w:val="00B234A2"/>
    <w:rsid w:val="00B3747B"/>
    <w:rsid w:val="00B522A9"/>
    <w:rsid w:val="00B82F18"/>
    <w:rsid w:val="00BA3FAA"/>
    <w:rsid w:val="00BE6E65"/>
    <w:rsid w:val="00C06E91"/>
    <w:rsid w:val="00C836B9"/>
    <w:rsid w:val="00C958E9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34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4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4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4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4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34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4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4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4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4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4289</izvorni_sadrzaj>
    <derivirana_varijabla naziv="DomainObject.Predmet.Broj_1">4289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St-4289/2015</izvorni_sadrzaj>
    <derivirana_varijabla naziv="DomainObject.Predmet.OznakaBroj_1">St-4289/2015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POBOLJŠANJE KVALITETE ŽIVOTA NOVI ŽIVOT</izvorni_sadrzaj>
    <derivirana_varijabla naziv="DomainObject.Predmet.ProtustrankaFormated_1">  CENTAR ZA POBOLJŠANJE KVALITETE ŽIVOTA NOVI ŽIVOT</derivirana_varijabla>
  </DomainObject.Predmet.ProtustrankaFormated>
  <DomainObject.Predmet.ProtustrankaFormatedOIB>
    <izvorni_sadrzaj>  CENTAR ZA POBOLJŠANJE KVALITETE ŽIVOTA NOVI ŽIVOT, OIB 78580283651</izvorni_sadrzaj>
    <derivirana_varijabla naziv="DomainObject.Predmet.ProtustrankaFormatedOIB_1">  CENTAR ZA POBOLJŠANJE KVALITETE ŽIVOTA NOVI ŽIVOT, OIB 78580283651</derivirana_varijabla>
  </DomainObject.Predmet.ProtustrankaFormatedOIB>
  <DomainObject.Predmet.ProtustrankaFormatedWithAdress>
    <izvorni_sadrzaj> CENTAR ZA POBOLJŠANJE KVALITETE ŽIVOTA NOVI ŽIVOT, Donja Plemenšćina 13, 49218 Pregrada</izvorni_sadrzaj>
    <derivirana_varijabla naziv="DomainObject.Predmet.ProtustrankaFormatedWithAdress_1"> CENTAR ZA POBOLJŠANJE KVALITETE ŽIVOTA NOVI ŽIVOT, Donja Plemenšćina 13, 49218 Pregrada</derivirana_varijabla>
  </DomainObject.Predmet.ProtustrankaFormatedWithAdress>
  <DomainObject.Predmet.ProtustrankaFormatedWithAdressOIB>
    <izvorni_sadrzaj> CENTAR ZA POBOLJŠANJE KVALITETE ŽIVOTA NOVI ŽIVOT, OIB 78580283651, Donja Plemenšćina 13, 49218 Pregrada</izvorni_sadrzaj>
    <derivirana_varijabla naziv="DomainObject.Predmet.ProtustrankaFormatedWithAdressOIB_1"> CENTAR ZA POBOLJŠANJE KVALITETE ŽIVOTA NOVI ŽIVOT, OIB 78580283651, Donja Plemenšćina 13, 49218 Pregrada</derivirana_varijabla>
  </DomainObject.Predmet.ProtustrankaFormatedWithAdressOIB>
  <DomainObject.Predmet.ProtustrankaWithAdress>
    <izvorni_sadrzaj>CENTAR ZA POBOLJŠANJE KVALITETE ŽIVOTA NOVI ŽIVOT Donja Plemenšćina 13, 49218 Pregrada</izvorni_sadrzaj>
    <derivirana_varijabla naziv="DomainObject.Predmet.ProtustrankaWithAdress_1">CENTAR ZA POBOLJŠANJE KVALITETE ŽIVOTA NOVI ŽIVOT Donja Plemenšćina 13, 49218 Pregrada</derivirana_varijabla>
  </DomainObject.Predmet.ProtustrankaWithAdress>
  <DomainObject.Predmet.ProtustrankaWithAdressOIB>
    <izvorni_sadrzaj>CENTAR ZA POBOLJŠANJE KVALITETE ŽIVOTA NOVI ŽIVOT, OIB 78580283651, Donja Plemenšćina 13, 49218 Pregrada</izvorni_sadrzaj>
    <derivirana_varijabla naziv="DomainObject.Predmet.ProtustrankaWithAdressOIB_1">CENTAR ZA POBOLJŠANJE KVALITETE ŽIVOTA NOVI ŽIVOT, OIB 78580283651, Donja Plemenšćina 13, 49218 Pregrada</derivirana_varijabla>
  </DomainObject.Predmet.ProtustrankaWithAdressOIB>
  <DomainObject.Predmet.ProtustrankaNazivFormated>
    <izvorni_sadrzaj>CENTAR ZA POBOLJŠANJE KVALITETE ŽIVOTA NOVI ŽIVOT</izvorni_sadrzaj>
    <derivirana_varijabla naziv="DomainObject.Predmet.ProtustrankaNazivFormated_1">CENTAR ZA POBOLJŠANJE KVALITETE ŽIVOTA NOVI ŽIVOT</derivirana_varijabla>
  </DomainObject.Predmet.ProtustrankaNazivFormated>
  <DomainObject.Predmet.ProtustrankaNazivFormatedOIB>
    <izvorni_sadrzaj>CENTAR ZA POBOLJŠANJE KVALITETE ŽIVOTA NOVI ŽIVOT, OIB 78580283651</izvorni_sadrzaj>
    <derivirana_varijabla naziv="DomainObject.Predmet.ProtustrankaNazivFormatedOIB_1">CENTAR ZA POBOLJŠANJE KVALITETE ŽIVOTA NOVI ŽIVOT, OIB 78580283651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POBOLJŠANJE KVALITETE ŽIVOTA NOVI ŽIVOT</item>
    </izvorni_sadrzaj>
    <derivirana_varijabla naziv="DomainObject.Predmet.ProtuStrankaListFormated_1">
      <item>CENTAR ZA POBOLJŠANJE KVALITETE ŽIVOTA NOVI ŽIVOT</item>
    </derivirana_varijabla>
  </DomainObject.Predmet.ProtuStrankaListFormated>
  <DomainObject.Predmet.ProtuStrankaListFormatedOIB>
    <izvorni_sadrzaj>
      <item>CENTAR ZA POBOLJŠANJE KVALITETE ŽIVOTA NOVI ŽIVOT, OIB 78580283651</item>
    </izvorni_sadrzaj>
    <derivirana_varijabla naziv="DomainObject.Predmet.ProtuStrankaListFormatedOIB_1">
      <item>CENTAR ZA POBOLJŠANJE KVALITETE ŽIVOTA NOVI ŽIVOT, OIB 78580283651</item>
    </derivirana_varijabla>
  </DomainObject.Predmet.ProtuStrankaListFormatedOIB>
  <DomainObject.Predmet.ProtuStrankaListFormatedWithAdress>
    <izvorni_sadrzaj>
      <item>CENTAR ZA POBOLJŠANJE KVALITETE ŽIVOTA NOVI ŽIVOT, Donja Plemenšćina 13, 49218 Pregrada</item>
    </izvorni_sadrzaj>
    <derivirana_varijabla naziv="DomainObject.Predmet.ProtuStrankaListFormatedWithAdress_1">
      <item>CENTAR ZA POBOLJŠANJE KVALITETE ŽIVOTA NOVI ŽIVOT, Donja Plemenšćina 13, 49218 Pregrada</item>
    </derivirana_varijabla>
  </DomainObject.Predmet.ProtuStrankaListFormatedWithAdress>
  <DomainObject.Predmet.ProtuStrankaListFormatedWithAdressOIB>
    <izvorni_sadrzaj>
      <item>CENTAR ZA POBOLJŠANJE KVALITETE ŽIVOTA NOVI ŽIVOT, OIB 78580283651, Donja Plemenšćina 13, 49218 Pregrada</item>
    </izvorni_sadrzaj>
    <derivirana_varijabla naziv="DomainObject.Predmet.ProtuStrankaListFormatedWithAdressOIB_1">
      <item>CENTAR ZA POBOLJŠANJE KVALITETE ŽIVOTA NOVI ŽIVOT, OIB 78580283651, Donja Plemenšćina 13, 49218 Pregrada</item>
    </derivirana_varijabla>
  </DomainObject.Predmet.ProtuStrankaListFormatedWithAdressOIB>
  <DomainObject.Predmet.ProtuStrankaListNazivFormated>
    <izvorni_sadrzaj>
      <item>CENTAR ZA POBOLJŠANJE KVALITETE ŽIVOTA NOVI ŽIVOT</item>
    </izvorni_sadrzaj>
    <derivirana_varijabla naziv="DomainObject.Predmet.ProtuStrankaListNazivFormated_1">
      <item>CENTAR ZA POBOLJŠANJE KVALITETE ŽIVOTA NOVI ŽIVOT</item>
    </derivirana_varijabla>
  </DomainObject.Predmet.ProtuStrankaListNazivFormated>
  <DomainObject.Predmet.ProtuStrankaListNazivFormatedOIB>
    <izvorni_sadrzaj>
      <item>CENTAR ZA POBOLJŠANJE KVALITETE ŽIVOTA NOVI ŽIVOT, OIB 78580283651</item>
    </izvorni_sadrzaj>
    <derivirana_varijabla naziv="DomainObject.Predmet.ProtuStrankaListNazivFormatedOIB_1">
      <item>CENTAR ZA POBOLJŠANJE KVALITETE ŽIVOTA NOVI ŽIVOT, OIB 78580283651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POBOLJŠANJE KVALITETE ŽIVOTA NOVI ŽIVOT</izvorni_sadrzaj>
    <derivirana_varijabla naziv="DomainObject.Predmet.ProtustrankaIDrugi_1">CENTAR ZA POBOLJŠANJE KVALITETE ŽIVOTA NOVI ŽIVOT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ZA POBOLJŠANJE KVALITETE ŽIVOTA NOVI ŽIVOT, OIB 78580283651, Donja Plemenšćina 13, 49218 Pregrada</izvorni_sadrzaj>
    <derivirana_varijabla naziv="DomainObject.Predmet.ProtustrankaIDrugiAdressOIB_1">CENTAR ZA POBOLJŠANJE KVALITETE ŽIVOTA NOVI ŽIVOT, OIB 78580283651, Donja Plemenšćina 13,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POBOLJŠANJE KVALITETE ŽIVOTA NOVI ŽIVOT</item>
      <item>FINA Regionalni centar Zagreb</item>
    </izvorni_sadrzaj>
    <derivirana_varijabla naziv="DomainObject.Predmet.SudioniciListNaziv_1">
      <item>CENTAR ZA POBOLJŠANJE KVALITETE ŽIVOTA NOVI ŽIVOT</item>
      <item>FINA Regionalni centar Zagreb</item>
    </derivirana_varijabla>
  </DomainObject.Predmet.SudioniciListNaziv>
  <DomainObject.Predmet.SudioniciListAdressOIB>
    <izvorni_sadrzaj>
      <item>CENTAR ZA POBOLJŠANJE KVALITETE ŽIVOTA NOVI ŽIVOT, OIB 78580283651, Donja Plemenšćina 13,49218 Pregrada</item>
      <item>FINA Regionalni centar Zagreb, OIB 85821130368, Trg svibanjskih žrtava 1995. 1,10000 Zagreb</item>
    </izvorni_sadrzaj>
    <derivirana_varijabla naziv="DomainObject.Predmet.SudioniciListAdressOIB_1">
      <item>CENTAR ZA POBOLJŠANJE KVALITETE ŽIVOTA NOVI ŽIVOT, OIB 78580283651, Donja Plemenšćina 13,49218 Pregrada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78580283651</item>
      <item>, OIB 85821130368</item>
    </izvorni_sadrzaj>
    <derivirana_varijabla naziv="DomainObject.Predmet.SudioniciListNazivOIB_1">
      <item>, OIB 78580283651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1377</properties:Characters>
  <properties:Lines>45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2015-11-27T13:23:00Z</cp:lastPrinted>
  <dcterms:modified xmlns:xsi="http://www.w3.org/2001/XMLSchema-instance" xsi:type="dcterms:W3CDTF">2015-11-27T13:24:00Z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