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9540" w14:paraId="2059540" w:rsidRDefault="0063634D" w:rsidP="007B233B" w:rsidR="007B233B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33B" w:rsidP="007B233B" w:rsidR="007B233B">
      <w:pPr>
        <w:rPr>
          <w:noProof/>
        </w:rPr>
      </w:pPr>
    </w:p>
    <w:p w:rsidRDefault="0063634D" w:rsidP="0063634D" w:rsidR="0063634D">
      <w:r>
        <w:t>REPUBLIKA HRVATSKA</w:t>
      </w:r>
    </w:p>
    <w:p w:rsidRDefault="0063634D" w:rsidP="0063634D" w:rsidR="0063634D">
      <w:r>
        <w:t>TRGOVAČKI SUD U OSIJEKU</w:t>
      </w:r>
    </w:p>
    <w:p w:rsidRDefault="0063634D" w:rsidP="0063634D" w:rsidR="0063634D">
      <w:r>
        <w:t xml:space="preserve">STALNA SLUŽBA U SLAVONSKOM BRODU  </w:t>
      </w:r>
    </w:p>
    <w:p w:rsidRDefault="0063634D" w:rsidP="0063634D" w:rsidR="0063634D">
      <w:r>
        <w:t>Trg pobjede 13</w:t>
      </w:r>
    </w:p>
    <w:p w:rsidRDefault="0063634D" w:rsidP="0063634D" w:rsidR="007B233B">
      <w:pPr>
        <w:rPr>
          <w:noProof/>
        </w:rPr>
      </w:pPr>
      <w:r>
        <w:t>35000 Slavonski Brod</w:t>
      </w:r>
      <w:r w:rsidR="007B233B">
        <w:rPr>
          <w:noProof/>
        </w:rPr>
        <w:t xml:space="preserve">                                                                  Broj: St-310/2012-233</w:t>
      </w:r>
    </w:p>
    <w:p w:rsidRDefault="007B233B" w:rsidP="007B233B" w:rsidR="007B233B">
      <w:pPr>
        <w:rPr>
          <w:noProof/>
        </w:rPr>
      </w:pPr>
    </w:p>
    <w:p w:rsidRDefault="007B233B" w:rsidP="007B233B" w:rsidR="007B233B">
      <w:pPr>
        <w:rPr>
          <w:noProof/>
        </w:rPr>
      </w:pPr>
    </w:p>
    <w:p w:rsidRDefault="007B233B" w:rsidP="007B233B" w:rsidR="007B233B">
      <w:pPr>
        <w:rPr>
          <w:noProof/>
        </w:rPr>
      </w:pPr>
    </w:p>
    <w:p w:rsidRDefault="007B233B" w:rsidP="007B233B" w:rsidR="007B233B">
      <w:pPr>
        <w:jc w:val="center"/>
        <w:rPr>
          <w:noProof/>
        </w:rPr>
      </w:pPr>
      <w:r>
        <w:rPr>
          <w:noProof/>
        </w:rPr>
        <w:t>R E P U B L I K A    H R V A T S K A</w:t>
      </w:r>
    </w:p>
    <w:p w:rsidRDefault="007B233B" w:rsidP="007B233B" w:rsidR="007B233B">
      <w:pPr>
        <w:jc w:val="center"/>
        <w:rPr>
          <w:noProof/>
        </w:rPr>
      </w:pPr>
      <w:r>
        <w:rPr>
          <w:noProof/>
        </w:rPr>
        <w:t>R J E Š E N J E</w:t>
      </w:r>
    </w:p>
    <w:p w:rsidRDefault="007B233B" w:rsidP="007B233B" w:rsidR="007B233B">
      <w:pPr>
        <w:rPr>
          <w:noProof/>
        </w:rPr>
      </w:pPr>
    </w:p>
    <w:p w:rsidRDefault="0063634D" w:rsidP="007B233B" w:rsidR="007B233B">
      <w:pPr>
        <w:rPr>
          <w:noProof/>
        </w:rPr>
      </w:pPr>
      <w:r>
        <w:rPr>
          <w:noProof/>
        </w:rPr>
        <w:tab/>
      </w:r>
      <w:r w:rsidR="007B233B">
        <w:rPr>
          <w:noProof/>
        </w:rPr>
        <w:t>TRGOVAČKI SUD U OSIJEKU STALNA SLUŽBA TRGOVAČKOG SUDA U OSIJEKU, po stečajnom sucu Vesni Vukelić, u stečajnom postupku nad dužnikom LIMPRES d.o.o, u stečaju Pleternica, odlučujući o obračunu troškova stečajne upraviteljice, dana 2</w:t>
      </w:r>
      <w:r w:rsidR="00E978D5">
        <w:rPr>
          <w:noProof/>
        </w:rPr>
        <w:t>7</w:t>
      </w:r>
      <w:r w:rsidR="007B233B">
        <w:rPr>
          <w:noProof/>
        </w:rPr>
        <w:t>.</w:t>
      </w:r>
      <w:r w:rsidR="00E978D5">
        <w:rPr>
          <w:noProof/>
        </w:rPr>
        <w:t xml:space="preserve"> prosinca</w:t>
      </w:r>
      <w:r w:rsidR="007B233B">
        <w:rPr>
          <w:noProof/>
        </w:rPr>
        <w:t xml:space="preserve"> 201</w:t>
      </w:r>
      <w:r w:rsidR="00E978D5">
        <w:rPr>
          <w:noProof/>
        </w:rPr>
        <w:t>6</w:t>
      </w:r>
      <w:r w:rsidR="007B233B">
        <w:rPr>
          <w:noProof/>
        </w:rPr>
        <w:t>. godine</w:t>
      </w:r>
    </w:p>
    <w:p w:rsidRDefault="007B233B" w:rsidP="007B233B" w:rsidR="007B233B">
      <w:pPr>
        <w:jc w:val="center"/>
        <w:rPr>
          <w:noProof/>
        </w:rPr>
      </w:pPr>
      <w:r>
        <w:rPr>
          <w:noProof/>
        </w:rPr>
        <w:t>r i j e š i o    j e</w:t>
      </w:r>
    </w:p>
    <w:p w:rsidRDefault="007B233B" w:rsidP="007B233B" w:rsidR="007B233B">
      <w:pPr>
        <w:rPr>
          <w:noProof/>
        </w:rPr>
      </w:pPr>
    </w:p>
    <w:p w:rsidRDefault="00E978D5" w:rsidP="007B233B" w:rsidR="007B233B">
      <w:pPr>
        <w:rPr>
          <w:noProof/>
        </w:rPr>
      </w:pPr>
      <w:r>
        <w:rPr>
          <w:noProof/>
        </w:rPr>
        <w:tab/>
      </w:r>
      <w:r w:rsidR="007B233B">
        <w:rPr>
          <w:noProof/>
        </w:rPr>
        <w:t xml:space="preserve"> Odobrava se obračun stvarnih troškova stečajnoj upraviteljici Mr.sc. Kristini Kožić iz Požege i to na ime troškova</w:t>
      </w:r>
      <w:r>
        <w:rPr>
          <w:noProof/>
        </w:rPr>
        <w:t xml:space="preserve"> </w:t>
      </w:r>
      <w:r w:rsidR="007B233B">
        <w:rPr>
          <w:noProof/>
        </w:rPr>
        <w:t xml:space="preserve"> uporab</w:t>
      </w:r>
      <w:r w:rsidR="0063634D">
        <w:rPr>
          <w:noProof/>
        </w:rPr>
        <w:t>e</w:t>
      </w:r>
      <w:r w:rsidR="007B233B">
        <w:rPr>
          <w:noProof/>
        </w:rPr>
        <w:t xml:space="preserve"> vlastitog automobila</w:t>
      </w:r>
      <w:r w:rsidR="0063634D">
        <w:rPr>
          <w:noProof/>
        </w:rPr>
        <w:t xml:space="preserve"> </w:t>
      </w:r>
      <w:r w:rsidR="007B233B">
        <w:rPr>
          <w:noProof/>
        </w:rPr>
        <w:t xml:space="preserve"> u službene svrhe u iznosu od 1.1</w:t>
      </w:r>
      <w:r>
        <w:rPr>
          <w:noProof/>
        </w:rPr>
        <w:t>34</w:t>
      </w:r>
      <w:r w:rsidR="007B233B">
        <w:rPr>
          <w:noProof/>
        </w:rPr>
        <w:t>,00   kn i  uporab</w:t>
      </w:r>
      <w:r w:rsidR="0063634D">
        <w:rPr>
          <w:noProof/>
        </w:rPr>
        <w:t>e</w:t>
      </w:r>
      <w:r w:rsidR="007B233B">
        <w:rPr>
          <w:noProof/>
        </w:rPr>
        <w:t xml:space="preserve"> osobnog mobitela u službene svrhe u iznosu </w:t>
      </w:r>
      <w:r>
        <w:rPr>
          <w:noProof/>
        </w:rPr>
        <w:t>1.045,10</w:t>
      </w:r>
      <w:r w:rsidR="007B233B">
        <w:rPr>
          <w:noProof/>
        </w:rPr>
        <w:t xml:space="preserve"> kn</w:t>
      </w:r>
      <w:r>
        <w:rPr>
          <w:noProof/>
        </w:rPr>
        <w:t>,</w:t>
      </w:r>
      <w:r w:rsidR="007B233B">
        <w:rPr>
          <w:noProof/>
        </w:rPr>
        <w:t xml:space="preserve"> za vremensko razdoblje od 1.</w:t>
      </w:r>
      <w:r>
        <w:rPr>
          <w:noProof/>
        </w:rPr>
        <w:t>rujna 2015.</w:t>
      </w:r>
      <w:r w:rsidR="007B233B">
        <w:rPr>
          <w:noProof/>
        </w:rPr>
        <w:t xml:space="preserve"> do 3</w:t>
      </w:r>
      <w:r>
        <w:rPr>
          <w:noProof/>
        </w:rPr>
        <w:t>0</w:t>
      </w:r>
      <w:r w:rsidR="007B233B">
        <w:rPr>
          <w:noProof/>
        </w:rPr>
        <w:t>.</w:t>
      </w:r>
      <w:r>
        <w:rPr>
          <w:noProof/>
        </w:rPr>
        <w:t xml:space="preserve">travnja </w:t>
      </w:r>
      <w:r w:rsidR="007B233B">
        <w:rPr>
          <w:noProof/>
        </w:rPr>
        <w:t xml:space="preserve"> 201</w:t>
      </w:r>
      <w:r>
        <w:rPr>
          <w:noProof/>
        </w:rPr>
        <w:t>6</w:t>
      </w:r>
      <w:r w:rsidR="007B233B">
        <w:rPr>
          <w:noProof/>
        </w:rPr>
        <w:t>.</w:t>
      </w:r>
      <w:r>
        <w:rPr>
          <w:noProof/>
        </w:rPr>
        <w:t xml:space="preserve"> </w:t>
      </w:r>
    </w:p>
    <w:p w:rsidRDefault="007B233B" w:rsidP="007B233B" w:rsidR="007B233B">
      <w:pPr>
        <w:rPr>
          <w:noProof/>
        </w:rPr>
      </w:pPr>
    </w:p>
    <w:p w:rsidRDefault="007B233B" w:rsidP="0063634D" w:rsidR="007B233B">
      <w:pPr>
        <w:jc w:val="center"/>
        <w:rPr>
          <w:noProof/>
        </w:rPr>
      </w:pPr>
      <w:r>
        <w:rPr>
          <w:noProof/>
        </w:rPr>
        <w:t>Obrazloženje</w:t>
      </w:r>
    </w:p>
    <w:p w:rsidRDefault="007B233B" w:rsidP="007B233B" w:rsidR="007B233B">
      <w:pPr>
        <w:rPr>
          <w:noProof/>
        </w:rPr>
      </w:pPr>
    </w:p>
    <w:p w:rsidRDefault="00E978D5" w:rsidP="007B233B" w:rsidR="007B233B">
      <w:pPr>
        <w:rPr>
          <w:noProof/>
        </w:rPr>
      </w:pPr>
      <w:r>
        <w:rPr>
          <w:noProof/>
        </w:rPr>
        <w:tab/>
      </w:r>
      <w:r w:rsidR="007B233B">
        <w:rPr>
          <w:noProof/>
        </w:rPr>
        <w:t>Podneskom od 1.</w:t>
      </w:r>
      <w:r>
        <w:rPr>
          <w:noProof/>
        </w:rPr>
        <w:t xml:space="preserve">srpnja </w:t>
      </w:r>
      <w:r w:rsidR="007B233B">
        <w:rPr>
          <w:noProof/>
        </w:rPr>
        <w:t xml:space="preserve"> 201</w:t>
      </w:r>
      <w:r>
        <w:rPr>
          <w:noProof/>
        </w:rPr>
        <w:t>6</w:t>
      </w:r>
      <w:r w:rsidR="007B233B">
        <w:rPr>
          <w:noProof/>
        </w:rPr>
        <w:t>.</w:t>
      </w:r>
      <w:r>
        <w:rPr>
          <w:noProof/>
        </w:rPr>
        <w:t xml:space="preserve"> </w:t>
      </w:r>
      <w:r w:rsidR="007B233B">
        <w:rPr>
          <w:noProof/>
        </w:rPr>
        <w:t>steč</w:t>
      </w:r>
      <w:r>
        <w:rPr>
          <w:noProof/>
        </w:rPr>
        <w:t xml:space="preserve">ajna </w:t>
      </w:r>
      <w:r w:rsidR="007B233B">
        <w:rPr>
          <w:noProof/>
        </w:rPr>
        <w:t xml:space="preserve">upraviteljica  je dostavila stečajnom sucu obračun stvarnih troškova za uporabu vlastitog automobila u službene svrhe za razdoblje od </w:t>
      </w:r>
      <w:r>
        <w:rPr>
          <w:noProof/>
        </w:rPr>
        <w:t>1.rujna 2015. do 30.travnja  2016</w:t>
      </w:r>
      <w:r w:rsidR="007B233B">
        <w:rPr>
          <w:noProof/>
        </w:rPr>
        <w:t>.</w:t>
      </w:r>
      <w:r>
        <w:rPr>
          <w:noProof/>
        </w:rPr>
        <w:t xml:space="preserve"> </w:t>
      </w:r>
      <w:r w:rsidR="007B233B">
        <w:rPr>
          <w:noProof/>
        </w:rPr>
        <w:t>u visini 1.1</w:t>
      </w:r>
      <w:r>
        <w:rPr>
          <w:noProof/>
        </w:rPr>
        <w:t>34</w:t>
      </w:r>
      <w:r w:rsidR="007B233B">
        <w:rPr>
          <w:noProof/>
        </w:rPr>
        <w:t xml:space="preserve">,00 kn i račune za troškove korištenja privatnog mobitela u službene svrhe za  isto razdoblje u iznosu </w:t>
      </w:r>
      <w:r>
        <w:rPr>
          <w:noProof/>
        </w:rPr>
        <w:t>1.045</w:t>
      </w:r>
      <w:r w:rsidR="007B233B">
        <w:rPr>
          <w:noProof/>
        </w:rPr>
        <w:t>,</w:t>
      </w:r>
      <w:r>
        <w:rPr>
          <w:noProof/>
        </w:rPr>
        <w:t>10</w:t>
      </w:r>
      <w:r w:rsidR="007B233B">
        <w:rPr>
          <w:noProof/>
        </w:rPr>
        <w:t xml:space="preserve"> kn što čini 2/3 iznosa svakog mjesečnog računa. Uz podnesak steč.upraviteljica je dostavila knjigu putnih naloga i račune VIP-a za navedeno razdoblje.</w:t>
      </w:r>
    </w:p>
    <w:p w:rsidRDefault="0063634D" w:rsidP="007B233B" w:rsidR="0063634D">
      <w:pPr>
        <w:rPr>
          <w:noProof/>
        </w:rPr>
      </w:pPr>
    </w:p>
    <w:p w:rsidRDefault="00E978D5" w:rsidP="007B233B" w:rsidR="00E978D5">
      <w:pPr>
        <w:rPr>
          <w:noProof/>
        </w:rPr>
      </w:pPr>
      <w:r>
        <w:rPr>
          <w:noProof/>
        </w:rPr>
        <w:tab/>
      </w:r>
      <w:r w:rsidR="007B233B">
        <w:rPr>
          <w:noProof/>
        </w:rPr>
        <w:t xml:space="preserve">Iz priloženih putnih naloga </w:t>
      </w:r>
      <w:r w:rsidR="00752E1E">
        <w:rPr>
          <w:noProof/>
        </w:rPr>
        <w:t>te</w:t>
      </w:r>
      <w:r w:rsidR="007B233B">
        <w:rPr>
          <w:noProof/>
        </w:rPr>
        <w:t xml:space="preserve"> izvješća steč.upraviteljice proizlazi da je ista svoje privatno vozilo koristila za potrebe odlaska u mjesto sjedišta dužnika radi  obilaska i razgledavanja  imovine s potencijalnim kupcima, </w:t>
      </w:r>
      <w:r>
        <w:rPr>
          <w:noProof/>
        </w:rPr>
        <w:t xml:space="preserve">popisa i zbrinjavanja arhivske građe, te radi </w:t>
      </w:r>
      <w:r w:rsidR="0063634D">
        <w:rPr>
          <w:noProof/>
        </w:rPr>
        <w:t xml:space="preserve">odlaska </w:t>
      </w:r>
      <w:r>
        <w:rPr>
          <w:noProof/>
        </w:rPr>
        <w:t>u mjesto sjedišta suda radi konzultacija sa stečajnim sucem i pri</w:t>
      </w:r>
      <w:r w:rsidR="00752E1E">
        <w:rPr>
          <w:noProof/>
        </w:rPr>
        <w:t xml:space="preserve">sustvovanja ročištu, </w:t>
      </w:r>
    </w:p>
    <w:p w:rsidRDefault="007B233B" w:rsidP="007B233B" w:rsidR="00752E1E">
      <w:pPr>
        <w:rPr>
          <w:noProof/>
        </w:rPr>
      </w:pPr>
      <w:r>
        <w:rPr>
          <w:noProof/>
        </w:rPr>
        <w:t>a da je troškove goriva pravilno obračunala sukladno prijeđenoj kilometraži i cijeni benzina od 2,00 kn po kilometru.</w:t>
      </w:r>
    </w:p>
    <w:p w:rsidRDefault="0063634D" w:rsidP="007B233B" w:rsidR="0063634D">
      <w:pPr>
        <w:rPr>
          <w:noProof/>
        </w:rPr>
      </w:pPr>
    </w:p>
    <w:p w:rsidRDefault="00752E1E" w:rsidP="007B233B" w:rsidR="007B233B">
      <w:pPr>
        <w:rPr>
          <w:noProof/>
        </w:rPr>
      </w:pPr>
      <w:r>
        <w:rPr>
          <w:noProof/>
        </w:rPr>
        <w:tab/>
      </w:r>
      <w:r w:rsidR="007B233B">
        <w:rPr>
          <w:noProof/>
        </w:rPr>
        <w:t xml:space="preserve"> Iz priloženih računa VIP-a vidljivo je da je ista svoje troškove obračunala u visini 2/3 iznosa svakog računa.</w:t>
      </w:r>
    </w:p>
    <w:p w:rsidRDefault="0063634D" w:rsidP="007B233B" w:rsidR="0063634D">
      <w:pPr>
        <w:rPr>
          <w:noProof/>
        </w:rPr>
      </w:pPr>
    </w:p>
    <w:p w:rsidRDefault="0063634D" w:rsidP="007B233B" w:rsidR="0063634D">
      <w:pPr>
        <w:rPr>
          <w:noProof/>
        </w:rPr>
      </w:pPr>
    </w:p>
    <w:p w:rsidRDefault="0063634D" w:rsidP="007B233B" w:rsidR="0063634D">
      <w:pPr>
        <w:rPr>
          <w:noProof/>
        </w:rPr>
      </w:pPr>
    </w:p>
    <w:p w:rsidRDefault="0063634D" w:rsidP="007B233B" w:rsidR="0063634D">
      <w:pPr>
        <w:rPr>
          <w:noProof/>
        </w:rPr>
      </w:pPr>
    </w:p>
    <w:p w:rsidRDefault="0063634D" w:rsidP="007B233B" w:rsidR="0063634D">
      <w:pPr>
        <w:rPr>
          <w:noProof/>
        </w:rPr>
      </w:pPr>
    </w:p>
    <w:p w:rsidRDefault="0063634D" w:rsidP="0063634D" w:rsidR="0063634D">
      <w:pPr>
        <w:jc w:val="right"/>
        <w:rPr>
          <w:noProof/>
        </w:rPr>
      </w:pPr>
      <w:r>
        <w:rPr>
          <w:noProof/>
        </w:rPr>
        <w:lastRenderedPageBreak/>
        <w:t>Broj: St-310/2012-233</w:t>
      </w:r>
    </w:p>
    <w:p w:rsidRDefault="0063634D" w:rsidP="007B233B" w:rsidR="0063634D">
      <w:pPr>
        <w:rPr>
          <w:noProof/>
        </w:rPr>
      </w:pPr>
    </w:p>
    <w:p w:rsidRDefault="00752E1E" w:rsidP="007B233B" w:rsidR="007B233B">
      <w:pPr>
        <w:rPr>
          <w:noProof/>
        </w:rPr>
      </w:pPr>
      <w:r>
        <w:rPr>
          <w:noProof/>
        </w:rPr>
        <w:tab/>
      </w:r>
      <w:r w:rsidR="007B233B">
        <w:rPr>
          <w:noProof/>
        </w:rPr>
        <w:t>Kako je uz obračun stvarnih troškova steč.upraviteljica dostavila pisano, obrazloženo i dokumentirano izvješće,</w:t>
      </w:r>
      <w:r>
        <w:rPr>
          <w:noProof/>
        </w:rPr>
        <w:t xml:space="preserve"> te kako je istoj odobreno u poslovne svrhe koristiti vlastiti automobil kao i iznosi u visini 2/3 računa za  telefonske usluge </w:t>
      </w:r>
      <w:r w:rsidR="007B233B">
        <w:rPr>
          <w:noProof/>
        </w:rPr>
        <w:t xml:space="preserve"> to je stečajni sudac  utvrdio da je zahtjev osnovan, pa je iz tih razloga valjalo odlučiti  kao u izreci ovog rješenja temeljem čl. 29 st. 3 Stečajnog zakona.</w:t>
      </w:r>
    </w:p>
    <w:p w:rsidRDefault="0063634D" w:rsidP="007B233B" w:rsidR="0063634D">
      <w:pPr>
        <w:rPr>
          <w:noProof/>
        </w:rPr>
      </w:pPr>
    </w:p>
    <w:p w:rsidRDefault="007B233B" w:rsidP="007B233B" w:rsidR="007B233B">
      <w:pPr>
        <w:rPr>
          <w:noProof/>
        </w:rPr>
      </w:pPr>
      <w:r>
        <w:rPr>
          <w:noProof/>
        </w:rPr>
        <w:t>U Slavonskom Brodu, 2</w:t>
      </w:r>
      <w:r w:rsidR="00752E1E">
        <w:rPr>
          <w:noProof/>
        </w:rPr>
        <w:t>7</w:t>
      </w:r>
      <w:r>
        <w:rPr>
          <w:noProof/>
        </w:rPr>
        <w:t>.</w:t>
      </w:r>
      <w:r w:rsidR="00752E1E">
        <w:rPr>
          <w:noProof/>
        </w:rPr>
        <w:t xml:space="preserve">prosinca </w:t>
      </w:r>
      <w:r>
        <w:rPr>
          <w:noProof/>
        </w:rPr>
        <w:t xml:space="preserve"> 201</w:t>
      </w:r>
      <w:r w:rsidR="00752E1E">
        <w:rPr>
          <w:noProof/>
        </w:rPr>
        <w:t>6</w:t>
      </w:r>
      <w:r>
        <w:rPr>
          <w:noProof/>
        </w:rPr>
        <w:t>.</w:t>
      </w:r>
    </w:p>
    <w:p w:rsidRDefault="007B233B" w:rsidP="007B233B" w:rsidR="007B233B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STEČAJNI SUDAC:</w:t>
      </w:r>
    </w:p>
    <w:p w:rsidRDefault="007B233B" w:rsidP="007B233B" w:rsidR="007B233B">
      <w:pPr>
        <w:rPr>
          <w:noProof/>
        </w:rPr>
      </w:pPr>
    </w:p>
    <w:p w:rsidRDefault="007B233B" w:rsidP="007B233B" w:rsidR="007B233B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</w:t>
      </w:r>
      <w:r w:rsidR="00752E1E">
        <w:rPr>
          <w:noProof/>
        </w:rPr>
        <w:t xml:space="preserve">    </w:t>
      </w:r>
      <w:r>
        <w:rPr>
          <w:noProof/>
        </w:rPr>
        <w:t xml:space="preserve">Vesna Vukelić </w:t>
      </w:r>
    </w:p>
    <w:p w:rsidRDefault="007B233B" w:rsidP="007B233B" w:rsidR="007B233B">
      <w:pPr>
        <w:rPr>
          <w:noProof/>
        </w:rPr>
      </w:pPr>
    </w:p>
    <w:p w:rsidRDefault="007B233B" w:rsidP="007B233B" w:rsidR="007B233B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</w:t>
      </w:r>
    </w:p>
    <w:p w:rsidRDefault="007B233B" w:rsidP="007B233B" w:rsidR="007B233B">
      <w:pPr>
        <w:rPr>
          <w:noProof/>
        </w:rPr>
      </w:pPr>
    </w:p>
    <w:p w:rsidRDefault="007B233B" w:rsidP="007B233B" w:rsidR="007B233B">
      <w:pPr>
        <w:rPr>
          <w:noProof/>
        </w:rPr>
      </w:pPr>
      <w:r>
        <w:rPr>
          <w:noProof/>
        </w:rPr>
        <w:t>NAPUTAK O PRAVNOM LIJEKU:</w:t>
      </w:r>
    </w:p>
    <w:p w:rsidRDefault="007B233B" w:rsidP="007B233B" w:rsidR="007B233B">
      <w:pPr>
        <w:rPr>
          <w:noProof/>
        </w:rPr>
      </w:pPr>
      <w:r>
        <w:rPr>
          <w:noProof/>
        </w:rPr>
        <w:t xml:space="preserve">Protiv ovog rješenja može se uložiti žalba u roku </w:t>
      </w:r>
    </w:p>
    <w:p w:rsidRDefault="007B233B" w:rsidP="007B233B" w:rsidR="007B233B">
      <w:pPr>
        <w:rPr>
          <w:noProof/>
        </w:rPr>
      </w:pPr>
      <w:r>
        <w:rPr>
          <w:noProof/>
        </w:rPr>
        <w:t xml:space="preserve">od 8 dana od dana primitka rješenja. </w:t>
      </w:r>
    </w:p>
    <w:p w:rsidRDefault="007B233B" w:rsidP="007B233B" w:rsidR="007B233B">
      <w:pPr>
        <w:rPr>
          <w:noProof/>
        </w:rPr>
      </w:pPr>
      <w:r>
        <w:rPr>
          <w:noProof/>
        </w:rPr>
        <w:t>Pravo na žalbu imaju steč.vjerovnici i</w:t>
      </w:r>
    </w:p>
    <w:p w:rsidRDefault="007B233B" w:rsidP="007B233B" w:rsidR="007B233B">
      <w:pPr>
        <w:rPr>
          <w:noProof/>
        </w:rPr>
      </w:pPr>
      <w:r>
        <w:rPr>
          <w:noProof/>
        </w:rPr>
        <w:t>stečajni upravitelj. Žalba se podnosi VTS RH</w:t>
      </w:r>
    </w:p>
    <w:p w:rsidRDefault="007B233B" w:rsidP="007B233B" w:rsidR="007B233B">
      <w:pPr>
        <w:rPr>
          <w:noProof/>
        </w:rPr>
      </w:pPr>
      <w:r>
        <w:rPr>
          <w:noProof/>
        </w:rPr>
        <w:t>putem ovog suda.</w:t>
      </w:r>
    </w:p>
    <w:p w:rsidRDefault="007B233B" w:rsidP="007B233B" w:rsidR="007B233B">
      <w:pPr>
        <w:rPr>
          <w:noProof/>
        </w:rPr>
      </w:pPr>
      <w:r>
        <w:rPr>
          <w:noProof/>
        </w:rPr>
        <w:t xml:space="preserve"> </w:t>
      </w:r>
    </w:p>
    <w:p w:rsidRDefault="0063634D" w:rsidP="0063634D" w:rsidR="0063634D">
      <w:pPr>
        <w:rPr>
          <w:noProof/>
        </w:rPr>
      </w:pPr>
      <w:r>
        <w:rPr>
          <w:noProof/>
        </w:rPr>
        <w:t>Dostaviti  putem mrežne stanice e-Oglasna ploča suda:</w:t>
      </w:r>
    </w:p>
    <w:p w:rsidRDefault="007B233B" w:rsidP="007B233B" w:rsidR="007B233B">
      <w:pPr>
        <w:rPr>
          <w:noProof/>
        </w:rPr>
      </w:pPr>
    </w:p>
    <w:p w:rsidRDefault="007B233B" w:rsidP="007B233B" w:rsidR="007B233B">
      <w:pPr>
        <w:rPr>
          <w:noProof/>
        </w:rPr>
      </w:pPr>
      <w:r>
        <w:rPr>
          <w:noProof/>
        </w:rPr>
        <w:t xml:space="preserve"> - stečajnoj upraviteljici</w:t>
      </w:r>
    </w:p>
    <w:p w:rsidRDefault="0063634D" w:rsidP="007B233B" w:rsidR="007B233B">
      <w:pPr>
        <w:rPr>
          <w:noProof/>
        </w:rPr>
      </w:pPr>
      <w:r>
        <w:rPr>
          <w:noProof/>
        </w:rPr>
        <w:t xml:space="preserve"> </w:t>
      </w:r>
      <w:r w:rsidR="007B233B">
        <w:rPr>
          <w:noProof/>
        </w:rPr>
        <w:t xml:space="preserve">- </w:t>
      </w:r>
      <w:r>
        <w:rPr>
          <w:noProof/>
        </w:rPr>
        <w:t>vjerovnicima</w:t>
      </w:r>
    </w:p>
    <w:p w:rsidRDefault="007B233B" w:rsidP="007B233B" w:rsidR="007B233B">
      <w:pPr>
        <w:rPr>
          <w:noProof/>
        </w:rPr>
      </w:pPr>
    </w:p>
    <w:p w:rsidRDefault="007B233B" w:rsidP="007B233B" w:rsidR="007B233B">
      <w:pPr>
        <w:rPr>
          <w:noProof/>
        </w:rPr>
      </w:pPr>
    </w:p>
    <w:p w:rsidRDefault="00111947" w:rsidP="007B233B" w:rsidR="00111947" w:rsidRPr="007B233B"/>
    <w:sectPr w:rsidR="00111947" w:rsidRPr="007B233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77942"/>
    <w:rsid w:val="000948F7"/>
    <w:rsid w:val="000F4B69"/>
    <w:rsid w:val="00111947"/>
    <w:rsid w:val="00121FFC"/>
    <w:rsid w:val="001A058F"/>
    <w:rsid w:val="001B0900"/>
    <w:rsid w:val="001D60A0"/>
    <w:rsid w:val="00201976"/>
    <w:rsid w:val="00214AF4"/>
    <w:rsid w:val="002557E7"/>
    <w:rsid w:val="002D7F90"/>
    <w:rsid w:val="00306709"/>
    <w:rsid w:val="00317E81"/>
    <w:rsid w:val="003368F5"/>
    <w:rsid w:val="00343882"/>
    <w:rsid w:val="0041218E"/>
    <w:rsid w:val="004324AC"/>
    <w:rsid w:val="00493BD6"/>
    <w:rsid w:val="00497BC2"/>
    <w:rsid w:val="00517D36"/>
    <w:rsid w:val="0054476B"/>
    <w:rsid w:val="005D4AD4"/>
    <w:rsid w:val="00604D8D"/>
    <w:rsid w:val="00607F9B"/>
    <w:rsid w:val="0063634D"/>
    <w:rsid w:val="00650A28"/>
    <w:rsid w:val="00670B6F"/>
    <w:rsid w:val="006B2072"/>
    <w:rsid w:val="00701073"/>
    <w:rsid w:val="00740CF5"/>
    <w:rsid w:val="00752E1E"/>
    <w:rsid w:val="0077340B"/>
    <w:rsid w:val="007B233B"/>
    <w:rsid w:val="007C1643"/>
    <w:rsid w:val="008733A9"/>
    <w:rsid w:val="00881EE3"/>
    <w:rsid w:val="008A1CA1"/>
    <w:rsid w:val="008C5195"/>
    <w:rsid w:val="008E69B1"/>
    <w:rsid w:val="00995E20"/>
    <w:rsid w:val="00A51EC1"/>
    <w:rsid w:val="00A5578E"/>
    <w:rsid w:val="00AB60A4"/>
    <w:rsid w:val="00AE08D7"/>
    <w:rsid w:val="00B2447D"/>
    <w:rsid w:val="00B64EB1"/>
    <w:rsid w:val="00B65236"/>
    <w:rsid w:val="00B80291"/>
    <w:rsid w:val="00BA4127"/>
    <w:rsid w:val="00C305AA"/>
    <w:rsid w:val="00C940C6"/>
    <w:rsid w:val="00CA5160"/>
    <w:rsid w:val="00CF62A9"/>
    <w:rsid w:val="00D75E46"/>
    <w:rsid w:val="00DB2CC6"/>
    <w:rsid w:val="00DC2360"/>
    <w:rsid w:val="00DE4137"/>
    <w:rsid w:val="00DF276E"/>
    <w:rsid w:val="00E3623C"/>
    <w:rsid w:val="00E76544"/>
    <w:rsid w:val="00E978D5"/>
    <w:rsid w:val="00EA2849"/>
    <w:rsid w:val="00F26F28"/>
    <w:rsid w:val="00F5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4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D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D8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D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D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4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D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D8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D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D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5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2012.</izvorni_sadrzaj>
    <derivirana_varijabla naziv="DomainObject.Predmet.DatumOsnivanja_1">24.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St-310/2012</izvorni_sadrzaj>
    <derivirana_varijabla naziv="DomainObject.Predmet.OznakaBroj_1">St-310/2012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1-III u hodniku, IV i V ,VI dio  u roč. SPIS U KAL. 24.11</izvorni_sadrzaj>
    <derivirana_varijabla naziv="DomainObject.Predmet.PrimjedbaSuca_1">1-III u hodniku, IV i V ,VI dio  u roč. SPIS U KAL. 24.11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LIMPRES d.o.o. PLETERNICA</izvorni_sadrzaj>
    <derivirana_varijabla naziv="DomainObject.Predmet.ProtustrankaFormated_1">  LIMPRES d.o.o. PLETERNICA</derivirana_varijabla>
  </DomainObject.Predmet.ProtustrankaFormated>
  <DomainObject.Predmet.ProtustrankaFormatedOIB>
    <izvorni_sadrzaj>  LIMPRES d.o.o. PLETERNICA, OIB 80283643088</izvorni_sadrzaj>
    <derivirana_varijabla naziv="DomainObject.Predmet.ProtustrankaFormatedOIB_1">  LIMPRES d.o.o. PLETERNICA, OIB 80283643088</derivirana_varijabla>
  </DomainObject.Predmet.ProtustrankaFormatedOIB>
  <DomainObject.Predmet.ProtustrankaFormatedWithAdress>
    <izvorni_sadrzaj> LIMPRES d.o.o. PLETERNICA, Eugena Podubskog 52, Pleternica</izvorni_sadrzaj>
    <derivirana_varijabla naziv="DomainObject.Predmet.ProtustrankaFormatedWithAdress_1"> LIMPRES d.o.o. PLETERNICA, Eugena Podubskog 52, Pleternica</derivirana_varijabla>
  </DomainObject.Predmet.ProtustrankaFormatedWithAdress>
  <DomainObject.Predmet.ProtustrankaFormatedWithAdressOIB>
    <izvorni_sadrzaj> LIMPRES d.o.o. PLETERNICA, OIB 80283643088, Eugena Podubskog 52, Pleternica</izvorni_sadrzaj>
    <derivirana_varijabla naziv="DomainObject.Predmet.ProtustrankaFormatedWithAdressOIB_1"> LIMPRES d.o.o. PLETERNICA, OIB 80283643088, Eugena Podubskog 52, Pleternica</derivirana_varijabla>
  </DomainObject.Predmet.ProtustrankaFormatedWithAdressOIB>
  <DomainObject.Predmet.ProtustrankaWithAdress>
    <izvorni_sadrzaj>LIMPRES d.o.o. PLETERNICA Eugena Podubskog 52, Pleternica</izvorni_sadrzaj>
    <derivirana_varijabla naziv="DomainObject.Predmet.ProtustrankaWithAdress_1">LIMPRES d.o.o. PLETERNICA Eugena Podubskog 52, Pleternica</derivirana_varijabla>
  </DomainObject.Predmet.ProtustrankaWithAdress>
  <DomainObject.Predmet.ProtustrankaWithAdressOIB>
    <izvorni_sadrzaj>LIMPRES d.o.o. PLETERNICA, OIB 80283643088, Eugena Podubskog 52, Pleternica</izvorni_sadrzaj>
    <derivirana_varijabla naziv="DomainObject.Predmet.ProtustrankaWithAdressOIB_1">LIMPRES d.o.o. PLETERNICA, OIB 80283643088, Eugena Podubskog 52, Pleternica</derivirana_varijabla>
  </DomainObject.Predmet.ProtustrankaWithAdressOIB>
  <DomainObject.Predmet.ProtustrankaNazivFormated>
    <izvorni_sadrzaj>LIMPRES d.o.o. PLETERNICA</izvorni_sadrzaj>
    <derivirana_varijabla naziv="DomainObject.Predmet.ProtustrankaNazivFormated_1">LIMPRES d.o.o. PLETERNICA</derivirana_varijabla>
  </DomainObject.Predmet.ProtustrankaNazivFormated>
  <DomainObject.Predmet.ProtustrankaNazivFormatedOIB>
    <izvorni_sadrzaj>LIMPRES d.o.o. PLETERNICA, OIB 80283643088</izvorni_sadrzaj>
    <derivirana_varijabla naziv="DomainObject.Predmet.ProtustrankaNazivFormatedOIB_1">LIMPRES d.o.o. PLETERNICA, OIB 80283643088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LIMPRES  d.o.o.  PLETERNICA</izvorni_sadrzaj>
    <derivirana_varijabla naziv="DomainObject.Predmet.StrankaFormated_1">  LIMPRES  d.o.o.  PLETERNICA</derivirana_varijabla>
  </DomainObject.Predmet.StrankaFormated>
  <DomainObject.Predmet.StrankaFormatedOIB>
    <izvorni_sadrzaj>  LIMPRES  d.o.o.  PLETERNICA, OIB 80283643088</izvorni_sadrzaj>
    <derivirana_varijabla naziv="DomainObject.Predmet.StrankaFormatedOIB_1">  LIMPRES  d.o.o.  PLETERNICA, OIB 80283643088</derivirana_varijabla>
  </DomainObject.Predmet.StrankaFormatedOIB>
  <DomainObject.Predmet.StrankaFormatedWithAdress>
    <izvorni_sadrzaj> LIMPRES  d.o.o.  PLETERNICA, Eugena Podubskog 52, Pleternica</izvorni_sadrzaj>
    <derivirana_varijabla naziv="DomainObject.Predmet.StrankaFormatedWithAdress_1"> LIMPRES  d.o.o.  PLETERNICA, Eugena Podubskog 52, Pleternica</derivirana_varijabla>
  </DomainObject.Predmet.StrankaFormatedWithAdress>
  <DomainObject.Predmet.StrankaFormatedWithAdressOIB>
    <izvorni_sadrzaj> LIMPRES  d.o.o.  PLETERNICA, OIB 80283643088, Eugena Podubskog 52, Pleternica</izvorni_sadrzaj>
    <derivirana_varijabla naziv="DomainObject.Predmet.StrankaFormatedWithAdressOIB_1"> LIMPRES  d.o.o.  PLETERNICA, OIB 80283643088, Eugena Podubskog 52, Pleternica</derivirana_varijabla>
  </DomainObject.Predmet.StrankaFormatedWithAdressOIB>
  <DomainObject.Predmet.StrankaWithAdress>
    <izvorni_sadrzaj>LIMPRES  d.o.o.  PLETERNICA Eugena Podubskog 52,Pleternica</izvorni_sadrzaj>
    <derivirana_varijabla naziv="DomainObject.Predmet.StrankaWithAdress_1">LIMPRES  d.o.o.  PLETERNICA Eugena Podubskog 52,Pleternica</derivirana_varijabla>
  </DomainObject.Predmet.StrankaWithAdress>
  <DomainObject.Predmet.StrankaWithAdressOIB>
    <izvorni_sadrzaj>LIMPRES  d.o.o.  PLETERNICA, OIB 80283643088, Eugena Podubskog 52,Pleternica</izvorni_sadrzaj>
    <derivirana_varijabla naziv="DomainObject.Predmet.StrankaWithAdressOIB_1">LIMPRES  d.o.o.  PLETERNICA, OIB 80283643088, Eugena Podubskog 52,Pleternica</derivirana_varijabla>
  </DomainObject.Predmet.StrankaWithAdressOIB>
  <DomainObject.Predmet.StrankaNazivFormated>
    <izvorni_sadrzaj>LIMPRES  d.o.o.  PLETERNICA</izvorni_sadrzaj>
    <derivirana_varijabla naziv="DomainObject.Predmet.StrankaNazivFormated_1">LIMPRES  d.o.o.  PLETERNICA</derivirana_varijabla>
  </DomainObject.Predmet.StrankaNazivFormated>
  <DomainObject.Predmet.StrankaNazivFormatedOIB>
    <izvorni_sadrzaj>LIMPRES  d.o.o.  PLETERNICA, OIB 80283643088</izvorni_sadrzaj>
    <derivirana_varijabla naziv="DomainObject.Predmet.StrankaNazivFormatedOIB_1">LIMPRES  d.o.o.  PLETERNICA, OIB 80283643088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LIMPRES  d.o.o.  PLETERNICA</item>
    </izvorni_sadrzaj>
    <derivirana_varijabla naziv="DomainObject.Predmet.StrankaListFormated_1">
      <item>LIMPRES  d.o.o.  PLETERNICA</item>
    </derivirana_varijabla>
  </DomainObject.Predmet.StrankaListFormated>
  <DomainObject.Predmet.StrankaListFormatedOIB>
    <izvorni_sadrzaj>
      <item>LIMPRES  d.o.o.  PLETERNICA, OIB 80283643088</item>
    </izvorni_sadrzaj>
    <derivirana_varijabla naziv="DomainObject.Predmet.StrankaListFormatedOIB_1">
      <item>LIMPRES  d.o.o.  PLETERNICA, OIB 80283643088</item>
    </derivirana_varijabla>
  </DomainObject.Predmet.StrankaListFormatedOIB>
  <DomainObject.Predmet.StrankaListFormatedWithAdress>
    <izvorni_sadrzaj>
      <item>LIMPRES  d.o.o.  PLETERNICA, Eugena Podubskog 52, Pleternica</item>
    </izvorni_sadrzaj>
    <derivirana_varijabla naziv="DomainObject.Predmet.StrankaListFormatedWithAdress_1">
      <item>LIMPRES  d.o.o.  PLETERNICA, Eugena Podubskog 52, Pleternica</item>
    </derivirana_varijabla>
  </DomainObject.Predmet.StrankaListFormatedWithAdress>
  <DomainObject.Predmet.StrankaListFormatedWithAdressOIB>
    <izvorni_sadrzaj>
      <item>LIMPRES  d.o.o.  PLETERNICA, OIB 80283643088, Eugena Podubskog 52, Pleternica</item>
    </izvorni_sadrzaj>
    <derivirana_varijabla naziv="DomainObject.Predmet.StrankaListFormatedWithAdressOIB_1">
      <item>LIMPRES  d.o.o.  PLETERNICA, OIB 80283643088, Eugena Podubskog 52, Pleternica</item>
    </derivirana_varijabla>
  </DomainObject.Predmet.StrankaListFormatedWithAdressOIB>
  <DomainObject.Predmet.StrankaListNazivFormated>
    <izvorni_sadrzaj>
      <item>LIMPRES  d.o.o.  PLETERNICA</item>
    </izvorni_sadrzaj>
    <derivirana_varijabla naziv="DomainObject.Predmet.StrankaListNazivFormated_1">
      <item>LIMPRES  d.o.o.  PLETERNICA</item>
    </derivirana_varijabla>
  </DomainObject.Predmet.StrankaListNazivFormated>
  <DomainObject.Predmet.StrankaListNazivFormatedOIB>
    <izvorni_sadrzaj>
      <item>LIMPRES  d.o.o.  PLETERNICA, OIB 80283643088</item>
    </izvorni_sadrzaj>
    <derivirana_varijabla naziv="DomainObject.Predmet.StrankaListNazivFormatedOIB_1">
      <item>LIMPRES  d.o.o.  PLETERNICA, OIB 80283643088</item>
    </derivirana_varijabla>
  </DomainObject.Predmet.StrankaListNazivFormatedOIB>
  <DomainObject.Predmet.ProtuStrankaListFormated>
    <izvorni_sadrzaj>
      <item>LIMPRES d.o.o. PLETERNICA</item>
    </izvorni_sadrzaj>
    <derivirana_varijabla naziv="DomainObject.Predmet.ProtuStrankaListFormated_1">
      <item>LIMPRES d.o.o. PLETERNICA</item>
    </derivirana_varijabla>
  </DomainObject.Predmet.ProtuStrankaListFormated>
  <DomainObject.Predmet.ProtuStrankaListFormatedOIB>
    <izvorni_sadrzaj>
      <item>LIMPRES d.o.o. PLETERNICA, OIB 80283643088</item>
    </izvorni_sadrzaj>
    <derivirana_varijabla naziv="DomainObject.Predmet.ProtuStrankaListFormatedOIB_1">
      <item>LIMPRES d.o.o. PLETERNICA, OIB 80283643088</item>
    </derivirana_varijabla>
  </DomainObject.Predmet.ProtuStrankaListFormatedOIB>
  <DomainObject.Predmet.ProtuStrankaListFormatedWithAdress>
    <izvorni_sadrzaj>
      <item>LIMPRES d.o.o. PLETERNICA, Eugena Podubskog 52, Pleternica</item>
    </izvorni_sadrzaj>
    <derivirana_varijabla naziv="DomainObject.Predmet.ProtuStrankaListFormatedWithAdress_1">
      <item>LIMPRES d.o.o. PLETERNICA, Eugena Podubskog 52, Pleternica</item>
    </derivirana_varijabla>
  </DomainObject.Predmet.ProtuStrankaListFormatedWithAdress>
  <DomainObject.Predmet.ProtuStrankaListFormatedWithAdressOIB>
    <izvorni_sadrzaj>
      <item>LIMPRES d.o.o. PLETERNICA, OIB 80283643088, Eugena Podubskog 52, Pleternica</item>
    </izvorni_sadrzaj>
    <derivirana_varijabla naziv="DomainObject.Predmet.ProtuStrankaListFormatedWithAdressOIB_1">
      <item>LIMPRES d.o.o. PLETERNICA, OIB 80283643088, Eugena Podubskog 52, Pleternica</item>
    </derivirana_varijabla>
  </DomainObject.Predmet.ProtuStrankaListFormatedWithAdressOIB>
  <DomainObject.Predmet.ProtuStrankaListNazivFormated>
    <izvorni_sadrzaj>
      <item>LIMPRES d.o.o. PLETERNICA</item>
    </izvorni_sadrzaj>
    <derivirana_varijabla naziv="DomainObject.Predmet.ProtuStrankaListNazivFormated_1">
      <item>LIMPRES d.o.o. PLETERNICA</item>
    </derivirana_varijabla>
  </DomainObject.Predmet.ProtuStrankaListNazivFormated>
  <DomainObject.Predmet.ProtuStrankaListNazivFormatedOIB>
    <izvorni_sadrzaj>
      <item>LIMPRES d.o.o. PLETERNICA, OIB 80283643088</item>
    </izvorni_sadrzaj>
    <derivirana_varijabla naziv="DomainObject.Predmet.ProtuStrankaListNazivFormatedOIB_1">
      <item>LIMPRES d.o.o. PLETERNICA, OIB 80283643088</item>
    </derivirana_varijabla>
  </DomainObject.Predmet.ProtuStrankaListNazivFormatedOIB>
  <DomainObject.Predmet.OstaliListFormated>
    <izvorni_sadrzaj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_1"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>
  <DomainObject.Predmet.OstaliListFormatedOIB>
    <izvorni_sadrzaj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OIB_1"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OIB>
  <DomainObject.Predmet.OstaliListFormatedWithAdress>
    <izvorni_sadrzaj>
      <item>Davor Varžak, Pleternica, E.Podupskog 52</item>
      <item>Dalia Marković, Bučje 51</item>
      <item>HYPO ALPE-ADRIA-BANK dioničko društvo, Slavonska avenija 6, 10000 Zagreb</item>
      <item>ŽDO Građ.upr.odjel Sl.Brod</item>
      <item>PRIVREDNA BANKA ZAGREB - DIONIČKO DRUŠTVO, Račkoga 6, 10000 Zagreb</item>
      <item>Kristina Kožić, Požega, Slavka Kolara 16, 34000 Požega</item>
      <item>PODRAVSKA BANKA dioničko društvo,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WithAdress_1">
      <item>Davor Varžak, Pleternica, E.Podupskog 52</item>
      <item>Dalia Marković, Bučje 51</item>
      <item>HYPO ALPE-ADRIA-BANK dioničko društvo, Slavonska avenija 6, 10000 Zagreb</item>
      <item>ŽDO Građ.upr.odjel Sl.Brod</item>
      <item>PRIVREDNA BANKA ZAGREB - DIONIČKO DRUŠTVO, Račkoga 6, 10000 Zagreb</item>
      <item>Kristina Kožić, Požega, Slavka Kolara 16, 34000 Požega</item>
      <item>PODRAVSKA BANKA dioničko društvo,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WithAdress>
  <DomainObject.Predmet.OstaliListFormatedWithAdressOIB>
    <izvorni_sadrzaj>
      <item>Davor Varžak, Pleternica, E.Podupskog 52</item>
      <item>Dalia Marković, Bučje 51</item>
      <item>HYPO ALPE-ADRIA-BANK dioničko društvo, OIB 14036333877, Slavonska avenija 6, 10000 Zagreb</item>
      <item>ŽDO Građ.upr.odjel Sl.Brod</item>
      <item>PRIVREDNA BANKA ZAGREB - DIONIČKO DRUŠTVO, OIB 02535697732, Račkoga 6, 10000 Zagreb</item>
      <item>Kristina Kožić, Požega, OIB 98925012265, Slavka Kolara 16, 34000 Požega</item>
      <item>PODRAVSKA BANKA dioničko društvo, OIB 97326283154,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WithAdressOIB_1">
      <item>Davor Varžak, Pleternica, E.Podupskog 52</item>
      <item>Dalia Marković, Bučje 51</item>
      <item>HYPO ALPE-ADRIA-BANK dioničko društvo, OIB 14036333877, Slavonska avenija 6, 10000 Zagreb</item>
      <item>ŽDO Građ.upr.odjel Sl.Brod</item>
      <item>PRIVREDNA BANKA ZAGREB - DIONIČKO DRUŠTVO, OIB 02535697732, Račkoga 6, 10000 Zagreb</item>
      <item>Kristina Kožić, Požega, OIB 98925012265, Slavka Kolara 16, 34000 Požega</item>
      <item>PODRAVSKA BANKA dioničko društvo, OIB 97326283154,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WithAdressOIB>
  <DomainObject.Predmet.OstaliListNazivFormated>
    <izvorni_sadrzaj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NazivFormated_1"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NazivFormated>
  <DomainObject.Predmet.OstaliListNazivFormatedOIB>
    <izvorni_sadrzaj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NazivFormatedOIB_1"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LIMPRES  d.o.o.  PLETERNICA</izvorni_sadrzaj>
    <derivirana_varijabla naziv="DomainObject.Predmet.StrankaIDrugi_1">LIMPRES  d.o.o.  PLETERNICA</derivirana_varijabla>
  </DomainObject.Predmet.StrankaIDrugi>
  <DomainObject.Predmet.ProtustrankaIDrugi>
    <izvorni_sadrzaj>LIMPRES d.o.o. PLETERNICA</izvorni_sadrzaj>
    <derivirana_varijabla naziv="DomainObject.Predmet.ProtustrankaIDrugi_1">LIMPRES d.o.o. PLETERNICA</derivirana_varijabla>
  </DomainObject.Predmet.ProtustrankaIDrugi>
  <DomainObject.Predmet.StrankaIDrugiAdressOIB>
    <izvorni_sadrzaj>LIMPRES  d.o.o.  PLETERNICA, OIB 80283643088, Eugena Podubskog 52, Pleternica</izvorni_sadrzaj>
    <derivirana_varijabla naziv="DomainObject.Predmet.StrankaIDrugiAdressOIB_1">LIMPRES  d.o.o.  PLETERNICA, OIB 80283643088, Eugena Podubskog 52, Pleternica</derivirana_varijabla>
  </DomainObject.Predmet.StrankaIDrugiAdressOIB>
  <DomainObject.Predmet.ProtustrankaIDrugiAdressOIB>
    <izvorni_sadrzaj>LIMPRES d.o.o. PLETERNICA, OIB 80283643088, Eugena Podubskog 52, Pleternica</izvorni_sadrzaj>
    <derivirana_varijabla naziv="DomainObject.Predmet.ProtustrankaIDrugiAdressOIB_1">LIMPRES d.o.o. PLETERNICA, OIB 80283643088, Eugena Podubskog 52,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LIMPRES d.o.o. PLETERNICA</item>
      <item>LIMPRES  d.o.o.  PLETERNICA</item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SudioniciListNaziv_1">
      <item>LIMPRES d.o.o. PLETERNICA</item>
      <item>LIMPRES  d.o.o.  PLETERNICA</item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SudioniciListNaziv>
  <DomainObject.Predmet.SudioniciListAdressOIB>
    <izvorni_sadrzaj>
      <item>LIMPRES d.o.o. PLETERNICA, OIB 80283643088, Eugena Podubskog 52,Pleternica</item>
      <item>LIMPRES  d.o.o.  PLETERNICA, OIB 80283643088, Eugena Podubskog 52,Pleternica</item>
      <item>Davor Varžak, Pleternica, E.Podupskog 52</item>
      <item>Dalia Marković, Bučje 51</item>
      <item>HYPO ALPE-ADRIA-BANK dioničko društvo, OIB 14036333877, Slavonska avenija 6,10000 Zagreb</item>
      <item>ŽDO Građ.upr.odjel Sl.Brod</item>
      <item>PRIVREDNA BANKA ZAGREB - DIONIČKO DRUŠTVO, OIB 02535697732, Račkoga 6,10000 Zagreb</item>
      <item>Kristina Kožić, Požega, OIB 98925012265, Slavka Kolara 16,34000 Požega</item>
      <item>PODRAVSKA BANKA dioničko društvo, OIB 97326283154, Opatička 3,Koprivnica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SudioniciListAdressOIB_1">
      <item>LIMPRES d.o.o. PLETERNICA, OIB 80283643088, Eugena Podubskog 52,Pleternica</item>
      <item>LIMPRES  d.o.o.  PLETERNICA, OIB 80283643088, Eugena Podubskog 52,Pleternica</item>
      <item>Davor Varžak, Pleternica, E.Podupskog 52</item>
      <item>Dalia Marković, Bučje 51</item>
      <item>HYPO ALPE-ADRIA-BANK dioničko društvo, OIB 14036333877, Slavonska avenija 6,10000 Zagreb</item>
      <item>ŽDO Građ.upr.odjel Sl.Brod</item>
      <item>PRIVREDNA BANKA ZAGREB - DIONIČKO DRUŠTVO, OIB 02535697732, Račkoga 6,10000 Zagreb</item>
      <item>Kristina Kožić, Požega, OIB 98925012265, Slavka Kolara 16,34000 Požega</item>
      <item>PODRAVSKA BANKA dioničko društvo, OIB 97326283154, Opatička 3,Koprivnica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80283643088</item>
      <item>, OIB 80283643088</item>
      <item>, OIB null</item>
      <item>, OIB null</item>
      <item>, OIB 14036333877</item>
      <item>, OIB null</item>
      <item>, OIB 02535697732</item>
      <item>, OIB 98925012265</item>
      <item>, OIB 97326283154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80283643088</item>
      <item>, OIB 80283643088</item>
      <item>, OIB null</item>
      <item>, OIB null</item>
      <item>, OIB 14036333877</item>
      <item>, OIB null</item>
      <item>, OIB 02535697732</item>
      <item>, OIB 98925012265</item>
      <item>, OIB 97326283154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415</properties:Words>
  <properties:Characters>2228</properties:Characters>
  <properties:Lines>75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2016-12-23T10:41:00Z</dcterms:created>
  <dc:creator>Korisnik</dc:creator>
  <cp:lastModifiedBy>wsadmin</cp:lastModifiedBy>
  <cp:lastPrinted>2016-12-23T10:51:00Z</cp:lastPrinted>
  <dcterms:modified xmlns:xsi="http://www.w3.org/2001/XMLSchema-instance" xsi:type="dcterms:W3CDTF">2016-12-27T08:36:00Z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