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6ed7" w14:paraId="7e26ed7" w:rsidRDefault="002B4F3F" w:rsidP="003E526A" w:rsidR="00C54378" w:rsidRPr="003E526A">
      <w:pPr>
        <w:jc w:val="right"/>
        <w15:collapsed w:val="false"/>
      </w:pPr>
      <w:r w:rsidRPr="003E526A">
        <w:t>6</w:t>
      </w:r>
      <w:r w:rsidR="004E5766" w:rsidRPr="003E526A">
        <w:t xml:space="preserve"> </w:t>
      </w:r>
      <w:r w:rsidR="00C54378" w:rsidRPr="003E526A">
        <w:t>St-</w:t>
      </w:r>
      <w:r w:rsidR="00794890">
        <w:t>975/17-36</w:t>
      </w:r>
    </w:p>
    <w:p w:rsidRDefault="00FD7930" w:rsidP="003E526A" w:rsidR="00FD7930" w:rsidRPr="003E526A">
      <w:r w:rsidRPr="003E526A">
        <w:rPr>
          <w:rStyle w:val="Naglaeno"/>
        </w:rPr>
        <w:t xml:space="preserve">             </w:t>
      </w:r>
      <w:r w:rsidR="003E526A">
        <w:rPr>
          <w:b/>
          <w:bCs/>
          <w:noProof/>
        </w:rPr>
        <w:drawing>
          <wp:inline distR="0" distL="0" distB="0" distT="0">
            <wp:extent cy="798830" cx="691515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7930" w:rsidP="003E526A" w:rsidR="00FD7930" w:rsidRPr="003E526A"/>
    <w:p w:rsidRDefault="00FD7930" w:rsidP="003E526A" w:rsidR="00FD7930" w:rsidRPr="003E526A">
      <w:pPr>
        <w:rPr>
          <w:b/>
        </w:rPr>
      </w:pPr>
      <w:r w:rsidRPr="003E526A">
        <w:rPr>
          <w:b/>
        </w:rPr>
        <w:t xml:space="preserve">     REPUBLIKA HRVATSKA</w:t>
      </w:r>
    </w:p>
    <w:p w:rsidRDefault="00FD7930" w:rsidP="003E526A" w:rsidR="00FD7930" w:rsidRPr="003E526A">
      <w:r w:rsidRPr="003E526A">
        <w:t xml:space="preserve">     TRGOVAČKI SUD U OSIJEKU</w:t>
      </w:r>
    </w:p>
    <w:p w:rsidRDefault="00C54378" w:rsidP="003E526A" w:rsidR="00C54378" w:rsidRPr="003E526A"/>
    <w:p w:rsidRDefault="00C54378" w:rsidP="003E526A" w:rsidR="004E5766" w:rsidRPr="003E526A">
      <w:r w:rsidRPr="003E526A">
        <w:rPr>
          <w:iCs/>
        </w:rPr>
        <w:t xml:space="preserve">Temeljem </w:t>
      </w:r>
      <w:r w:rsidR="00E01CCE" w:rsidRPr="003E526A">
        <w:rPr>
          <w:iCs/>
        </w:rPr>
        <w:t>čl.</w:t>
      </w:r>
      <w:r w:rsidRPr="003E526A">
        <w:rPr>
          <w:iCs/>
        </w:rPr>
        <w:t xml:space="preserve"> </w:t>
      </w:r>
      <w:smartTag w:element="metricconverter" w:uri="urn:schemas-microsoft-com:office:smarttags">
        <w:smartTagPr>
          <w:attr w:val="37. st" w:name="ProductID"/>
        </w:smartTagPr>
        <w:r w:rsidRPr="003E526A">
          <w:rPr>
            <w:iCs/>
          </w:rPr>
          <w:t>37</w:t>
        </w:r>
        <w:r w:rsidR="004E5766" w:rsidRPr="003E526A">
          <w:rPr>
            <w:iCs/>
          </w:rPr>
          <w:t>.</w:t>
        </w:r>
        <w:r w:rsidRPr="003E526A">
          <w:rPr>
            <w:iCs/>
          </w:rPr>
          <w:t xml:space="preserve"> st</w:t>
        </w:r>
      </w:smartTag>
      <w:r w:rsidRPr="003E526A">
        <w:rPr>
          <w:iCs/>
        </w:rPr>
        <w:t xml:space="preserve">. </w:t>
      </w:r>
      <w:r w:rsidR="004E5766" w:rsidRPr="003E526A">
        <w:rPr>
          <w:iCs/>
        </w:rPr>
        <w:t>2.</w:t>
      </w:r>
      <w:r w:rsidRPr="003E526A">
        <w:rPr>
          <w:iCs/>
        </w:rPr>
        <w:t xml:space="preserve"> Stečajnog zakona, u stečajnom predmetu</w:t>
      </w:r>
      <w:r w:rsidRPr="003E526A">
        <w:rPr>
          <w:i/>
          <w:iCs/>
        </w:rPr>
        <w:t xml:space="preserve"> </w:t>
      </w:r>
      <w:r w:rsidR="004D7DEC">
        <w:rPr>
          <w:i/>
          <w:iCs/>
        </w:rPr>
        <w:t xml:space="preserve"> </w:t>
      </w:r>
      <w:r w:rsidR="00794890">
        <w:rPr>
          <w:b/>
        </w:rPr>
        <w:t>REKORD d.o.o. „u stečaju“ Osijek, Županijska 11, OIB: 06721362871, MBS: 030028343</w:t>
      </w:r>
    </w:p>
    <w:p w:rsidRDefault="003E526A" w:rsidP="003E526A" w:rsidR="00383F70" w:rsidRPr="003E526A">
      <w:pPr>
        <w:rPr>
          <w:b/>
          <w:i/>
          <w:iCs/>
        </w:rPr>
      </w:pPr>
      <w:r w:rsidRPr="003E526A">
        <w:rPr>
          <w:b/>
          <w:i/>
          <w:iCs/>
        </w:rPr>
        <w:tab/>
      </w:r>
    </w:p>
    <w:p w:rsidRDefault="00C54378" w:rsidP="003E526A" w:rsidR="00C54378" w:rsidRPr="003E526A">
      <w:pPr>
        <w:jc w:val="center"/>
        <w:rPr>
          <w:b/>
          <w:bCs/>
          <w:iCs/>
        </w:rPr>
      </w:pPr>
      <w:r w:rsidRPr="003E526A">
        <w:rPr>
          <w:b/>
          <w:bCs/>
          <w:iCs/>
        </w:rPr>
        <w:t>s a z i v am</w:t>
      </w:r>
    </w:p>
    <w:p w:rsidRDefault="00C54378" w:rsidP="003E526A" w:rsidR="00C54378" w:rsidRPr="003E526A">
      <w:pPr>
        <w:jc w:val="center"/>
        <w:rPr>
          <w:b/>
          <w:bCs/>
          <w:iCs/>
        </w:rPr>
      </w:pPr>
    </w:p>
    <w:p w:rsidRDefault="004E5766" w:rsidP="003E526A" w:rsidR="00C54378" w:rsidRPr="003E526A">
      <w:pPr>
        <w:jc w:val="both"/>
        <w:rPr>
          <w:iCs/>
        </w:rPr>
      </w:pPr>
      <w:r w:rsidRPr="003E526A">
        <w:rPr>
          <w:iCs/>
        </w:rPr>
        <w:t xml:space="preserve">prvu </w:t>
      </w:r>
      <w:r w:rsidR="00C54378" w:rsidRPr="003E526A">
        <w:rPr>
          <w:iCs/>
        </w:rPr>
        <w:t xml:space="preserve">sjednicu obora vjerovnika za dan </w:t>
      </w:r>
      <w:r w:rsidR="00794890">
        <w:rPr>
          <w:b/>
          <w:bCs/>
          <w:iCs/>
        </w:rPr>
        <w:t xml:space="preserve">13. ožujak 2018. g. u 11,10 </w:t>
      </w:r>
      <w:r w:rsidR="00C54378" w:rsidRPr="003E526A">
        <w:rPr>
          <w:b/>
          <w:bCs/>
          <w:iCs/>
        </w:rPr>
        <w:t xml:space="preserve">sati, </w:t>
      </w:r>
      <w:r w:rsidR="00C54378" w:rsidRPr="003E526A">
        <w:rPr>
          <w:iCs/>
        </w:rPr>
        <w:t>koja će se održati u prostorijama Trgovačkog suda u Osijek</w:t>
      </w:r>
      <w:r w:rsidR="001A1ABE" w:rsidRPr="003E526A">
        <w:rPr>
          <w:iCs/>
        </w:rPr>
        <w:t xml:space="preserve">u, Zagrebačka br. 2., soba br. </w:t>
      </w:r>
      <w:r w:rsidR="00A64F82">
        <w:rPr>
          <w:iCs/>
        </w:rPr>
        <w:t>36</w:t>
      </w:r>
      <w:r w:rsidR="00C54378" w:rsidRPr="003E526A">
        <w:rPr>
          <w:iCs/>
        </w:rPr>
        <w:t>/II.</w:t>
      </w:r>
      <w:r w:rsidR="00E01CCE" w:rsidRPr="003E526A">
        <w:rPr>
          <w:iCs/>
        </w:rPr>
        <w:t xml:space="preserve"> Na koje se pozivaju članovi odbora vjerovnika</w:t>
      </w:r>
    </w:p>
    <w:p w:rsidRDefault="00E01CCE" w:rsidP="003E526A" w:rsidR="00E01CCE" w:rsidRPr="003E526A">
      <w:pPr>
        <w:jc w:val="both"/>
        <w:rPr>
          <w:iCs/>
        </w:rPr>
      </w:pPr>
    </w:p>
    <w:p w:rsidRDefault="00794890" w:rsidP="004D7DEC" w:rsidR="009A19B0">
      <w:pPr>
        <w:pStyle w:val="Bezproreda"/>
        <w:numPr>
          <w:ilvl w:val="0"/>
          <w:numId w:val="1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Olgu </w:t>
      </w:r>
      <w:proofErr w:type="spellStart"/>
      <w:r>
        <w:rPr>
          <w:rFonts w:cs="Times New Roman" w:hAnsi="Times New Roman" w:ascii="Times New Roman"/>
        </w:rPr>
        <w:t>Tikvić</w:t>
      </w:r>
      <w:proofErr w:type="spellEnd"/>
      <w:r>
        <w:rPr>
          <w:rFonts w:cs="Times New Roman" w:hAnsi="Times New Roman" w:ascii="Times New Roman"/>
        </w:rPr>
        <w:t xml:space="preserve"> pun. Slaven </w:t>
      </w:r>
      <w:proofErr w:type="spellStart"/>
      <w:r>
        <w:rPr>
          <w:rFonts w:cs="Times New Roman" w:hAnsi="Times New Roman" w:ascii="Times New Roman"/>
        </w:rPr>
        <w:t>Vrbošić</w:t>
      </w:r>
      <w:proofErr w:type="spellEnd"/>
      <w:r>
        <w:rPr>
          <w:rFonts w:cs="Times New Roman" w:hAnsi="Times New Roman" w:ascii="Times New Roman"/>
        </w:rPr>
        <w:t xml:space="preserve"> odvjetnik iz Osijeka</w:t>
      </w:r>
      <w:r w:rsidR="009A19B0">
        <w:rPr>
          <w:rFonts w:cs="Times New Roman" w:hAnsi="Times New Roman" w:ascii="Times New Roman"/>
        </w:rPr>
        <w:t>,</w:t>
      </w:r>
    </w:p>
    <w:p w:rsidRDefault="00794890" w:rsidP="004D7DEC" w:rsidR="009A19B0">
      <w:pPr>
        <w:pStyle w:val="Bezproreda"/>
        <w:numPr>
          <w:ilvl w:val="0"/>
          <w:numId w:val="1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RH MF Poreznu upravu ŽDO Osijek</w:t>
      </w:r>
    </w:p>
    <w:p w:rsidRDefault="00794890" w:rsidP="004D7DEC" w:rsidR="00794890">
      <w:pPr>
        <w:pStyle w:val="Bezproreda"/>
        <w:numPr>
          <w:ilvl w:val="0"/>
          <w:numId w:val="15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Ksenija </w:t>
      </w:r>
      <w:proofErr w:type="spellStart"/>
      <w:r>
        <w:rPr>
          <w:rFonts w:cs="Times New Roman" w:hAnsi="Times New Roman" w:ascii="Times New Roman"/>
        </w:rPr>
        <w:t>Bešlić</w:t>
      </w:r>
      <w:proofErr w:type="spellEnd"/>
      <w:r>
        <w:rPr>
          <w:rFonts w:cs="Times New Roman" w:hAnsi="Times New Roman" w:ascii="Times New Roman"/>
        </w:rPr>
        <w:t xml:space="preserve"> – predstavnica radnika - </w:t>
      </w:r>
      <w:proofErr w:type="spellStart"/>
      <w:r>
        <w:rPr>
          <w:rFonts w:cs="Times New Roman" w:hAnsi="Times New Roman" w:ascii="Times New Roman"/>
        </w:rPr>
        <w:t>zaposelnica</w:t>
      </w:r>
      <w:proofErr w:type="spellEnd"/>
      <w:r>
        <w:rPr>
          <w:rFonts w:cs="Times New Roman" w:hAnsi="Times New Roman" w:ascii="Times New Roman"/>
        </w:rPr>
        <w:t xml:space="preserve"> u Savezu samostalnih sindikata, Osijek, Trg A. Starčevića 10</w:t>
      </w:r>
    </w:p>
    <w:p w:rsidRDefault="009A19B0" w:rsidP="009A19B0" w:rsidR="009A19B0" w:rsidRPr="009A19B0">
      <w:pPr>
        <w:pStyle w:val="Bezproreda"/>
        <w:ind w:left="720"/>
        <w:jc w:val="both"/>
        <w:rPr>
          <w:b/>
        </w:rPr>
      </w:pPr>
    </w:p>
    <w:p w:rsidRDefault="001A1ABE" w:rsidP="003E526A" w:rsidR="004E5766" w:rsidRPr="003E526A">
      <w:pPr>
        <w:jc w:val="both"/>
        <w:rPr>
          <w:iCs/>
        </w:rPr>
      </w:pPr>
      <w:r w:rsidRPr="003E526A">
        <w:rPr>
          <w:iCs/>
        </w:rPr>
        <w:t xml:space="preserve">te </w:t>
      </w:r>
      <w:r w:rsidR="004E5766" w:rsidRPr="003E526A">
        <w:rPr>
          <w:iCs/>
        </w:rPr>
        <w:t>stečajn</w:t>
      </w:r>
      <w:r w:rsidR="009A19B0">
        <w:rPr>
          <w:iCs/>
        </w:rPr>
        <w:t>i</w:t>
      </w:r>
      <w:r w:rsidR="004E5766" w:rsidRPr="003E526A">
        <w:rPr>
          <w:iCs/>
        </w:rPr>
        <w:t xml:space="preserve"> upravitelj</w:t>
      </w:r>
      <w:r w:rsidR="009A19B0">
        <w:rPr>
          <w:iCs/>
        </w:rPr>
        <w:t xml:space="preserve"> </w:t>
      </w:r>
      <w:r w:rsidR="00794890">
        <w:rPr>
          <w:iCs/>
        </w:rPr>
        <w:t>dr. sc. Boris Ljubanović</w:t>
      </w:r>
    </w:p>
    <w:p w:rsidRDefault="00C54378" w:rsidP="003E526A" w:rsidR="00C54378" w:rsidRPr="003E526A">
      <w:pPr>
        <w:rPr>
          <w:iCs/>
        </w:rPr>
      </w:pPr>
    </w:p>
    <w:p w:rsidRDefault="00C54378" w:rsidP="003E526A" w:rsidR="00C54378" w:rsidRPr="003E526A">
      <w:r w:rsidRPr="003E526A">
        <w:t>PRIJEDLOG DNEVNOG REDA</w:t>
      </w:r>
    </w:p>
    <w:p w:rsidRDefault="00C54378" w:rsidP="003E526A" w:rsidR="00C54378" w:rsidRPr="003E526A"/>
    <w:p w:rsidRDefault="00383F70" w:rsidP="0067419C" w:rsidR="004D7DEC">
      <w:pPr>
        <w:numPr>
          <w:ilvl w:val="0"/>
          <w:numId w:val="11"/>
        </w:numPr>
      </w:pPr>
      <w:r w:rsidRPr="003E526A">
        <w:t>Izbor predsjednika</w:t>
      </w:r>
      <w:r w:rsidR="00794890">
        <w:t xml:space="preserve"> i zamjenika predsjednika</w:t>
      </w:r>
      <w:r w:rsidRPr="003E526A">
        <w:t xml:space="preserve"> </w:t>
      </w:r>
      <w:r w:rsidR="003E526A">
        <w:t>o</w:t>
      </w:r>
      <w:r w:rsidR="00684041" w:rsidRPr="003E526A">
        <w:t>dbora vjerovn</w:t>
      </w:r>
      <w:r w:rsidRPr="003E526A">
        <w:t>ika</w:t>
      </w:r>
    </w:p>
    <w:p w:rsidRDefault="00794890" w:rsidP="00A64F82" w:rsidR="009A19B0">
      <w:pPr>
        <w:numPr>
          <w:ilvl w:val="0"/>
          <w:numId w:val="11"/>
        </w:numPr>
      </w:pPr>
      <w:r>
        <w:t xml:space="preserve">Izvješće stečajnog upravitelja </w:t>
      </w:r>
    </w:p>
    <w:p w:rsidRDefault="003E526A" w:rsidP="003E526A" w:rsidR="003E526A" w:rsidRPr="003E526A">
      <w:pPr>
        <w:numPr>
          <w:ilvl w:val="0"/>
          <w:numId w:val="11"/>
        </w:numPr>
      </w:pPr>
      <w:r>
        <w:t>Razno</w:t>
      </w:r>
    </w:p>
    <w:p w:rsidRDefault="00C54378" w:rsidP="003E526A" w:rsidR="00C54378" w:rsidRPr="003E526A"/>
    <w:p w:rsidRDefault="00C54378" w:rsidP="009A19B0" w:rsidR="00C54378" w:rsidRPr="003E526A">
      <w:pPr>
        <w:jc w:val="both"/>
      </w:pPr>
      <w:r w:rsidRPr="003E526A">
        <w:t>Pozivaju se stečajn</w:t>
      </w:r>
      <w:r w:rsidR="009A19B0">
        <w:t>i</w:t>
      </w:r>
      <w:r w:rsidRPr="003E526A">
        <w:t xml:space="preserve"> upravitelj i članovi odbora vjerovnika da neizostavno pristupe na zakazanu sjednicu odbora vjerovnika. </w:t>
      </w:r>
    </w:p>
    <w:p w:rsidRDefault="00C54378" w:rsidP="003E526A" w:rsidR="00C54378" w:rsidRPr="003E526A">
      <w:pPr>
        <w:rPr>
          <w:b/>
          <w:bCs/>
          <w:i/>
          <w:iCs/>
        </w:rPr>
      </w:pPr>
    </w:p>
    <w:p w:rsidRDefault="00C54378" w:rsidP="003E526A" w:rsidR="00C54378" w:rsidRPr="003E526A">
      <w:pPr>
        <w:jc w:val="center"/>
      </w:pPr>
      <w:r w:rsidRPr="003E526A">
        <w:rPr>
          <w:bCs/>
          <w:iCs/>
        </w:rPr>
        <w:t>U Osijeku</w:t>
      </w:r>
      <w:r w:rsidR="001A1ABE" w:rsidRPr="003E526A">
        <w:rPr>
          <w:bCs/>
          <w:iCs/>
        </w:rPr>
        <w:t xml:space="preserve"> </w:t>
      </w:r>
      <w:r w:rsidR="00794890">
        <w:rPr>
          <w:bCs/>
          <w:iCs/>
        </w:rPr>
        <w:t>1. ožujka 2018. g.</w:t>
      </w:r>
    </w:p>
    <w:p w:rsidRDefault="0043391B" w:rsidP="003E526A" w:rsidR="0043391B" w:rsidRPr="003E526A">
      <w:pPr>
        <w:jc w:val="center"/>
      </w:pPr>
    </w:p>
    <w:p w:rsidRDefault="00C54378" w:rsidP="003E526A" w:rsidR="00C54378" w:rsidRPr="003E526A">
      <w:r w:rsidRPr="003E526A">
        <w:t>ZAPISNIČAR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="00A30721" w:rsidRPr="003E526A">
        <w:tab/>
      </w:r>
      <w:r w:rsidR="003E526A">
        <w:t>STEČAJNA SUTKINJA</w:t>
      </w:r>
    </w:p>
    <w:p w:rsidRDefault="001A1ABE" w:rsidP="003E526A" w:rsidR="00C54378" w:rsidRPr="003E526A">
      <w:r w:rsidRPr="003E526A">
        <w:t>Danijela Sekulić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  <w:t xml:space="preserve">             </w:t>
      </w:r>
      <w:r w:rsidR="003E526A">
        <w:t xml:space="preserve">       </w:t>
      </w:r>
      <w:r w:rsidRPr="003E526A">
        <w:t>Nada Roso</w:t>
      </w:r>
    </w:p>
    <w:p w:rsidRDefault="004E5766" w:rsidP="003E526A" w:rsidR="004E5766" w:rsidRPr="003E526A"/>
    <w:p w:rsidRDefault="003E526A" w:rsidP="003E526A" w:rsidR="00A40C39">
      <w:pPr>
        <w:rPr>
          <w:iCs/>
        </w:rPr>
      </w:pPr>
      <w:r>
        <w:rPr>
          <w:iCs/>
        </w:rPr>
        <w:t>DNA:</w:t>
      </w:r>
    </w:p>
    <w:p w:rsidRDefault="003E526A" w:rsidP="004D7DEC" w:rsidR="0067419C">
      <w:pPr>
        <w:numPr>
          <w:ilvl w:val="0"/>
          <w:numId w:val="13"/>
        </w:numPr>
        <w:jc w:val="both"/>
      </w:pPr>
      <w:r w:rsidRPr="0067419C">
        <w:rPr>
          <w:iCs/>
        </w:rPr>
        <w:t xml:space="preserve">st. uprav. </w:t>
      </w:r>
      <w:r w:rsidR="00794890">
        <w:t>dr. sc. Boris Ljubanović</w:t>
      </w:r>
    </w:p>
    <w:p w:rsidRDefault="00794890" w:rsidP="00794890" w:rsidR="00794890">
      <w:pPr>
        <w:pStyle w:val="Bezproreda"/>
        <w:numPr>
          <w:ilvl w:val="0"/>
          <w:numId w:val="13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Olgu </w:t>
      </w:r>
      <w:proofErr w:type="spellStart"/>
      <w:r>
        <w:rPr>
          <w:rFonts w:cs="Times New Roman" w:hAnsi="Times New Roman" w:ascii="Times New Roman"/>
        </w:rPr>
        <w:t>Tikvić</w:t>
      </w:r>
      <w:proofErr w:type="spellEnd"/>
      <w:r>
        <w:rPr>
          <w:rFonts w:cs="Times New Roman" w:hAnsi="Times New Roman" w:ascii="Times New Roman"/>
        </w:rPr>
        <w:t xml:space="preserve"> pun. Slaven </w:t>
      </w:r>
      <w:proofErr w:type="spellStart"/>
      <w:r>
        <w:rPr>
          <w:rFonts w:cs="Times New Roman" w:hAnsi="Times New Roman" w:ascii="Times New Roman"/>
        </w:rPr>
        <w:t>Vrbošić</w:t>
      </w:r>
      <w:proofErr w:type="spellEnd"/>
      <w:r>
        <w:rPr>
          <w:rFonts w:cs="Times New Roman" w:hAnsi="Times New Roman" w:ascii="Times New Roman"/>
        </w:rPr>
        <w:t xml:space="preserve"> odvjetnik iz Osijeka,</w:t>
      </w:r>
    </w:p>
    <w:p w:rsidRDefault="00794890" w:rsidP="00794890" w:rsidR="00794890">
      <w:pPr>
        <w:pStyle w:val="Bezproreda"/>
        <w:numPr>
          <w:ilvl w:val="0"/>
          <w:numId w:val="13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ŽDO Osijek</w:t>
      </w:r>
    </w:p>
    <w:p w:rsidRDefault="00794890" w:rsidP="00794890" w:rsidR="00794890">
      <w:pPr>
        <w:pStyle w:val="Bezproreda"/>
        <w:numPr>
          <w:ilvl w:val="0"/>
          <w:numId w:val="13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Ksenija </w:t>
      </w:r>
      <w:proofErr w:type="spellStart"/>
      <w:r>
        <w:rPr>
          <w:rFonts w:cs="Times New Roman" w:hAnsi="Times New Roman" w:ascii="Times New Roman"/>
        </w:rPr>
        <w:t>Bešlić</w:t>
      </w:r>
      <w:proofErr w:type="spellEnd"/>
      <w:r>
        <w:rPr>
          <w:rFonts w:cs="Times New Roman" w:hAnsi="Times New Roman" w:ascii="Times New Roman"/>
        </w:rPr>
        <w:t xml:space="preserve"> – Savez samostalnih sindikata, Osijek, Trg A. Starčevića 10</w:t>
      </w:r>
    </w:p>
    <w:p w:rsidRDefault="003E526A" w:rsidP="003E526A" w:rsidR="003E526A">
      <w:pPr>
        <w:numPr>
          <w:ilvl w:val="0"/>
          <w:numId w:val="13"/>
        </w:numPr>
        <w:rPr>
          <w:iCs/>
        </w:rPr>
      </w:pPr>
      <w:r>
        <w:rPr>
          <w:iCs/>
        </w:rPr>
        <w:t>e-</w:t>
      </w:r>
      <w:proofErr w:type="spellStart"/>
      <w:r>
        <w:rPr>
          <w:iCs/>
        </w:rPr>
        <w:t>ogl</w:t>
      </w:r>
      <w:proofErr w:type="spellEnd"/>
      <w:r>
        <w:rPr>
          <w:iCs/>
        </w:rPr>
        <w:t>. pl.</w:t>
      </w:r>
      <w:r w:rsidR="00962ABB">
        <w:rPr>
          <w:iCs/>
        </w:rPr>
        <w:t xml:space="preserve"> </w:t>
      </w:r>
    </w:p>
    <w:p w:rsidRDefault="003E526A" w:rsidP="003E526A" w:rsidR="003E526A" w:rsidRPr="003E526A">
      <w:pPr>
        <w:numPr>
          <w:ilvl w:val="0"/>
          <w:numId w:val="13"/>
        </w:numPr>
        <w:rPr>
          <w:iCs/>
        </w:rPr>
      </w:pPr>
      <w:r>
        <w:rPr>
          <w:iCs/>
        </w:rPr>
        <w:t>R-</w:t>
      </w:r>
      <w:r w:rsidR="00794890">
        <w:rPr>
          <w:iCs/>
        </w:rPr>
        <w:t>13.3.</w:t>
      </w:r>
    </w:p>
    <w:p w:rsidRDefault="00A40C39" w:rsidP="003E526A" w:rsidR="00A40C39" w:rsidRPr="003E526A">
      <w:pPr>
        <w:rPr>
          <w:i/>
          <w:iCs/>
        </w:rPr>
      </w:pPr>
    </w:p>
    <w:p w:rsidRDefault="00A40C39" w:rsidP="003E526A" w:rsidR="00A40C39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>
      <w:pPr>
        <w:rPr>
          <w:i/>
          <w:iCs/>
        </w:rPr>
      </w:pPr>
    </w:p>
    <w:p w:rsidRDefault="00962ABB" w:rsidP="003E526A" w:rsidR="00962ABB" w:rsidRPr="003E526A">
      <w:pPr>
        <w:rPr>
          <w:i/>
          <w:iCs/>
        </w:rPr>
      </w:pPr>
    </w:p>
    <w:p w:rsidRDefault="00240B13" w:rsidP="00A703FC" w:rsidR="00A40C39" w:rsidRPr="003E526A">
      <w:pPr>
        <w:ind w:firstLine="708" w:left="4248"/>
      </w:pPr>
      <w:r>
        <w:t xml:space="preserve">      </w:t>
      </w:r>
      <w:bookmarkStart w:name="_GoBack" w:id="0"/>
      <w:bookmarkEnd w:id="0"/>
    </w:p>
    <w:p w:rsidRDefault="00A40C39" w:rsidP="003E526A" w:rsidR="00A40C39" w:rsidRPr="003E526A">
      <w:pPr>
        <w:rPr>
          <w:i/>
          <w:iCs/>
        </w:rPr>
      </w:pPr>
    </w:p>
    <w:p w:rsidRDefault="001A1ABE" w:rsidP="003E526A" w:rsidR="001A1ABE" w:rsidRPr="003E526A">
      <w:pPr>
        <w:rPr>
          <w:b/>
        </w:rPr>
      </w:pPr>
    </w:p>
    <w:p w:rsidRDefault="004E5766" w:rsidP="003E526A" w:rsidR="004E5766" w:rsidRPr="003E526A"/>
    <w:p w:rsidRDefault="001A1ABE" w:rsidP="003E526A" w:rsidR="001A1ABE" w:rsidRPr="003E526A"/>
    <w:p w:rsidRDefault="004E5766" w:rsidP="003E526A" w:rsidR="004E5766" w:rsidRPr="003E526A"/>
    <w:p w:rsidRDefault="00C54378" w:rsidP="003E526A" w:rsidR="00C54378" w:rsidRPr="003E526A"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</w:p>
    <w:p w:rsidRDefault="004E5766" w:rsidP="003E526A" w:rsidR="004E5766" w:rsidRPr="003E526A"/>
    <w:p w:rsidRDefault="00A30721" w:rsidP="003E526A" w:rsidR="00A30721" w:rsidRPr="003E526A"/>
    <w:p w:rsidRDefault="00A30721" w:rsidP="003E526A" w:rsidR="00A30721" w:rsidRPr="003E526A"/>
    <w:sectPr w:rsidR="00A30721" w:rsidRPr="003E52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73FD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">
    <w:nsid w:val="06E12797"/>
    <w:multiLevelType w:val="hybridMultilevel"/>
    <w:tmpl w:val="61743B3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F5652E7"/>
    <w:multiLevelType w:val="hybridMultilevel"/>
    <w:tmpl w:val="A8208328"/>
    <w:lvl w:tplc="06F4F8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0BA4A4B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BDA2B4E"/>
    <w:multiLevelType w:val="hybridMultilevel"/>
    <w:tmpl w:val="3E1E5E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8C625F"/>
    <w:multiLevelType w:val="hybridMultilevel"/>
    <w:tmpl w:val="FB1C06C6"/>
    <w:lvl w:tplc="2CB2F6C8" w:ilvl="0">
      <w:start w:val="1"/>
      <w:numFmt w:val="decimal"/>
      <w:lvlText w:val="%1."/>
      <w:lvlJc w:val="left"/>
      <w:pPr>
        <w:ind w:hanging="360" w:left="928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6">
    <w:nsid w:val="59F96510"/>
    <w:multiLevelType w:val="hybridMultilevel"/>
    <w:tmpl w:val="3B522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ED1392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8">
    <w:nsid w:val="61A13634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1B47603"/>
    <w:multiLevelType w:val="hybridMultilevel"/>
    <w:tmpl w:val="900CA9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8C174F4"/>
    <w:multiLevelType w:val="hybridMultilevel"/>
    <w:tmpl w:val="EA58D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D4E27CD"/>
    <w:multiLevelType w:val="hybridMultilevel"/>
    <w:tmpl w:val="41921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110DE3"/>
    <w:multiLevelType w:val="hybridMultilevel"/>
    <w:tmpl w:val="72E2C444"/>
    <w:lvl w:tplc="041A000F" w:ilvl="0">
      <w:start w:val="3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147C23"/>
    <w:multiLevelType w:val="hybridMultilevel"/>
    <w:tmpl w:val="6AE2E316"/>
    <w:lvl w:tplc="759409B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13"/>
  </w:num>
  <w:num w:numId="10">
    <w:abstractNumId w:val="5"/>
  </w:num>
  <w:num w:numId="11">
    <w:abstractNumId w:val="10"/>
  </w:num>
  <w:num w:numId="12">
    <w:abstractNumId w:val="1"/>
  </w:num>
  <w:num w:numId="13">
    <w:abstractNumId w:val="4"/>
  </w:num>
  <w:num w:numId="14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 w:val="bes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A0C"/>
    <w:rsid w:val="000F6806"/>
    <w:rsid w:val="00107D3D"/>
    <w:rsid w:val="00172516"/>
    <w:rsid w:val="001A1ABE"/>
    <w:rsid w:val="00240B13"/>
    <w:rsid w:val="002B336D"/>
    <w:rsid w:val="002B4F3F"/>
    <w:rsid w:val="002E1EFF"/>
    <w:rsid w:val="003437CB"/>
    <w:rsid w:val="00363826"/>
    <w:rsid w:val="00383F70"/>
    <w:rsid w:val="00392428"/>
    <w:rsid w:val="003C6267"/>
    <w:rsid w:val="003E526A"/>
    <w:rsid w:val="0043391B"/>
    <w:rsid w:val="004B4EBB"/>
    <w:rsid w:val="004D7DEC"/>
    <w:rsid w:val="004E5766"/>
    <w:rsid w:val="0067419C"/>
    <w:rsid w:val="00684041"/>
    <w:rsid w:val="006C19A4"/>
    <w:rsid w:val="007137B5"/>
    <w:rsid w:val="0073237D"/>
    <w:rsid w:val="00794890"/>
    <w:rsid w:val="007B28A2"/>
    <w:rsid w:val="00945A0C"/>
    <w:rsid w:val="00962ABB"/>
    <w:rsid w:val="009A19B0"/>
    <w:rsid w:val="009A623F"/>
    <w:rsid w:val="00A30721"/>
    <w:rsid w:val="00A40C39"/>
    <w:rsid w:val="00A64F82"/>
    <w:rsid w:val="00A703FC"/>
    <w:rsid w:val="00C54378"/>
    <w:rsid w:val="00CA3EAE"/>
    <w:rsid w:val="00CD7885"/>
    <w:rsid w:val="00D22C08"/>
    <w:rsid w:val="00E01CCE"/>
    <w:rsid w:val="00E12A38"/>
    <w:rsid w:val="00ED4492"/>
    <w:rsid w:val="00F477C7"/>
    <w:rsid w:val="00FD7930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true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true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Bezproreda" w:type="paragraph">
    <w:name w:val="No Spacing"/>
    <w:uiPriority w:val="1"/>
    <w:qFormat/>
    <w:rsid w:val="004D7DEC"/>
    <w:rPr>
      <w:rFonts w:cstheme="minorBidi" w:eastAsiaTheme="minorEastAsia" w:hAnsiTheme="minorHAnsi" w:ascii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03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03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3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3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3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1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1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Bezproreda" w:type="paragraph">
    <w:name w:val="No Spacing"/>
    <w:uiPriority w:val="1"/>
    <w:qFormat/>
    <w:rsid w:val="004D7DEC"/>
    <w:rPr>
      <w:rFonts w:asciiTheme="minorHAnsi" w:cstheme="minorBidi" w:eastAsiaTheme="minorEastAsia" w:hAnsi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03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03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3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3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3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86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750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St-975/2017</izvorni_sadrzaj>
    <derivirana_varijabla naziv="DomainObject.Predmet.OznakaBroj_1">St-975/2017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REKORD društvo s ograničenom odgovornošću za trgovinu na veliko i malo</izvorni_sadrzaj>
    <derivirana_varijabla naziv="DomainObject.Predmet.StrankaFormated_1">  REKORD društvo s ograničenom odgovornošću za trgovinu na veliko i malo</derivirana_varijabla>
  </DomainObject.Predmet.StrankaFormated>
  <DomainObject.Predmet.StrankaFormatedOIB>
    <izvorni_sadrzaj>  REKORD društvo s ograničenom odgovornošću za trgovinu na veliko i malo, OIB 06721362871</izvorni_sadrzaj>
    <derivirana_varijabla naziv="DomainObject.Predmet.StrankaFormatedOIB_1">  REKORD društvo s ograničenom odgovornošću za trgovinu na veliko i malo, OIB 06721362871</derivirana_varijabla>
  </DomainObject.Predmet.StrankaFormatedOIB>
  <DomainObject.Predmet.StrankaFormatedWithAdress>
    <izvorni_sadrzaj> REKORD društvo s ograničenom odgovornošću za trgovinu na veliko i malo, Županijska 11, 31000 Osijek</izvorni_sadrzaj>
    <derivirana_varijabla naziv="DomainObject.Predmet.StrankaFormatedWithAdress_1"> REKORD društvo s ograničenom odgovornošću za trgovinu na veliko i malo, Županijska 11, 31000 Osijek</derivirana_varijabla>
  </DomainObject.Predmet.StrankaFormatedWithAdress>
  <DomainObject.Predmet.StrankaFormatedWithAdressOIB>
    <izvorni_sadrzaj> REKORD društvo s ograničenom odgovornošću za trgovinu na veliko i malo, OIB 06721362871, Županijska 11, 31000 Osijek</izvorni_sadrzaj>
    <derivirana_varijabla naziv="DomainObject.Predmet.StrankaFormatedWithAdressOIB_1"> REKORD društvo s ograničenom odgovornošću za trgovinu na veliko i malo, OIB 06721362871, Županijska 11, 31000 Osijek</derivirana_varijabla>
  </DomainObject.Predmet.StrankaFormatedWithAdressOIB>
  <DomainObject.Predmet.StrankaWithAdress>
    <izvorni_sadrzaj>REKORD društvo s ograničenom odgovornošću za trgovinu na veliko i malo Županijska 11,31000 Osijek</izvorni_sadrzaj>
    <derivirana_varijabla naziv="DomainObject.Predmet.StrankaWithAdress_1">REKORD društvo s ograničenom odgovornošću za trgovinu na veliko i malo Županijska 11,31000 Osijek</derivirana_varijabla>
  </DomainObject.Predmet.StrankaWithAdress>
  <DomainObject.Predmet.StrankaWithAdressOIB>
    <izvorni_sadrzaj>REKORD društvo s ograničenom odgovornošću za trgovinu na veliko i malo, OIB 06721362871, Županijska 11,31000 Osijek</izvorni_sadrzaj>
    <derivirana_varijabla naziv="DomainObject.Predmet.StrankaWithAdressOIB_1">REKORD društvo s ograničenom odgovornošću za trgovinu na veliko i malo, OIB 06721362871, Županijska 11,31000 Osijek</derivirana_varijabla>
  </DomainObject.Predmet.StrankaWithAdressOIB>
  <DomainObject.Predmet.StrankaNazivFormated>
    <izvorni_sadrzaj>REKORD društvo s ograničenom odgovornošću za trgovinu na veliko i malo</izvorni_sadrzaj>
    <derivirana_varijabla naziv="DomainObject.Predmet.StrankaNazivFormated_1">REKORD društvo s ograničenom odgovornošću za trgovinu na veliko i malo</derivirana_varijabla>
  </DomainObject.Predmet.StrankaNazivFormated>
  <DomainObject.Predmet.StrankaNazivFormatedOIB>
    <izvorni_sadrzaj>REKORD društvo s ograničenom odgovornošću za trgovinu na veliko i malo, OIB 06721362871</izvorni_sadrzaj>
    <derivirana_varijabla naziv="DomainObject.Predmet.StrankaNazivFormatedOIB_1">REKORD društvo s ograničenom odgovornošću za trgovinu na veliko i malo, OIB 06721362871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REKORD društvo s ograničenom odgovornošću za trgovinu na veliko i malo</item>
    </izvorni_sadrzaj>
    <derivirana_varijabla naziv="DomainObject.Predmet.StrankaListFormated_1">
      <item>REKORD društvo s ograničenom odgovornošću za trgovinu na veliko i malo</item>
    </derivirana_varijabla>
  </DomainObject.Predmet.StrankaListFormated>
  <DomainObject.Predmet.StrankaListFormatedOIB>
    <izvorni_sadrzaj>
      <item>REKORD društvo s ograničenom odgovornošću za trgovinu na veliko i malo, OIB 06721362871</item>
    </izvorni_sadrzaj>
    <derivirana_varijabla naziv="DomainObject.Predmet.StrankaListFormatedOIB_1">
      <item>REKORD društvo s ograničenom odgovornošću za trgovinu na veliko i malo, OIB 06721362871</item>
    </derivirana_varijabla>
  </DomainObject.Predmet.StrankaListFormatedOIB>
  <DomainObject.Predmet.StrankaListFormatedWithAdress>
    <izvorni_sadrzaj>
      <item>REKORD društvo s ograničenom odgovornošću za trgovinu na veliko i malo, Županijska 11, 31000 Osijek</item>
    </izvorni_sadrzaj>
    <derivirana_varijabla naziv="DomainObject.Predmet.StrankaListFormatedWithAdress_1">
      <item>REKORD društvo s ograničenom odgovornošću za trgovinu na veliko i malo, Županijska 11, 31000 Osijek</item>
    </derivirana_varijabla>
  </DomainObject.Predmet.StrankaListFormatedWithAdress>
  <DomainObject.Predmet.StrankaListFormatedWithAdressOIB>
    <izvorni_sadrzaj>
      <item>REKORD društvo s ograničenom odgovornošću za trgovinu na veliko i malo, OIB 06721362871, Županijska 11, 31000 Osijek</item>
    </izvorni_sadrzaj>
    <derivirana_varijabla naziv="DomainObject.Predmet.StrankaListFormatedWithAdressOIB_1">
      <item>REKORD društvo s ograničenom odgovornošću za trgovinu na veliko i malo, OIB 06721362871, Županijska 11, 31000 Osijek</item>
    </derivirana_varijabla>
  </DomainObject.Predmet.StrankaListFormatedWithAdressOIB>
  <DomainObject.Predmet.StrankaListNazivFormated>
    <izvorni_sadrzaj>
      <item>REKORD društvo s ograničenom odgovornošću za trgovinu na veliko i malo</item>
    </izvorni_sadrzaj>
    <derivirana_varijabla naziv="DomainObject.Predmet.StrankaListNazivFormated_1">
      <item>REKORD društvo s ograničenom odgovornošću za trgovinu na veliko i malo</item>
    </derivirana_varijabla>
  </DomainObject.Predmet.StrankaListNazivFormated>
  <DomainObject.Predmet.StrankaListNazivFormatedOIB>
    <izvorni_sadrzaj>
      <item>REKORD društvo s ograničenom odgovornošću za trgovinu na veliko i malo, OIB 06721362871</item>
    </izvorni_sadrzaj>
    <derivirana_varijabla naziv="DomainObject.Predmet.StrankaListNazivFormatedOIB_1">
      <item>REKORD društvo s ograničenom odgovornošću za trgovinu na veliko i malo, OIB 06721362871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REKORD društvo s ograničenom odgovornošću za trgovinu na veliko i malo</izvorni_sadrzaj>
    <derivirana_varijabla naziv="DomainObject.Predmet.StrankaIDrugi_1">REKORD društvo s ograničenom odgovornošću za trgovinu na veliko i malo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REKORD društvo s ograničenom odgovornošću za trgovinu na veliko i malo, OIB 06721362871, Županijska 11, 31000 Osijek</izvorni_sadrzaj>
    <derivirana_varijabla naziv="DomainObject.Predmet.StrankaIDrugiAdressOIB_1">REKORD društvo s ograničenom odgovornošću za trgovinu na veliko i malo, OIB 06721362871, Županijska 11,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REKORD društvo s ograničenom odgovornošću za trgovinu na veliko i malo</item>
    </izvorni_sadrzaj>
    <derivirana_varijabla naziv="DomainObject.Predmet.SudioniciListNaziv_1">
      <item>REKORD društvo s ograničenom odgovornošću za trgovinu na veliko i malo</item>
    </derivirana_varijabla>
  </DomainObject.Predmet.SudioniciListNaziv>
  <DomainObject.Predmet.SudioniciListAdressOIB>
    <izvorni_sadrzaj>
      <item>REKORD društvo s ograničenom odgovornošću za trgovinu na veliko i malo, OIB 06721362871, Županijska 11,31000 Osijek</item>
    </izvorni_sadrzaj>
    <derivirana_varijabla naziv="DomainObject.Predmet.SudioniciListAdressOIB_1">
      <item>REKORD društvo s ograničenom odgovornošću za trgovinu na veliko i malo, OIB 06721362871, Županijska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06721362871</item>
    </izvorni_sadrzaj>
    <derivirana_varijabla naziv="DomainObject.Predmet.SudioniciListNazivOIB_1">
      <item>, OIB 06721362871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94E03C-AE79-4A1B-AD29-6CE1961641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195</properties:Words>
  <properties:Characters>1056</properties:Characters>
  <properties:Lines>101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V-St-24/01-36</vt:lpstr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2018-03-01T12:39:00Z</dcterms:created>
  <dc:creator>novi 3</dc:creator>
  <cp:lastModifiedBy>Danijela Sekulić</cp:lastModifiedBy>
  <cp:lastPrinted>2018-03-01T12:39:00Z</cp:lastPrinted>
  <dcterms:modified xmlns:xsi="http://www.w3.org/2001/XMLSchema-instance" xsi:type="dcterms:W3CDTF">2018-03-01T12:39:00Z</dcterms:modified>
  <cp:revision>3</cp:revision>
  <dc:title>V-St-24/01-36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(REKORD.docx)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