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84C70" w:rsidP="00384C70" w:rsidRDefault="00384C70" w14:paraId="80bf984" w14:textId="80bf98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T="0" distB="0" distL="0" distR="0">
            <wp:extent cx="524510" cy="643890"/>
            <wp:effectExtent l="0" t="0" r="8890" b="381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C70" w:rsidP="00384C70" w:rsidRDefault="00384C70">
      <w:pPr>
        <w:spacing w:after="0" w:line="240" w:lineRule="auto"/>
      </w:pPr>
      <w:r>
        <w:rPr>
          <w:rFonts w:eastAsia="MS Mincho"/>
          <w:sz w:val="24"/>
          <w:szCs w:val="24"/>
        </w:rPr>
        <w:t xml:space="preserve">  REPUBLIKA HRVATSKA</w:t>
      </w:r>
    </w:p>
    <w:p w:rsidR="00384C70" w:rsidP="00384C70" w:rsidRDefault="00384C70">
      <w:pPr>
        <w:spacing w:after="0" w:line="240" w:lineRule="auto"/>
      </w:pPr>
      <w:r>
        <w:rPr>
          <w:rFonts w:eastAsia="MS Mincho"/>
          <w:sz w:val="24"/>
          <w:szCs w:val="24"/>
        </w:rPr>
        <w:t>TRGOVAČKI SUD U RIJECI</w:t>
      </w:r>
    </w:p>
    <w:p w:rsidR="00384C70" w:rsidP="00384C70" w:rsidRDefault="00384C70">
      <w:pPr>
        <w:spacing w:after="0" w:line="240" w:lineRule="auto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Rijeka, Zadarska 1 i 3</w:t>
      </w:r>
    </w:p>
    <w:p w:rsidRPr="007E207D" w:rsidR="006A539E" w:rsidP="00384C70" w:rsidRDefault="006A539E">
      <w:pPr>
        <w:spacing w:after="0" w:line="240" w:lineRule="auto"/>
      </w:pPr>
    </w:p>
    <w:p w:rsidRPr="007E207D" w:rsidR="00384C70" w:rsidP="006A539E" w:rsidRDefault="009B34A3">
      <w:pPr>
        <w:ind w:left="4956" w:firstLine="708"/>
        <w:rPr>
          <w:sz w:val="24"/>
          <w:szCs w:val="24"/>
        </w:rPr>
      </w:pPr>
      <w:r>
        <w:rPr>
          <w:sz w:val="24"/>
          <w:szCs w:val="24"/>
        </w:rPr>
        <w:t>Poslovni b</w:t>
      </w:r>
      <w:r w:rsidR="00B0524C">
        <w:rPr>
          <w:sz w:val="24"/>
          <w:szCs w:val="24"/>
        </w:rPr>
        <w:t>roj: 4. St-</w:t>
      </w:r>
      <w:r w:rsidR="007C7BE3">
        <w:rPr>
          <w:sz w:val="24"/>
          <w:szCs w:val="24"/>
        </w:rPr>
        <w:t>331</w:t>
      </w:r>
      <w:r w:rsidR="003F6B7C">
        <w:rPr>
          <w:sz w:val="24"/>
          <w:szCs w:val="24"/>
        </w:rPr>
        <w:t>/2019-</w:t>
      </w:r>
      <w:r w:rsidR="00866070">
        <w:rPr>
          <w:sz w:val="24"/>
          <w:szCs w:val="24"/>
        </w:rPr>
        <w:t>4</w:t>
      </w:r>
    </w:p>
    <w:p w:rsidRPr="007E207D" w:rsidR="00384C70" w:rsidP="00384C70" w:rsidRDefault="00384C70">
      <w:pPr>
        <w:jc w:val="center"/>
        <w:rPr>
          <w:sz w:val="24"/>
          <w:szCs w:val="24"/>
        </w:rPr>
      </w:pPr>
    </w:p>
    <w:p w:rsidRPr="009B34A3" w:rsidR="00384C70" w:rsidP="00E01A4B" w:rsidRDefault="00384C70">
      <w:pPr>
        <w:spacing w:line="240" w:lineRule="auto"/>
        <w:ind w:firstLine="708"/>
        <w:rPr>
          <w:b/>
          <w:sz w:val="24"/>
          <w:szCs w:val="24"/>
        </w:rPr>
      </w:pPr>
      <w:r w:rsidRPr="007E207D">
        <w:rPr>
          <w:sz w:val="24"/>
          <w:szCs w:val="24"/>
        </w:rPr>
        <w:t xml:space="preserve">Trgovački sud u Rijeci, u </w:t>
      </w:r>
      <w:r w:rsidRPr="00CC16EB">
        <w:rPr>
          <w:sz w:val="24"/>
          <w:szCs w:val="24"/>
        </w:rPr>
        <w:t>stečajnom predmetu povodom zahtjeva FINANCIJSKE AGENCIJE za provedbu skraćenog stečajnog postupka</w:t>
      </w:r>
      <w:r w:rsidRPr="00CC16EB" w:rsidR="00E01A4B">
        <w:rPr>
          <w:sz w:val="24"/>
          <w:szCs w:val="24"/>
        </w:rPr>
        <w:t>, pod poslovnim brojem 4.St-</w:t>
      </w:r>
      <w:r w:rsidR="000859F8">
        <w:rPr>
          <w:sz w:val="24"/>
          <w:szCs w:val="24"/>
        </w:rPr>
        <w:t>3</w:t>
      </w:r>
      <w:r w:rsidR="007C7BE3">
        <w:rPr>
          <w:sz w:val="24"/>
          <w:szCs w:val="24"/>
        </w:rPr>
        <w:t>31</w:t>
      </w:r>
      <w:r w:rsidRPr="00CC16EB" w:rsidR="00E223E6">
        <w:rPr>
          <w:sz w:val="24"/>
          <w:szCs w:val="24"/>
        </w:rPr>
        <w:t>/2019</w:t>
      </w:r>
      <w:r w:rsidRPr="00CC16EB" w:rsidR="00E01A4B">
        <w:rPr>
          <w:sz w:val="24"/>
          <w:szCs w:val="24"/>
        </w:rPr>
        <w:t>,</w:t>
      </w:r>
      <w:r w:rsidRPr="00CC16EB">
        <w:rPr>
          <w:sz w:val="24"/>
          <w:szCs w:val="24"/>
        </w:rPr>
        <w:t xml:space="preserve"> sukladno odredbi članka 430. Stečajnog zakona („</w:t>
      </w:r>
      <w:r w:rsidRPr="00CC16EB">
        <w:rPr>
          <w:color w:val="000000"/>
          <w:sz w:val="24"/>
          <w:szCs w:val="24"/>
        </w:rPr>
        <w:t>Narodne novine” br. 71/15)</w:t>
      </w:r>
      <w:r w:rsidRPr="00CC16EB">
        <w:rPr>
          <w:sz w:val="24"/>
          <w:szCs w:val="24"/>
        </w:rPr>
        <w:t xml:space="preserve"> dana </w:t>
      </w:r>
      <w:r w:rsidR="00D40C98">
        <w:rPr>
          <w:sz w:val="24"/>
          <w:szCs w:val="24"/>
        </w:rPr>
        <w:t>6. kolovoza</w:t>
      </w:r>
      <w:r w:rsidRPr="00CC16EB" w:rsidR="008626D1">
        <w:rPr>
          <w:sz w:val="24"/>
          <w:szCs w:val="24"/>
        </w:rPr>
        <w:t xml:space="preserve"> 2019</w:t>
      </w:r>
      <w:r w:rsidRPr="00CC16EB" w:rsidR="001965D2">
        <w:rPr>
          <w:sz w:val="24"/>
          <w:szCs w:val="24"/>
        </w:rPr>
        <w:t xml:space="preserve">. </w:t>
      </w:r>
      <w:r w:rsidRPr="00CC16EB">
        <w:rPr>
          <w:sz w:val="24"/>
          <w:szCs w:val="24"/>
        </w:rPr>
        <w:t xml:space="preserve">na </w:t>
      </w:r>
      <w:r w:rsidRPr="00CC16EB">
        <w:rPr>
          <w:color w:val="000000"/>
          <w:sz w:val="24"/>
          <w:szCs w:val="24"/>
        </w:rPr>
        <w:t xml:space="preserve">mrežnoj stranici e-Oglasne ploče suda </w:t>
      </w:r>
      <w:r w:rsidRPr="00CC16EB">
        <w:rPr>
          <w:sz w:val="24"/>
          <w:szCs w:val="24"/>
        </w:rPr>
        <w:t>objavljuje</w:t>
      </w:r>
    </w:p>
    <w:p w:rsidRPr="009B34A3" w:rsidR="00E01A4B" w:rsidP="00E01A4B" w:rsidRDefault="00E01A4B">
      <w:pPr>
        <w:spacing w:line="240" w:lineRule="auto"/>
        <w:ind w:firstLine="708"/>
        <w:rPr>
          <w:b/>
          <w:sz w:val="24"/>
          <w:szCs w:val="24"/>
        </w:rPr>
      </w:pPr>
    </w:p>
    <w:p w:rsidRPr="007E207D" w:rsidR="00384C70" w:rsidP="000E7C3E" w:rsidRDefault="00384C70">
      <w:pPr>
        <w:jc w:val="center"/>
        <w:rPr>
          <w:sz w:val="24"/>
          <w:szCs w:val="24"/>
        </w:rPr>
      </w:pPr>
      <w:r w:rsidRPr="007E207D">
        <w:rPr>
          <w:sz w:val="24"/>
          <w:szCs w:val="24"/>
        </w:rPr>
        <w:t>O G L A S</w:t>
      </w:r>
    </w:p>
    <w:p w:rsidRPr="007E207D" w:rsidR="000E7C3E" w:rsidP="006B4B1E" w:rsidRDefault="000E7C3E">
      <w:pPr>
        <w:spacing w:before="100" w:beforeAutospacing="true" w:after="100" w:afterAutospacing="true" w:line="240" w:lineRule="auto"/>
        <w:ind w:left="705" w:hanging="705"/>
        <w:rPr>
          <w:sz w:val="24"/>
          <w:szCs w:val="24"/>
        </w:rPr>
      </w:pPr>
      <w:r w:rsidRPr="007E207D">
        <w:rPr>
          <w:color w:val="000000"/>
          <w:sz w:val="24"/>
          <w:szCs w:val="24"/>
        </w:rPr>
        <w:t>I.</w:t>
      </w:r>
      <w:r w:rsidRPr="007E207D">
        <w:rPr>
          <w:color w:val="000000"/>
          <w:sz w:val="24"/>
          <w:szCs w:val="24"/>
        </w:rPr>
        <w:tab/>
        <w:t>Za d</w:t>
      </w:r>
      <w:r w:rsidRPr="007E207D" w:rsidR="00384C70">
        <w:rPr>
          <w:color w:val="000000"/>
          <w:sz w:val="24"/>
          <w:szCs w:val="24"/>
        </w:rPr>
        <w:t>užnik</w:t>
      </w:r>
      <w:r w:rsidRPr="007E207D">
        <w:rPr>
          <w:color w:val="000000"/>
          <w:sz w:val="24"/>
          <w:szCs w:val="24"/>
        </w:rPr>
        <w:t>a</w:t>
      </w:r>
      <w:r w:rsidRPr="007E207D" w:rsidR="004F5E46">
        <w:rPr>
          <w:color w:val="000000"/>
          <w:sz w:val="24"/>
          <w:szCs w:val="24"/>
        </w:rPr>
        <w:t xml:space="preserve"> </w:t>
      </w:r>
      <w:r w:rsidR="007C7BE3">
        <w:rPr>
          <w:sz w:val="24"/>
          <w:szCs w:val="24"/>
        </w:rPr>
        <w:t xml:space="preserve">8 </w:t>
      </w:r>
      <w:proofErr w:type="spellStart"/>
      <w:r w:rsidR="007C7BE3">
        <w:rPr>
          <w:sz w:val="24"/>
          <w:szCs w:val="24"/>
        </w:rPr>
        <w:t>billion</w:t>
      </w:r>
      <w:proofErr w:type="spellEnd"/>
      <w:r w:rsidR="007C7BE3">
        <w:rPr>
          <w:sz w:val="24"/>
          <w:szCs w:val="24"/>
        </w:rPr>
        <w:t xml:space="preserve"> </w:t>
      </w:r>
      <w:proofErr w:type="spellStart"/>
      <w:r w:rsidR="007C7BE3">
        <w:rPr>
          <w:sz w:val="24"/>
          <w:szCs w:val="24"/>
        </w:rPr>
        <w:t>market</w:t>
      </w:r>
      <w:proofErr w:type="spellEnd"/>
      <w:r w:rsidR="007C7BE3">
        <w:rPr>
          <w:sz w:val="24"/>
          <w:szCs w:val="24"/>
        </w:rPr>
        <w:t xml:space="preserve"> j.d.o.o. Rijeka, </w:t>
      </w:r>
      <w:proofErr w:type="spellStart"/>
      <w:r w:rsidR="007C7BE3">
        <w:rPr>
          <w:sz w:val="24"/>
          <w:szCs w:val="24"/>
        </w:rPr>
        <w:t>Pehlin</w:t>
      </w:r>
      <w:proofErr w:type="spellEnd"/>
      <w:r w:rsidR="007C7BE3">
        <w:rPr>
          <w:sz w:val="24"/>
          <w:szCs w:val="24"/>
        </w:rPr>
        <w:t xml:space="preserve"> 74/1,  OIB: 00948912048, MBS: 040348444</w:t>
      </w:r>
      <w:r w:rsidR="00891F0B">
        <w:rPr>
          <w:sz w:val="24"/>
          <w:szCs w:val="24"/>
        </w:rPr>
        <w:t>.</w:t>
      </w:r>
    </w:p>
    <w:p w:rsidRPr="007E207D" w:rsidR="00384C70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II.</w:t>
      </w:r>
      <w:r w:rsidRPr="007E207D">
        <w:rPr>
          <w:color w:val="000000"/>
          <w:sz w:val="24"/>
          <w:szCs w:val="24"/>
        </w:rPr>
        <w:tab/>
        <w:t xml:space="preserve">Ukupan iznos duga </w:t>
      </w:r>
      <w:r w:rsidRPr="007E207D" w:rsidR="00384C70">
        <w:rPr>
          <w:color w:val="000000"/>
          <w:sz w:val="24"/>
          <w:szCs w:val="24"/>
        </w:rPr>
        <w:t>evidentiran na temelju neizvršenih osnova za plaćanje</w:t>
      </w:r>
      <w:r w:rsidRPr="007E207D">
        <w:rPr>
          <w:color w:val="000000"/>
          <w:sz w:val="24"/>
          <w:szCs w:val="24"/>
        </w:rPr>
        <w:t xml:space="preserve"> na </w:t>
      </w:r>
      <w:r w:rsidRPr="007E207D" w:rsidR="000E6F72">
        <w:rPr>
          <w:color w:val="000000"/>
          <w:sz w:val="24"/>
          <w:szCs w:val="24"/>
        </w:rPr>
        <w:t xml:space="preserve">dan </w:t>
      </w:r>
      <w:r w:rsidR="007C7BE3">
        <w:rPr>
          <w:color w:val="000000"/>
          <w:sz w:val="24"/>
          <w:szCs w:val="24"/>
        </w:rPr>
        <w:t>12</w:t>
      </w:r>
      <w:r w:rsidR="000859F8">
        <w:rPr>
          <w:color w:val="000000"/>
          <w:sz w:val="24"/>
          <w:szCs w:val="24"/>
        </w:rPr>
        <w:t>. srpnja</w:t>
      </w:r>
      <w:r w:rsidR="00C83848">
        <w:rPr>
          <w:color w:val="000000"/>
          <w:sz w:val="24"/>
          <w:szCs w:val="24"/>
        </w:rPr>
        <w:t xml:space="preserve"> </w:t>
      </w:r>
      <w:r w:rsidRPr="007E207D" w:rsidR="00E223E6">
        <w:rPr>
          <w:color w:val="000000"/>
          <w:sz w:val="24"/>
          <w:szCs w:val="24"/>
        </w:rPr>
        <w:t>2019.</w:t>
      </w:r>
      <w:r w:rsidRPr="007E207D">
        <w:rPr>
          <w:color w:val="000000"/>
          <w:sz w:val="24"/>
          <w:szCs w:val="24"/>
        </w:rPr>
        <w:t xml:space="preserve"> iznosi </w:t>
      </w:r>
      <w:r w:rsidR="007C7BE3">
        <w:rPr>
          <w:color w:val="000000"/>
          <w:sz w:val="24"/>
          <w:szCs w:val="24"/>
        </w:rPr>
        <w:t>23.496,07</w:t>
      </w:r>
      <w:r w:rsidR="00CC16EB">
        <w:rPr>
          <w:color w:val="000000"/>
          <w:sz w:val="24"/>
          <w:szCs w:val="24"/>
        </w:rPr>
        <w:t xml:space="preserve"> </w:t>
      </w:r>
      <w:r w:rsidRPr="007E207D" w:rsidR="0053523B">
        <w:rPr>
          <w:color w:val="000000"/>
          <w:sz w:val="24"/>
          <w:szCs w:val="24"/>
        </w:rPr>
        <w:t>kuna.</w:t>
      </w:r>
      <w:r w:rsidRPr="007E207D" w:rsidR="00384C70">
        <w:rPr>
          <w:color w:val="000000"/>
          <w:sz w:val="24"/>
          <w:szCs w:val="24"/>
        </w:rPr>
        <w:t xml:space="preserve"> </w:t>
      </w:r>
    </w:p>
    <w:p w:rsidRPr="007E207D" w:rsidR="00384C70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III.</w:t>
      </w:r>
      <w:r w:rsidRPr="007E207D">
        <w:rPr>
          <w:color w:val="000000"/>
          <w:sz w:val="24"/>
          <w:szCs w:val="24"/>
        </w:rPr>
        <w:tab/>
      </w:r>
      <w:r w:rsidRPr="007E207D" w:rsidR="00384C70">
        <w:rPr>
          <w:color w:val="000000"/>
          <w:sz w:val="24"/>
          <w:szCs w:val="24"/>
        </w:rPr>
        <w:t>Poziva</w:t>
      </w:r>
      <w:r w:rsidRPr="007E207D">
        <w:rPr>
          <w:color w:val="000000"/>
          <w:sz w:val="24"/>
          <w:szCs w:val="24"/>
        </w:rPr>
        <w:t>ju</w:t>
      </w:r>
      <w:r w:rsidRPr="007E207D" w:rsidR="00384C70">
        <w:rPr>
          <w:color w:val="000000"/>
          <w:sz w:val="24"/>
          <w:szCs w:val="24"/>
        </w:rPr>
        <w:t xml:space="preserve"> se osob</w:t>
      </w:r>
      <w:r w:rsidRPr="007E207D">
        <w:rPr>
          <w:color w:val="000000"/>
          <w:sz w:val="24"/>
          <w:szCs w:val="24"/>
        </w:rPr>
        <w:t>e</w:t>
      </w:r>
      <w:r w:rsidRPr="007E207D" w:rsidR="00384C70">
        <w:rPr>
          <w:color w:val="000000"/>
          <w:sz w:val="24"/>
          <w:szCs w:val="24"/>
        </w:rPr>
        <w:t xml:space="preserve"> ovlašten</w:t>
      </w:r>
      <w:r w:rsidRPr="007E207D">
        <w:rPr>
          <w:color w:val="000000"/>
          <w:sz w:val="24"/>
          <w:szCs w:val="24"/>
        </w:rPr>
        <w:t>e</w:t>
      </w:r>
      <w:r w:rsidRPr="007E207D" w:rsidR="00384C70">
        <w:rPr>
          <w:color w:val="000000"/>
          <w:sz w:val="24"/>
          <w:szCs w:val="24"/>
        </w:rPr>
        <w:t xml:space="preserve"> z</w:t>
      </w:r>
      <w:r w:rsidRPr="007E207D">
        <w:rPr>
          <w:color w:val="000000"/>
          <w:sz w:val="24"/>
          <w:szCs w:val="24"/>
        </w:rPr>
        <w:t xml:space="preserve">a zastupanje dužnika po zakonu u roku </w:t>
      </w:r>
      <w:r w:rsidRPr="007E207D" w:rsidR="00384C70">
        <w:rPr>
          <w:color w:val="000000"/>
          <w:sz w:val="24"/>
          <w:szCs w:val="24"/>
        </w:rPr>
        <w:t>15 dana od dana objave oglasa</w:t>
      </w:r>
      <w:r w:rsidRPr="007E207D">
        <w:rPr>
          <w:color w:val="000000"/>
          <w:sz w:val="24"/>
          <w:szCs w:val="24"/>
        </w:rPr>
        <w:t>, pozivom na poslovni broj spisa, podnijeti</w:t>
      </w:r>
      <w:r w:rsidRPr="007E207D" w:rsidR="00FF28DA">
        <w:rPr>
          <w:color w:val="000000"/>
          <w:sz w:val="24"/>
          <w:szCs w:val="24"/>
        </w:rPr>
        <w:t xml:space="preserve"> sudu </w:t>
      </w:r>
      <w:r w:rsidRPr="007E207D"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Pr="007E207D" w:rsidR="000E7C3E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IV.</w:t>
      </w:r>
      <w:r w:rsidRPr="007E207D">
        <w:rPr>
          <w:color w:val="000000"/>
          <w:sz w:val="24"/>
          <w:szCs w:val="24"/>
        </w:rPr>
        <w:tab/>
      </w:r>
      <w:r w:rsidRPr="007E207D" w:rsidR="00384C70">
        <w:rPr>
          <w:color w:val="000000"/>
          <w:sz w:val="24"/>
          <w:szCs w:val="24"/>
        </w:rPr>
        <w:t>Pozivaju se vjerovnici</w:t>
      </w:r>
      <w:r w:rsidRPr="007E207D">
        <w:rPr>
          <w:color w:val="000000"/>
          <w:sz w:val="24"/>
          <w:szCs w:val="24"/>
        </w:rPr>
        <w:t xml:space="preserve"> dužnika</w:t>
      </w:r>
      <w:r w:rsidRPr="007E207D" w:rsidR="00384C70">
        <w:rPr>
          <w:color w:val="000000"/>
          <w:sz w:val="24"/>
          <w:szCs w:val="24"/>
        </w:rPr>
        <w:t xml:space="preserve"> da najkasnije u roku o</w:t>
      </w:r>
      <w:r w:rsidRPr="007E207D">
        <w:rPr>
          <w:color w:val="000000"/>
          <w:sz w:val="24"/>
          <w:szCs w:val="24"/>
        </w:rPr>
        <w:t xml:space="preserve">d 45 dana od objave ovog oglasa, pozivom na poslovni broj spisa, </w:t>
      </w:r>
      <w:r w:rsidRPr="007E207D" w:rsidR="00384C70">
        <w:rPr>
          <w:color w:val="000000"/>
          <w:sz w:val="24"/>
          <w:szCs w:val="24"/>
        </w:rPr>
        <w:t xml:space="preserve">predlože otvaranje stečajnoga postupka, </w:t>
      </w:r>
      <w:r w:rsidRPr="007E207D"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Pr="007E207D" w:rsidR="000E7C3E" w:rsidP="000E7C3E" w:rsidRDefault="000E7C3E">
      <w:pPr>
        <w:spacing w:after="0" w:line="240" w:lineRule="auto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V.</w:t>
      </w:r>
      <w:r w:rsidRPr="007E207D">
        <w:rPr>
          <w:color w:val="000000"/>
          <w:sz w:val="24"/>
          <w:szCs w:val="24"/>
        </w:rPr>
        <w:tab/>
        <w:t>UPOZORENJE:</w:t>
      </w:r>
    </w:p>
    <w:p w:rsidRPr="007E207D" w:rsidR="000E7C3E" w:rsidP="000E7C3E" w:rsidRDefault="00384C70">
      <w:pPr>
        <w:spacing w:after="0" w:line="240" w:lineRule="auto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Pr="007E207D" w:rsidR="000E7C3E">
        <w:rPr>
          <w:color w:val="000000"/>
          <w:sz w:val="24"/>
          <w:szCs w:val="24"/>
        </w:rPr>
        <w:t>.</w:t>
      </w:r>
    </w:p>
    <w:p w:rsidRPr="007E207D" w:rsidR="00384C70" w:rsidP="000E7C3E" w:rsidRDefault="000E7C3E">
      <w:pPr>
        <w:spacing w:after="0" w:line="240" w:lineRule="auto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U tom slučaju sud će</w:t>
      </w:r>
      <w:r w:rsidRPr="007E207D"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Pr="007E207D" w:rsidR="00384C70" w:rsidP="00384C70" w:rsidRDefault="00384C70">
      <w:pPr>
        <w:rPr>
          <w:sz w:val="24"/>
          <w:szCs w:val="24"/>
        </w:rPr>
      </w:pPr>
    </w:p>
    <w:p w:rsidRPr="007E207D" w:rsidR="00384C70" w:rsidP="00384C70" w:rsidRDefault="00384C70">
      <w:pPr>
        <w:rPr>
          <w:sz w:val="24"/>
          <w:szCs w:val="24"/>
        </w:rPr>
      </w:pPr>
    </w:p>
    <w:p w:rsidRPr="007E207D" w:rsidR="00297FFB" w:rsidRDefault="00297FFB"/>
    <w:sectPr w:rsidRPr="007E207D" w:rsidR="00297FF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F4729" w:rsidP="00AF4729" w:rsidRDefault="00AF4729">
      <w:pPr>
        <w:spacing w:after="0" w:line="240" w:lineRule="auto"/>
      </w:pPr>
      <w:r>
        <w:separator/>
      </w:r>
    </w:p>
  </w:endnote>
  <w:endnote w:type="continuationSeparator" w:id="0">
    <w:p w:rsidR="00AF4729" w:rsidP="00AF4729" w:rsidRDefault="00AF4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F4729" w:rsidP="00AF4729" w:rsidRDefault="00AF4729">
      <w:pPr>
        <w:spacing w:after="0" w:line="240" w:lineRule="auto"/>
      </w:pPr>
      <w:r>
        <w:separator/>
      </w:r>
    </w:p>
  </w:footnote>
  <w:footnote w:type="continuationSeparator" w:id="0">
    <w:p w:rsidR="00AF4729" w:rsidP="00AF4729" w:rsidRDefault="00AF4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F4729" w:rsidR="00AF4729" w:rsidRDefault="00AC43D3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C70"/>
    <w:rsid w:val="000335DC"/>
    <w:rsid w:val="00040CC6"/>
    <w:rsid w:val="00047D7F"/>
    <w:rsid w:val="00075E92"/>
    <w:rsid w:val="0008245E"/>
    <w:rsid w:val="000859F8"/>
    <w:rsid w:val="00093128"/>
    <w:rsid w:val="00096138"/>
    <w:rsid w:val="000B1146"/>
    <w:rsid w:val="000E6F72"/>
    <w:rsid w:val="000E7C3E"/>
    <w:rsid w:val="0011479C"/>
    <w:rsid w:val="0013337A"/>
    <w:rsid w:val="00133C94"/>
    <w:rsid w:val="00154D11"/>
    <w:rsid w:val="00160E47"/>
    <w:rsid w:val="00165B89"/>
    <w:rsid w:val="00175797"/>
    <w:rsid w:val="001759B5"/>
    <w:rsid w:val="00185574"/>
    <w:rsid w:val="0018571E"/>
    <w:rsid w:val="001965D2"/>
    <w:rsid w:val="001A0450"/>
    <w:rsid w:val="001A1804"/>
    <w:rsid w:val="001B2CC5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5536D"/>
    <w:rsid w:val="0026090B"/>
    <w:rsid w:val="0028135C"/>
    <w:rsid w:val="00283B58"/>
    <w:rsid w:val="00297FFB"/>
    <w:rsid w:val="002A0AE8"/>
    <w:rsid w:val="002A1879"/>
    <w:rsid w:val="002A2928"/>
    <w:rsid w:val="002A65B9"/>
    <w:rsid w:val="002D50BC"/>
    <w:rsid w:val="002E6990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B575C"/>
    <w:rsid w:val="003E2728"/>
    <w:rsid w:val="003E52C0"/>
    <w:rsid w:val="003F6B7C"/>
    <w:rsid w:val="00435D17"/>
    <w:rsid w:val="004410DF"/>
    <w:rsid w:val="004551E8"/>
    <w:rsid w:val="00460A27"/>
    <w:rsid w:val="00465C8E"/>
    <w:rsid w:val="0046751B"/>
    <w:rsid w:val="00467E3D"/>
    <w:rsid w:val="0047387F"/>
    <w:rsid w:val="00474940"/>
    <w:rsid w:val="00486AFF"/>
    <w:rsid w:val="00494FDE"/>
    <w:rsid w:val="004A3DDD"/>
    <w:rsid w:val="004A534D"/>
    <w:rsid w:val="004C0134"/>
    <w:rsid w:val="004D0F40"/>
    <w:rsid w:val="004F50CE"/>
    <w:rsid w:val="004F5E46"/>
    <w:rsid w:val="00532E89"/>
    <w:rsid w:val="0053523B"/>
    <w:rsid w:val="00542343"/>
    <w:rsid w:val="00542BAF"/>
    <w:rsid w:val="005515D1"/>
    <w:rsid w:val="00554482"/>
    <w:rsid w:val="00577293"/>
    <w:rsid w:val="00577FF6"/>
    <w:rsid w:val="005A231D"/>
    <w:rsid w:val="005A5C72"/>
    <w:rsid w:val="005A72AB"/>
    <w:rsid w:val="005D28DE"/>
    <w:rsid w:val="005D5B67"/>
    <w:rsid w:val="005E37EB"/>
    <w:rsid w:val="005F3D7C"/>
    <w:rsid w:val="005F5B5D"/>
    <w:rsid w:val="006119D7"/>
    <w:rsid w:val="00613B70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8535E"/>
    <w:rsid w:val="006A1ACC"/>
    <w:rsid w:val="006A4A8B"/>
    <w:rsid w:val="006A539E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22325"/>
    <w:rsid w:val="0073096D"/>
    <w:rsid w:val="00734967"/>
    <w:rsid w:val="00751FD2"/>
    <w:rsid w:val="00752A2B"/>
    <w:rsid w:val="007540BD"/>
    <w:rsid w:val="00780CD9"/>
    <w:rsid w:val="007821C0"/>
    <w:rsid w:val="00793F04"/>
    <w:rsid w:val="00795B95"/>
    <w:rsid w:val="007B6386"/>
    <w:rsid w:val="007B6D3E"/>
    <w:rsid w:val="007C1A05"/>
    <w:rsid w:val="007C7BE3"/>
    <w:rsid w:val="007D223F"/>
    <w:rsid w:val="007D336C"/>
    <w:rsid w:val="007D3B46"/>
    <w:rsid w:val="007D5DC2"/>
    <w:rsid w:val="007E207D"/>
    <w:rsid w:val="007F38BD"/>
    <w:rsid w:val="007F434F"/>
    <w:rsid w:val="00807E95"/>
    <w:rsid w:val="0081000B"/>
    <w:rsid w:val="00821A82"/>
    <w:rsid w:val="00831EF0"/>
    <w:rsid w:val="00834DD5"/>
    <w:rsid w:val="008363E4"/>
    <w:rsid w:val="00847B11"/>
    <w:rsid w:val="00854878"/>
    <w:rsid w:val="008626D1"/>
    <w:rsid w:val="00864CD4"/>
    <w:rsid w:val="00866070"/>
    <w:rsid w:val="00870BE9"/>
    <w:rsid w:val="00874B38"/>
    <w:rsid w:val="008816B3"/>
    <w:rsid w:val="00887AD6"/>
    <w:rsid w:val="0089125A"/>
    <w:rsid w:val="00891F0B"/>
    <w:rsid w:val="00895FC5"/>
    <w:rsid w:val="00897D8E"/>
    <w:rsid w:val="008B04AE"/>
    <w:rsid w:val="008B5D36"/>
    <w:rsid w:val="008B635C"/>
    <w:rsid w:val="008C0FCE"/>
    <w:rsid w:val="008C6588"/>
    <w:rsid w:val="008C7129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86D41"/>
    <w:rsid w:val="009908E0"/>
    <w:rsid w:val="009A3207"/>
    <w:rsid w:val="009B34A3"/>
    <w:rsid w:val="009B423E"/>
    <w:rsid w:val="009C0845"/>
    <w:rsid w:val="009C7A24"/>
    <w:rsid w:val="009E19F5"/>
    <w:rsid w:val="009E3EE5"/>
    <w:rsid w:val="009F7FA1"/>
    <w:rsid w:val="00A02554"/>
    <w:rsid w:val="00A02868"/>
    <w:rsid w:val="00A0527B"/>
    <w:rsid w:val="00A367FD"/>
    <w:rsid w:val="00A576A7"/>
    <w:rsid w:val="00A61780"/>
    <w:rsid w:val="00A812B7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1CE6"/>
    <w:rsid w:val="00B05062"/>
    <w:rsid w:val="00B0524C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632E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806AE"/>
    <w:rsid w:val="00C83848"/>
    <w:rsid w:val="00C92DC3"/>
    <w:rsid w:val="00C97D74"/>
    <w:rsid w:val="00CC16EB"/>
    <w:rsid w:val="00CC7565"/>
    <w:rsid w:val="00CE56CE"/>
    <w:rsid w:val="00CF24AF"/>
    <w:rsid w:val="00CF2CC0"/>
    <w:rsid w:val="00CF5574"/>
    <w:rsid w:val="00CF5DA8"/>
    <w:rsid w:val="00D0445B"/>
    <w:rsid w:val="00D04A29"/>
    <w:rsid w:val="00D12DF5"/>
    <w:rsid w:val="00D12E9F"/>
    <w:rsid w:val="00D27D26"/>
    <w:rsid w:val="00D30C69"/>
    <w:rsid w:val="00D3529F"/>
    <w:rsid w:val="00D35E50"/>
    <w:rsid w:val="00D40C98"/>
    <w:rsid w:val="00D429CB"/>
    <w:rsid w:val="00D42ECF"/>
    <w:rsid w:val="00D515E1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23E6"/>
    <w:rsid w:val="00E26934"/>
    <w:rsid w:val="00E30CFC"/>
    <w:rsid w:val="00E34A76"/>
    <w:rsid w:val="00E36F4A"/>
    <w:rsid w:val="00E417CD"/>
    <w:rsid w:val="00E41CFA"/>
    <w:rsid w:val="00E424F4"/>
    <w:rsid w:val="00E43BBC"/>
    <w:rsid w:val="00E4571C"/>
    <w:rsid w:val="00E5503E"/>
    <w:rsid w:val="00E5556F"/>
    <w:rsid w:val="00E62128"/>
    <w:rsid w:val="00E623D9"/>
    <w:rsid w:val="00E66B63"/>
    <w:rsid w:val="00E83060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40E3D"/>
    <w:rsid w:val="00F67396"/>
    <w:rsid w:val="00F71A82"/>
    <w:rsid w:val="00F72FA3"/>
    <w:rsid w:val="00F82505"/>
    <w:rsid w:val="00F93D73"/>
    <w:rsid w:val="00FA43EE"/>
    <w:rsid w:val="00FB0000"/>
    <w:rsid w:val="00FB485A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84C70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84C70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F472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AF4729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F472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F4729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2232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2232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2232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2232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2232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23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3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3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3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3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kolovoza 2019.</izvorni_sadrzaj>
    <derivirana_varijabla naziv="DomainObject.DatumDonosenjaOdluke_1">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2019.</izvorni_sadrzaj>
    <derivirana_varijabla naziv="DomainObject.Predmet.DatumOsnivanja_1">18.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St-331/2019</izvorni_sadrzaj>
    <derivirana_varijabla naziv="DomainObject.Predmet.OznakaBroj_1">St-331/2019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8 BILLION MARKET j.d.o.o.</izvorni_sadrzaj>
    <derivirana_varijabla naziv="DomainObject.Predmet.ProtustrankaFormated_1">  8 BILLION MARKET j.d.o.o.</derivirana_varijabla>
  </DomainObject.Predmet.ProtustrankaFormated>
  <DomainObject.Predmet.ProtustrankaFormatedOIB>
    <izvorni_sadrzaj>  8 BILLION MARKET j.d.o.o., OIB 00948912048</izvorni_sadrzaj>
    <derivirana_varijabla naziv="DomainObject.Predmet.ProtustrankaFormatedOIB_1">  8 BILLION MARKET j.d.o.o., OIB 00948912048</derivirana_varijabla>
  </DomainObject.Predmet.ProtustrankaFormatedOIB>
  <DomainObject.Predmet.ProtustrankaFormatedWithAdress>
    <izvorni_sadrzaj> 8 BILLION MARKET j.d.o.o., Pehlin 74, 51000 Rijeka</izvorni_sadrzaj>
    <derivirana_varijabla naziv="DomainObject.Predmet.ProtustrankaFormatedWithAdress_1"> 8 BILLION MARKET j.d.o.o., Pehlin 74, 51000 Rijeka</derivirana_varijabla>
  </DomainObject.Predmet.ProtustrankaFormatedWithAdress>
  <DomainObject.Predmet.ProtustrankaFormatedWithAdressOIB>
    <izvorni_sadrzaj> 8 BILLION MARKET j.d.o.o., OIB 00948912048, Pehlin 74, 51000 Rijeka</izvorni_sadrzaj>
    <derivirana_varijabla naziv="DomainObject.Predmet.ProtustrankaFormatedWithAdressOIB_1"> 8 BILLION MARKET j.d.o.o., OIB 00948912048, Pehlin 74, 51000 Rijeka</derivirana_varijabla>
  </DomainObject.Predmet.ProtustrankaFormatedWithAdressOIB>
  <DomainObject.Predmet.ProtustrankaWithAdress>
    <izvorni_sadrzaj>8 BILLION MARKET j.d.o.o. Pehlin 74, 51000 Rijeka</izvorni_sadrzaj>
    <derivirana_varijabla naziv="DomainObject.Predmet.ProtustrankaWithAdress_1">8 BILLION MARKET j.d.o.o. Pehlin 74, 51000 Rijeka</derivirana_varijabla>
  </DomainObject.Predmet.ProtustrankaWithAdress>
  <DomainObject.Predmet.ProtustrankaWithAdressOIB>
    <izvorni_sadrzaj>8 BILLION MARKET j.d.o.o., OIB 00948912048, Pehlin 74, 51000 Rijeka</izvorni_sadrzaj>
    <derivirana_varijabla naziv="DomainObject.Predmet.ProtustrankaWithAdressOIB_1">8 BILLION MARKET j.d.o.o., OIB 00948912048, Pehlin 74, 51000 Rijeka</derivirana_varijabla>
  </DomainObject.Predmet.ProtustrankaWithAdressOIB>
  <DomainObject.Predmet.ProtustrankaNazivFormated>
    <izvorni_sadrzaj>8 BILLION MARKET j.d.o.o.</izvorni_sadrzaj>
    <derivirana_varijabla naziv="DomainObject.Predmet.ProtustrankaNazivFormated_1">8 BILLION MARKET j.d.o.o.</derivirana_varijabla>
  </DomainObject.Predmet.ProtustrankaNazivFormated>
  <DomainObject.Predmet.ProtustrankaNazivFormatedOIB>
    <izvorni_sadrzaj>8 BILLION MARKET j.d.o.o., OIB 00948912048</izvorni_sadrzaj>
    <derivirana_varijabla naziv="DomainObject.Predmet.ProtustrankaNazivFormatedOIB_1">8 BILLION MARKET j.d.o.o., OIB 00948912048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8 BILLION MARKET j.d.o.o.</item>
    </izvorni_sadrzaj>
    <derivirana_varijabla naziv="DomainObject.Predmet.ProtuStrankaListFormated_1">
      <item>8 BILLION MARKET j.d.o.o.</item>
    </derivirana_varijabla>
  </DomainObject.Predmet.ProtuStrankaListFormated>
  <DomainObject.Predmet.ProtuStrankaListFormatedOIB>
    <izvorni_sadrzaj>
      <item>8 BILLION MARKET j.d.o.o., OIB 00948912048</item>
    </izvorni_sadrzaj>
    <derivirana_varijabla naziv="DomainObject.Predmet.ProtuStrankaListFormatedOIB_1">
      <item>8 BILLION MARKET j.d.o.o., OIB 00948912048</item>
    </derivirana_varijabla>
  </DomainObject.Predmet.ProtuStrankaListFormatedOIB>
  <DomainObject.Predmet.ProtuStrankaListFormatedWithAdress>
    <izvorni_sadrzaj>
      <item>8 BILLION MARKET j.d.o.o., Pehlin 74, 51000 Rijeka</item>
    </izvorni_sadrzaj>
    <derivirana_varijabla naziv="DomainObject.Predmet.ProtuStrankaListFormatedWithAdress_1">
      <item>8 BILLION MARKET j.d.o.o., Pehlin 74, 51000 Rijeka</item>
    </derivirana_varijabla>
  </DomainObject.Predmet.ProtuStrankaListFormatedWithAdress>
  <DomainObject.Predmet.ProtuStrankaListFormatedWithAdressOIB>
    <izvorni_sadrzaj>
      <item>8 BILLION MARKET j.d.o.o., OIB 00948912048, Pehlin 74, 51000 Rijeka</item>
    </izvorni_sadrzaj>
    <derivirana_varijabla naziv="DomainObject.Predmet.ProtuStrankaListFormatedWithAdressOIB_1">
      <item>8 BILLION MARKET j.d.o.o., OIB 00948912048, Pehlin 74, 51000 Rijeka</item>
    </derivirana_varijabla>
  </DomainObject.Predmet.ProtuStrankaListFormatedWithAdressOIB>
  <DomainObject.Predmet.ProtuStrankaListNazivFormated>
    <izvorni_sadrzaj>
      <item>8 BILLION MARKET j.d.o.o.</item>
    </izvorni_sadrzaj>
    <derivirana_varijabla naziv="DomainObject.Predmet.ProtuStrankaListNazivFormated_1">
      <item>8 BILLION MARKET j.d.o.o.</item>
    </derivirana_varijabla>
  </DomainObject.Predmet.ProtuStrankaListNazivFormated>
  <DomainObject.Predmet.ProtuStrankaListNazivFormatedOIB>
    <izvorni_sadrzaj>
      <item>8 BILLION MARKET j.d.o.o., OIB 00948912048</item>
    </izvorni_sadrzaj>
    <derivirana_varijabla naziv="DomainObject.Predmet.ProtuStrankaListNazivFormatedOIB_1">
      <item>8 BILLION MARKET j.d.o.o., OIB 00948912048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kolovoza 2019.</izvorni_sadrzaj>
    <derivirana_varijabla naziv="DomainObject.Datum_1">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8 BILLION MARKET j.d.o.o.</izvorni_sadrzaj>
    <derivirana_varijabla naziv="DomainObject.Predmet.ProtustrankaIDrugi_1">8 BILLION MARKET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8 BILLION MARKET j.d.o.o., OIB 00948912048, Pehlin 74, 51000 Rijeka</izvorni_sadrzaj>
    <derivirana_varijabla naziv="DomainObject.Predmet.ProtustrankaIDrugiAdressOIB_1">8 BILLION MARKET j.d.o.o., OIB 00948912048, Pehlin 74,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8 BILLION MARKET j.d.o.o.</item>
    </izvorni_sadrzaj>
    <derivirana_varijabla naziv="DomainObject.Predmet.SudioniciListNaziv_1">
      <item>FINA  Rijeka</item>
      <item>8 BILLION MARKET j.d.o.o.</item>
    </derivirana_varijabla>
  </DomainObject.Predmet.SudioniciListNaziv>
  <DomainObject.Predmet.SudioniciListAdressOIB>
    <izvorni_sadrzaj>
      <item>FINA  Rijeka, OIB 85821130368, Frana Kurelca 8,51000 Rijeka</item>
      <item>8 BILLION MARKET j.d.o.o., OIB 00948912048, Pehlin 74,51000 Rijeka</item>
    </izvorni_sadrzaj>
    <derivirana_varijabla naziv="DomainObject.Predmet.SudioniciListAdressOIB_1">
      <item>FINA  Rijeka, OIB 85821130368, Frana Kurelca 8,51000 Rijeka</item>
      <item>8 BILLION MARKET j.d.o.o., OIB 00948912048, Pehlin 74,51000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00948912048</item>
    </izvorni_sadrzaj>
    <derivirana_varijabla naziv="DomainObject.Predmet.SudioniciListNazivOIB_1">
      <item>, OIB 85821130368</item>
      <item>, OIB 00948912048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254</properties:Words>
  <properties:Characters>1414</properties:Characters>
  <properties:Lines>34</properties:Lines>
  <properties:Paragraphs>13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2019-08-06T08:52:00Z</dcterms:created>
  <dc:creator>Barbara Slavujević</dc:creator>
  <cp:lastModifiedBy>Barbara Slavujević</cp:lastModifiedBy>
  <cp:lastPrinted>2019-06-03T06:48:00Z</cp:lastPrinted>
  <dcterms:modified xmlns:xsi="http://www.w3.org/2001/XMLSchema-instance" xsi:type="dcterms:W3CDTF">2019-08-06T08:55:00Z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(331 19 OGLAS novo.docx)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