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8459" w14:paraId="7058459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9E2467" w:rsidR="009E2467" w:rsidRPr="00FC1537">
      <w:pPr>
        <w:jc w:val="right"/>
      </w:pPr>
      <w:r>
        <w:t>Poslovni broj: 3</w:t>
      </w:r>
      <w:r w:rsidRPr="00FC1537">
        <w:t xml:space="preserve"> St</w:t>
      </w:r>
      <w:r>
        <w:t>-255/2016-6</w:t>
      </w: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9E2467" w:rsidR="009E2467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9E2467" w:rsidR="009E2467">
      <w:pPr>
        <w:ind w:firstLine="708"/>
      </w:pPr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Športsko društvo miješanih borilačkih vještina "Ultimate Scorpion team" sa sjedištem u Zadru, Splitska 1A, OIB: 83705564798,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>
        <w:t>22. veljače 2016</w:t>
      </w:r>
      <w:r w:rsidRPr="00FC1537">
        <w:t>.</w:t>
      </w:r>
      <w:r>
        <w:t xml:space="preserve">, </w:t>
      </w:r>
      <w:r w:rsidR="008337B7">
        <w:t>25</w:t>
      </w:r>
      <w:r>
        <w:t xml:space="preserve">. ožujka 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Športsko društvo miješanih borilačkih vještina "Ultimate Scorpion team" sa sjedištem u Zadru, Splitska 1A, OIB: 83705564798  na temelju neizvršenih osnova za plaćanje iznosi 2.349,33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Zvonimir Brala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 xml:space="preserve">U Zadru </w:t>
      </w:r>
      <w:r w:rsidR="008337B7">
        <w:t>25</w:t>
      </w:r>
      <w:r>
        <w:t>. ožujka 2016.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right"/>
      </w:pPr>
      <w:r>
        <w:t>Sutkinja</w:t>
      </w:r>
    </w:p>
    <w:p w:rsidRDefault="009E2467" w:rsidP="009E2467" w:rsidR="009E2467" w:rsidRPr="00F41C5D">
      <w:pPr>
        <w:jc w:val="right"/>
      </w:pPr>
      <w:r>
        <w:t>Tina Grgas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  <w:r>
        <w:tab/>
      </w:r>
    </w:p>
    <w:p w:rsidRDefault="009E2467" w:rsidP="009E2467" w:rsidR="009E2467">
      <w:pPr>
        <w:ind w:firstLine="708"/>
        <w:jc w:val="both"/>
      </w:pPr>
      <w:r w:rsidRPr="00FC1537">
        <w:t>DNA: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281120" w:rsidR="00A32F79">
      <w:headerReference w:type="default" r:id="rId8"/>
      <w:footerReference w:type="defaul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7B7" w:rsidR="00644C42">
      <w:r>
        <w:separator/>
      </w:r>
    </w:p>
  </w:endnote>
  <w:endnote w:id="0" w:type="continuationSeparator">
    <w:p w:rsidRDefault="008337B7" w:rsidR="00644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6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1EDF">
      <w:rPr>
        <w:noProof/>
      </w:rPr>
      <w:t>2</w:t>
    </w:r>
    <w:r>
      <w:fldChar w:fldCharType="end"/>
    </w:r>
  </w:p>
  <w:p w:rsidRDefault="00B21EDF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7B7" w:rsidR="00644C42">
      <w:r>
        <w:separator/>
      </w:r>
    </w:p>
  </w:footnote>
  <w:footnote w:id="0" w:type="continuationSeparator">
    <w:p w:rsidRDefault="008337B7" w:rsidR="00644C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67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1ED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3</w:t>
    </w:r>
    <w:r w:rsidRPr="00FC1537">
      <w:t xml:space="preserve"> St</w:t>
    </w:r>
    <w:r>
      <w:t>-255/2016-6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644C42"/>
    <w:rsid w:val="008337B7"/>
    <w:rsid w:val="009E2467"/>
    <w:rsid w:val="00A32F79"/>
    <w:rsid w:val="00B2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E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E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E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E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E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E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E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E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St-255/2016</izvorni_sadrzaj>
    <derivirana_varijabla naziv="DomainObject.Predmet.OznakaBroj_1">St-255/2016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 miješanih borilačkih vještina "Ultimate Scorpion team"</izvorni_sadrzaj>
    <derivirana_varijabla naziv="DomainObject.Predmet.ProtustrankaFormated_1">  Športsko društvo  miješanih borilačkih vještina "Ultimate Scorpion team"</derivirana_varijabla>
  </DomainObject.Predmet.ProtustrankaFormated>
  <DomainObject.Predmet.ProtustrankaFormatedOIB>
    <izvorni_sadrzaj>  Športsko društvo  miješanih borilačkih vještina "Ultimate Scorpion team", OIB 83705564798</izvorni_sadrzaj>
    <derivirana_varijabla naziv="DomainObject.Predmet.ProtustrankaFormatedOIB_1">  Športsko društvo  miješanih borilačkih vještina "Ultimate Scorpion team", OIB 83705564798</derivirana_varijabla>
  </DomainObject.Predmet.ProtustrankaFormatedOIB>
  <DomainObject.Predmet.ProtustrankaFormatedWithAdress>
    <izvorni_sadrzaj> Športsko društvo  miješanih borilačkih vještina "Ultimate Scorpion team", Splitska 1A, 23000 Zadar</izvorni_sadrzaj>
    <derivirana_varijabla naziv="DomainObject.Predmet.ProtustrankaFormatedWithAdress_1"> Športsko društvo  miješanih borilačkih vještina "Ultimate Scorpion team", Splitska 1A, 23000 Zadar</derivirana_varijabla>
  </DomainObject.Predmet.ProtustrankaFormatedWithAdress>
  <DomainObject.Predmet.ProtustrankaFormatedWithAdressOIB>
    <izvorni_sadrzaj> Športsko društvo  miješanih borilačkih vještina "Ultimate Scorpion team", OIB 83705564798, Splitska 1A, 23000 Zadar</izvorni_sadrzaj>
    <derivirana_varijabla naziv="DomainObject.Predmet.ProtustrankaFormatedWithAdressOIB_1"> Športsko društvo  miješanih borilačkih vještina "Ultimate Scorpion team", OIB 83705564798, Splitska 1A, 23000 Zadar</derivirana_varijabla>
  </DomainObject.Predmet.ProtustrankaFormatedWithAdressOIB>
  <DomainObject.Predmet.ProtustrankaWithAdress>
    <izvorni_sadrzaj>Športsko društvo  miješanih borilačkih vještina "Ultimate Scorpion team" Splitska 1A, 23000 Zadar</izvorni_sadrzaj>
    <derivirana_varijabla naziv="DomainObject.Predmet.ProtustrankaWithAdress_1">Športsko društvo  miješanih borilačkih vještina "Ultimate Scorpion team" Splitska 1A, 23000 Zadar</derivirana_varijabla>
  </DomainObject.Predmet.ProtustrankaWithAdress>
  <DomainObject.Predmet.ProtustrankaWithAdressOIB>
    <izvorni_sadrzaj>Športsko društvo  miješanih borilačkih vještina "Ultimate Scorpion team", OIB 83705564798, Splitska 1A, 23000 Zadar</izvorni_sadrzaj>
    <derivirana_varijabla naziv="DomainObject.Predmet.ProtustrankaWithAdressOIB_1">Športsko društvo  miješanih borilačkih vještina "Ultimate Scorpion team", OIB 83705564798, Splitska 1A, 23000 Zadar</derivirana_varijabla>
  </DomainObject.Predmet.ProtustrankaWithAdressOIB>
  <DomainObject.Predmet.ProtustrankaNazivFormated>
    <izvorni_sadrzaj>Športsko društvo  miješanih borilačkih vještina "Ultimate Scorpion team"</izvorni_sadrzaj>
    <derivirana_varijabla naziv="DomainObject.Predmet.ProtustrankaNazivFormated_1">Športsko društvo  miješanih borilačkih vještina "Ultimate Scorpion team"</derivirana_varijabla>
  </DomainObject.Predmet.ProtustrankaNazivFormated>
  <DomainObject.Predmet.ProtustrankaNazivFormatedOIB>
    <izvorni_sadrzaj>Športsko društvo  miješanih borilačkih vještina "Ultimate Scorpion team", OIB 83705564798</izvorni_sadrzaj>
    <derivirana_varijabla naziv="DomainObject.Predmet.ProtustrankaNazivFormatedOIB_1">Športsko društvo  miješanih borilačkih vještina "Ultimate Scorpion team", OIB 83705564798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2349.33</izvorni_sadrzaj>
    <derivirana_varijabla naziv="DomainObject.Predmet.TrenutnaVrijednost_1">2349.33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Športsko društvo  miješanih borilačkih vještina "Ultimate Scorpion team"</item>
    </izvorni_sadrzaj>
    <derivirana_varijabla naziv="DomainObject.Predmet.ProtuStrankaListFormated_1">
      <item>Športsko društvo  miješanih borilačkih vještina "Ultimate Scorpion team"</item>
    </derivirana_varijabla>
  </DomainObject.Predmet.ProtuStrankaListFormated>
  <DomainObject.Predmet.ProtuStrankaListFormatedOIB>
    <izvorni_sadrzaj>
      <item>Športsko društvo  miješanih borilačkih vještina "Ultimate Scorpion team", OIB 83705564798</item>
    </izvorni_sadrzaj>
    <derivirana_varijabla naziv="DomainObject.Predmet.ProtuStrankaListFormatedOIB_1">
      <item>Športsko društvo  miješanih borilačkih vještina "Ultimate Scorpion team", OIB 83705564798</item>
    </derivirana_varijabla>
  </DomainObject.Predmet.ProtuStrankaListFormatedOIB>
  <DomainObject.Predmet.ProtuStrankaListFormatedWithAdress>
    <izvorni_sadrzaj>
      <item>Športsko društvo  miješanih borilačkih vještina "Ultimate Scorpion team", Splitska 1A, 23000 Zadar</item>
    </izvorni_sadrzaj>
    <derivirana_varijabla naziv="DomainObject.Predmet.ProtuStrankaListFormatedWithAdress_1">
      <item>Športsko društvo  miješanih borilačkih vještina "Ultimate Scorpion team", Splitska 1A, 23000 Zadar</item>
    </derivirana_varijabla>
  </DomainObject.Predmet.ProtuStrankaListFormatedWithAdress>
  <DomainObject.Predmet.ProtuStrankaListFormatedWithAdressOIB>
    <izvorni_sadrzaj>
      <item>Športsko društvo  miješanih borilačkih vještina "Ultimate Scorpion team", OIB 83705564798, Splitska 1A, 23000 Zadar</item>
    </izvorni_sadrzaj>
    <derivirana_varijabla naziv="DomainObject.Predmet.ProtuStrankaListFormatedWithAdressOIB_1">
      <item>Športsko društvo  miješanih borilačkih vještina "Ultimate Scorpion team", OIB 83705564798, Splitska 1A, 23000 Zadar</item>
    </derivirana_varijabla>
  </DomainObject.Predmet.ProtuStrankaListFormatedWithAdressOIB>
  <DomainObject.Predmet.ProtuStrankaListNazivFormated>
    <izvorni_sadrzaj>
      <item>Športsko društvo  miješanih borilačkih vještina "Ultimate Scorpion team"</item>
    </izvorni_sadrzaj>
    <derivirana_varijabla naziv="DomainObject.Predmet.ProtuStrankaListNazivFormated_1">
      <item>Športsko društvo  miješanih borilačkih vještina "Ultimate Scorpion team"</item>
    </derivirana_varijabla>
  </DomainObject.Predmet.ProtuStrankaListNazivFormated>
  <DomainObject.Predmet.ProtuStrankaListNazivFormatedOIB>
    <izvorni_sadrzaj>
      <item>Športsko društvo  miješanih borilačkih vještina "Ultimate Scorpion team", OIB 83705564798</item>
    </izvorni_sadrzaj>
    <derivirana_varijabla naziv="DomainObject.Predmet.ProtuStrankaListNazivFormatedOIB_1">
      <item>Športsko društvo  miješanih borilačkih vještina "Ultimate Scorpion team", OIB 83705564798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Športsko društvo  miješanih borilačkih vještina "Ultimate Scorpion team"</izvorni_sadrzaj>
    <derivirana_varijabla naziv="DomainObject.Predmet.ProtustrankaIDrugi_1">Športsko društvo  miješanih borilačkih vještina "Ultimate Scorpion team"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Športsko društvo  miješanih borilačkih vještina "Ultimate Scorpion team", OIB 83705564798, Splitska 1A, 23000 Zadar</izvorni_sadrzaj>
    <derivirana_varijabla naziv="DomainObject.Predmet.ProtustrankaIDrugiAdressOIB_1">Športsko društvo  miješanih borilačkih vještina "Ultimate Scorpion team", OIB 83705564798, Splitska 1A,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Športsko društvo  miješanih borilačkih vještina "Ultimate Scorpion team"</item>
    </izvorni_sadrzaj>
    <derivirana_varijabla naziv="DomainObject.Predmet.SudioniciListNaziv_1">
      <item>FINA</item>
      <item>Športsko društvo  miješanih borilačkih vještina "Ultimate Scorpion team"</item>
    </derivirana_varijabla>
  </DomainObject.Predmet.SudioniciListNaziv>
  <DomainObject.Predmet.SudioniciListAdressOIB>
    <izvorni_sadrzaj>
      <item>FINA, OIB 85821130368</item>
      <item>Športsko društvo  miješanih borilačkih vještina "Ultimate Scorpion team", OIB 83705564798, Splitska 1A,23000 Zadar</item>
    </izvorni_sadrzaj>
    <derivirana_varijabla naziv="DomainObject.Predmet.SudioniciListAdressOIB_1">
      <item>FINA, OIB 85821130368</item>
      <item>Športsko društvo  miješanih borilačkih vještina "Ultimate Scorpion team", OIB 83705564798, Splitska 1A,23000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83705564798</item>
    </izvorni_sadrzaj>
    <derivirana_varijabla naziv="DomainObject.Predmet.SudioniciListNazivOIB_1">
      <item>, OIB 85821130368</item>
      <item>, OIB 83705564798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2048</properties:Characters>
  <properties:Lines>67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2016-03-25T07:53:00Z</dcterms:created>
  <dc:creator>Tina Grgas</dc:creator>
  <cp:lastModifiedBy>Josipa Dorkin</cp:lastModifiedBy>
  <cp:lastPrinted>2016-03-25T07:51:00Z</cp:lastPrinted>
  <dcterms:modified xmlns:xsi="http://www.w3.org/2001/XMLSchema-instance" xsi:type="dcterms:W3CDTF">2016-03-25T07:53:00Z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