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2b6d" w14:paraId="cf62b6d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C931B8" w:rsidRPr="00C931B8">
        <w:t>URTICA j.d.o.o. BRTONIGLA</w:t>
      </w:r>
      <w:r w:rsidR="00C17F0C">
        <w:t xml:space="preserve">, </w:t>
      </w:r>
      <w:r w:rsidR="00DF3343">
        <w:t>Fiorini 38</w:t>
      </w:r>
      <w:r w:rsidR="00C17F0C">
        <w:t xml:space="preserve">, OIB: </w:t>
      </w:r>
      <w:r w:rsidR="00DF3343" w:rsidRPr="00DF3343">
        <w:t>22028210960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DF3343" w:rsidRPr="00C931B8">
        <w:t>URTICA j.d.o.o. BRTONIGLA</w:t>
      </w:r>
      <w:r w:rsidR="00DF3343">
        <w:t xml:space="preserve">, Fiorini 38, OIB: </w:t>
      </w:r>
      <w:r w:rsidR="00DF3343" w:rsidRPr="00DF3343">
        <w:t>22028210960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DF3343">
        <w:rPr>
          <w:b/>
          <w:lang w:val="pl-PL"/>
        </w:rPr>
        <w:t>13</w:t>
      </w:r>
      <w:r w:rsidR="00B17BB5" w:rsidRPr="0077472A">
        <w:rPr>
          <w:b/>
          <w:lang w:val="pl-PL"/>
        </w:rPr>
        <w:t xml:space="preserve">. </w:t>
      </w:r>
      <w:r w:rsidR="008E1C38">
        <w:rPr>
          <w:b/>
          <w:lang w:val="pl-PL"/>
        </w:rPr>
        <w:t>LIPANJ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DF3343">
        <w:rPr>
          <w:b/>
          <w:lang w:val="pl-PL"/>
        </w:rPr>
        <w:t>13</w:t>
      </w:r>
      <w:r w:rsidR="00E73356">
        <w:rPr>
          <w:b/>
          <w:lang w:val="pl-PL"/>
        </w:rPr>
        <w:t>:00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DF3343" w:rsidRPr="00C931B8">
        <w:t>URTICA j.d.o.o. BRTONIGLA</w:t>
      </w:r>
      <w:r w:rsidR="00DF3343">
        <w:t xml:space="preserve">, Fiorini 38, OIB: </w:t>
      </w:r>
      <w:r w:rsidR="00DF3343" w:rsidRPr="00DF3343">
        <w:t>22028210960</w:t>
      </w:r>
      <w:r w:rsidR="00C17F0C">
        <w:t>,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EC5AB5">
        <w:rPr>
          <w:lang w:val="sv-SE"/>
        </w:rPr>
        <w:t xml:space="preserve">Robi Križan, Fiorini, Fiorini 38.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EC5AB5">
        <w:rPr>
          <w:lang w:val="sv-SE"/>
        </w:rPr>
        <w:t>Robi Križan, Fiorini, Fiorini 38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EC5AB5">
        <w:rPr>
          <w:lang w:val="sv-SE"/>
        </w:rPr>
        <w:t>Robiju Križanu, Fiorini, Fiorini 38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lastRenderedPageBreak/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A86FF9">
        <w:rPr>
          <w:lang w:val="sv-SE"/>
        </w:rPr>
        <w:t xml:space="preserve">, </w:t>
      </w:r>
      <w:r w:rsidR="00E73356">
        <w:rPr>
          <w:lang w:val="sv-SE"/>
        </w:rPr>
        <w:t xml:space="preserve">SS </w:t>
      </w:r>
      <w:r w:rsidR="00081DBF">
        <w:rPr>
          <w:lang w:val="sv-SE"/>
        </w:rPr>
        <w:t>Buje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8E1C38">
        <w:t>2</w:t>
      </w:r>
      <w:r w:rsidR="00DF3343">
        <w:t>9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50060B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3D112F">
      <w:pPr>
        <w:ind w:firstLine="708"/>
        <w:jc w:val="both"/>
      </w:pPr>
      <w:r w:rsidRPr="0077472A">
        <w:t xml:space="preserve">- dužnik </w:t>
      </w:r>
      <w:r w:rsidR="00DF3343" w:rsidRPr="00C931B8">
        <w:t>URTICA j.d.o.o. BRTONIGLA</w:t>
      </w:r>
      <w:r w:rsidR="00DF3343">
        <w:t xml:space="preserve">, Fiorini 38, OIB: </w:t>
      </w:r>
      <w:r w:rsidR="00DF3343" w:rsidRPr="00DF3343">
        <w:t>22028210960</w:t>
      </w:r>
      <w:r w:rsidR="00A349B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EC5AB5">
        <w:rPr>
          <w:lang w:val="sv-SE"/>
        </w:rPr>
        <w:t>Robi Križan, Fiorini, Fiorini 38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E73356">
        <w:rPr>
          <w:lang w:val="sv-SE"/>
        </w:rPr>
        <w:t xml:space="preserve">SS </w:t>
      </w:r>
      <w:r w:rsidR="00081DBF">
        <w:rPr>
          <w:lang w:val="sv-SE"/>
        </w:rPr>
        <w:t>Buje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142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C931B8">
          <w:t>Posl. broj: 4 St-687/2016-3</w:t>
        </w:r>
      </w:sdtContent>
    </w:sdt>
  </w:p>
  <w:p w:rsidRDefault="007A714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C931B8">
      <w:t>687/2016-3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4322F"/>
    <w:rsid w:val="0024798E"/>
    <w:rsid w:val="00252668"/>
    <w:rsid w:val="002534BF"/>
    <w:rsid w:val="00262377"/>
    <w:rsid w:val="00264035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33A6A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977C6"/>
    <w:rsid w:val="004B0907"/>
    <w:rsid w:val="004B6919"/>
    <w:rsid w:val="004F327B"/>
    <w:rsid w:val="0050060B"/>
    <w:rsid w:val="0051365F"/>
    <w:rsid w:val="00513D67"/>
    <w:rsid w:val="005441A1"/>
    <w:rsid w:val="005521FC"/>
    <w:rsid w:val="00554328"/>
    <w:rsid w:val="00560E38"/>
    <w:rsid w:val="00560FBF"/>
    <w:rsid w:val="00580787"/>
    <w:rsid w:val="0059655A"/>
    <w:rsid w:val="005A0AE7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706ED"/>
    <w:rsid w:val="00672A0C"/>
    <w:rsid w:val="006841D7"/>
    <w:rsid w:val="00694363"/>
    <w:rsid w:val="006A66C3"/>
    <w:rsid w:val="006A71CF"/>
    <w:rsid w:val="006B3C3E"/>
    <w:rsid w:val="00733E50"/>
    <w:rsid w:val="0077472A"/>
    <w:rsid w:val="0079454F"/>
    <w:rsid w:val="007A1B7A"/>
    <w:rsid w:val="007A7142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349BA"/>
    <w:rsid w:val="00A560B4"/>
    <w:rsid w:val="00A86FF9"/>
    <w:rsid w:val="00AA0ED3"/>
    <w:rsid w:val="00AB182F"/>
    <w:rsid w:val="00AD57E9"/>
    <w:rsid w:val="00AF4620"/>
    <w:rsid w:val="00B000DF"/>
    <w:rsid w:val="00B17BB5"/>
    <w:rsid w:val="00B17EED"/>
    <w:rsid w:val="00B31C9F"/>
    <w:rsid w:val="00B50C26"/>
    <w:rsid w:val="00B668D9"/>
    <w:rsid w:val="00B67FE1"/>
    <w:rsid w:val="00B726BF"/>
    <w:rsid w:val="00B853E6"/>
    <w:rsid w:val="00B953BA"/>
    <w:rsid w:val="00BD192E"/>
    <w:rsid w:val="00BE2CDA"/>
    <w:rsid w:val="00BE6E6A"/>
    <w:rsid w:val="00C157BB"/>
    <w:rsid w:val="00C17F0C"/>
    <w:rsid w:val="00C20061"/>
    <w:rsid w:val="00C30379"/>
    <w:rsid w:val="00C32C1A"/>
    <w:rsid w:val="00C35228"/>
    <w:rsid w:val="00C40F0B"/>
    <w:rsid w:val="00C8148C"/>
    <w:rsid w:val="00C86174"/>
    <w:rsid w:val="00C931B8"/>
    <w:rsid w:val="00CA0CBB"/>
    <w:rsid w:val="00CD64A0"/>
    <w:rsid w:val="00D023FB"/>
    <w:rsid w:val="00D14604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369F6"/>
    <w:rsid w:val="00E372E4"/>
    <w:rsid w:val="00E40DC9"/>
    <w:rsid w:val="00E57F5E"/>
    <w:rsid w:val="00E73356"/>
    <w:rsid w:val="00E815A9"/>
    <w:rsid w:val="00E86C6C"/>
    <w:rsid w:val="00E878B0"/>
    <w:rsid w:val="00EC5AB5"/>
    <w:rsid w:val="00EF766E"/>
    <w:rsid w:val="00F26397"/>
    <w:rsid w:val="00F31225"/>
    <w:rsid w:val="00F32923"/>
    <w:rsid w:val="00F32B1B"/>
    <w:rsid w:val="00F46859"/>
    <w:rsid w:val="00F531AB"/>
    <w:rsid w:val="00F560F8"/>
    <w:rsid w:val="00F84493"/>
    <w:rsid w:val="00FA4F6C"/>
    <w:rsid w:val="00FB0B18"/>
    <w:rsid w:val="00FB3B04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1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1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1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1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1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1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1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1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URTICA j.d.o.o. BRTONIGLA zastupanog po punomoćniku Robi Križan</izvorni_sadrzaj>
    <derivirana_varijabla naziv="DomainObject.Predmet.ProtustrankaFormated_1">  URTICA j.d.o.o. BRTONIGLA zastupanog po punomoćniku Robi Križan</derivirana_varijabla>
  </DomainObject.Predmet.ProtustrankaFormated>
  <DomainObject.Predmet.ProtustrankaFormatedOIB>
    <izvorni_sadrzaj>  URTICA j.d.o.o. BRTONIGLA, OIB 22028210960 zastupanog po punomoćniku Robi Križan</izvorni_sadrzaj>
    <derivirana_varijabla naziv="DomainObject.Predmet.ProtustrankaFormatedOIB_1">  URTICA j.d.o.o. BRTONIGLA, OIB 22028210960 zastupanog po punomoćniku Robi Križan</derivirana_varijabla>
  </DomainObject.Predmet.ProtustrankaFormatedOIB>
  <DomainObject.Predmet.ProtustrankaFormatedWithAdress>
    <izvorni_sadrzaj> URTICA j.d.o.o. BRTONIGLA, Fiorini 38, 52474 Brtonigla zastupanog po punomoćniku Robi Križan</izvorni_sadrzaj>
    <derivirana_varijabla naziv="DomainObject.Predmet.ProtustrankaFormatedWithAdress_1"> URTICA j.d.o.o. BRTONIGLA, Fiorini 38, 52474 Brtonigla zastupanog po punomoćniku Robi Križan</derivirana_varijabla>
  </DomainObject.Predmet.ProtustrankaFormatedWithAdress>
  <DomainObject.Predmet.ProtustrankaFormatedWithAdressOIB>
    <izvorni_sadrzaj> URTICA j.d.o.o. BRTONIGLA, OIB 22028210960, Fiorini 38, 52474 Brtonigla zastupanog po punomoćniku Robi Križan</izvorni_sadrzaj>
    <derivirana_varijabla naziv="DomainObject.Predmet.ProtustrankaFormatedWithAdressOIB_1"> URTICA j.d.o.o. BRTONIGLA, OIB 22028210960, Fiorini 38, 52474 Brtonigla zastupanog po punomoćniku Robi Križan</derivirana_varijabla>
  </DomainObject.Predmet.ProtustrankaFormatedWithAdressOIB>
  <DomainObject.Predmet.ProtustrankaWithAdress>
    <izvorni_sadrzaj>URTICA j.d.o.o. BRTONIGLA Fiorini 38, 52474 Brtonigla</izvorni_sadrzaj>
    <derivirana_varijabla naziv="DomainObject.Predmet.ProtustrankaWithAdress_1">URTICA j.d.o.o. BRTONIGLA Fiorini 38, 52474 Brtonigla</derivirana_varijabla>
  </DomainObject.Predmet.ProtustrankaWithAdress>
  <DomainObject.Predmet.ProtustrankaWithAdressOIB>
    <izvorni_sadrzaj>URTICA j.d.o.o. BRTONIGLA, OIB 22028210960, Fiorini 38, 52474 Brtonigla</izvorni_sadrzaj>
    <derivirana_varijabla naziv="DomainObject.Predmet.ProtustrankaWithAdressOIB_1">URTICA j.d.o.o. BRTONIGLA, OIB 22028210960, Fiorini 38, 52474 Brtonigla</derivirana_varijabla>
  </DomainObject.Predmet.ProtustrankaWithAdressOIB>
  <DomainObject.Predmet.ProtustrankaNazivFormated>
    <izvorni_sadrzaj>URTICA j.d.o.o. BRTONIGLA</izvorni_sadrzaj>
    <derivirana_varijabla naziv="DomainObject.Predmet.ProtustrankaNazivFormated_1">URTICA j.d.o.o. BRTONIGLA</derivirana_varijabla>
  </DomainObject.Predmet.ProtustrankaNazivFormated>
  <DomainObject.Predmet.ProtustrankaNazivFormatedOIB>
    <izvorni_sadrzaj>URTICA j.d.o.o. BRTONIGLA, OIB 22028210960</izvorni_sadrzaj>
    <derivirana_varijabla naziv="DomainObject.Predmet.ProtustrankaNazivFormatedOIB_1">URTICA j.d.o.o. BRTONIGLA, OIB 22028210960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18069.71</izvorni_sadrzaj>
    <derivirana_varijabla naziv="DomainObject.Predmet.TrenutnaVrijednost_1">18069.71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URTICA j.d.o.o. BRTONIGLA zastupanog po punomoćniku Robi Križan</item>
    </izvorni_sadrzaj>
    <derivirana_varijabla naziv="DomainObject.Predmet.ProtuStrankaListFormated_1">
      <item>URTICA j.d.o.o. BRTONIGLA zastupanog po punomoćniku Robi Križan</item>
    </derivirana_varijabla>
  </DomainObject.Predmet.ProtuStrankaListFormated>
  <DomainObject.Predmet.ProtuStrankaListFormatedOIB>
    <izvorni_sadrzaj>
      <item>URTICA j.d.o.o. BRTONIGLA, OIB 22028210960 zastupanog po punomoćniku Robi Križan</item>
    </izvorni_sadrzaj>
    <derivirana_varijabla naziv="DomainObject.Predmet.ProtuStrankaListFormatedOIB_1">
      <item>URTICA j.d.o.o. BRTONIGLA, OIB 22028210960 zastupanog po punomoćniku Robi Križan</item>
    </derivirana_varijabla>
  </DomainObject.Predmet.ProtuStrankaListFormatedOIB>
  <DomainObject.Predmet.ProtuStrankaListFormatedWithAdress>
    <izvorni_sadrzaj>
      <item>URTICA j.d.o.o. BRTONIGLA, Fiorini 38, 52474 Brtonigla zastupanog po punomoćniku Robi Križan</item>
    </izvorni_sadrzaj>
    <derivirana_varijabla naziv="DomainObject.Predmet.ProtuStrankaListFormatedWithAdress_1">
      <item>URTICA j.d.o.o. BRTONIGLA, Fiorini 38, 52474 Brtonigla zastupanog po punomoćniku Robi Križan</item>
    </derivirana_varijabla>
  </DomainObject.Predmet.ProtuStrankaListFormatedWithAdress>
  <DomainObject.Predmet.ProtuStrankaListFormatedWithAdressOIB>
    <izvorni_sadrzaj>
      <item>URTICA j.d.o.o. BRTONIGLA, OIB 22028210960, Fiorini 38, 52474 Brtonigla zastupanog po punomoćniku Robi Križan</item>
    </izvorni_sadrzaj>
    <derivirana_varijabla naziv="DomainObject.Predmet.ProtuStrankaListFormatedWithAdressOIB_1">
      <item>URTICA j.d.o.o. BRTONIGLA, OIB 22028210960, Fiorini 38, 52474 Brtonigla zastupanog po punomoćniku Robi Križan</item>
    </derivirana_varijabla>
  </DomainObject.Predmet.ProtuStrankaListFormatedWithAdressOIB>
  <DomainObject.Predmet.ProtuStrankaListNazivFormated>
    <izvorni_sadrzaj>
      <item>URTICA j.d.o.o. BRTONIGLA</item>
    </izvorni_sadrzaj>
    <derivirana_varijabla naziv="DomainObject.Predmet.ProtuStrankaListNazivFormated_1">
      <item>URTICA j.d.o.o. BRTONIGLA</item>
    </derivirana_varijabla>
  </DomainObject.Predmet.ProtuStrankaListNazivFormated>
  <DomainObject.Predmet.ProtuStrankaListNazivFormatedOIB>
    <izvorni_sadrzaj>
      <item>URTICA j.d.o.o. BRTONIGLA, OIB 22028210960</item>
    </izvorni_sadrzaj>
    <derivirana_varijabla naziv="DomainObject.Predmet.ProtuStrankaListNazivFormatedOIB_1">
      <item>URTICA j.d.o.o. BRTONIGLA, OIB 22028210960</item>
    </derivirana_varijabla>
  </DomainObject.Predmet.ProtuStrankaListNazivFormatedOIB>
  <DomainObject.Predmet.OstaliListFormated>
    <izvorni_sadrzaj>
      <item>Robi Križan punomoćnik sudionika u postupku URTICA j.d.o.o. BRTONIGLA</item>
    </izvorni_sadrzaj>
    <derivirana_varijabla naziv="DomainObject.Predmet.OstaliListFormated_1">
      <item>Robi Križan punomoćnik sudionika u postupku URTICA j.d.o.o. BRTONIGLA</item>
    </derivirana_varijabla>
  </DomainObject.Predmet.OstaliListFormated>
  <DomainObject.Predmet.OstaliListFormatedOIB>
    <izvorni_sadrzaj>
      <item>Robi Križan, OIB 43267067341 punomoćnik sudionika u postupku URTICA j.d.o.o. BRTONIGLA</item>
    </izvorni_sadrzaj>
    <derivirana_varijabla naziv="DomainObject.Predmet.OstaliListFormatedOIB_1">
      <item>Robi Križan, OIB 43267067341 punomoćnik sudionika u postupku URTICA j.d.o.o. BRTONIGLA</item>
    </derivirana_varijabla>
  </DomainObject.Predmet.OstaliListFormatedOIB>
  <DomainObject.Predmet.OstaliListFormatedWithAdress>
    <izvorni_sadrzaj>
      <item>Robi Križan, Fiorini 38, 52474 Fiorini punomoćnik sudionika u postupku URTICA j.d.o.o. BRTONIGLA</item>
    </izvorni_sadrzaj>
    <derivirana_varijabla naziv="DomainObject.Predmet.OstaliListFormatedWithAdress_1">
      <item>Robi Križan, Fiorini 38, 52474 Fiorini punomoćnik sudionika u postupku URTICA j.d.o.o. BRTONIGLA</item>
    </derivirana_varijabla>
  </DomainObject.Predmet.OstaliListFormatedWithAdress>
  <DomainObject.Predmet.OstaliListFormatedWithAdressOIB>
    <izvorni_sadrzaj>
      <item>Robi Križan, OIB 43267067341, Fiorini 38, 52474 Fiorini punomoćnik sudionika u postupku URTICA j.d.o.o. BRTONIGLA</item>
    </izvorni_sadrzaj>
    <derivirana_varijabla naziv="DomainObject.Predmet.OstaliListFormatedWithAdressOIB_1">
      <item>Robi Križan, OIB 43267067341, Fiorini 38, 52474 Fiorini punomoćnik sudionika u postupku URTICA j.d.o.o. BRTONIGLA</item>
    </derivirana_varijabla>
  </DomainObject.Predmet.OstaliListFormatedWithAdressOIB>
  <DomainObject.Predmet.OstaliListNazivFormated>
    <izvorni_sadrzaj>
      <item>Robi Križan</item>
    </izvorni_sadrzaj>
    <derivirana_varijabla naziv="DomainObject.Predmet.OstaliListNazivFormated_1">
      <item>Robi Križan</item>
    </derivirana_varijabla>
  </DomainObject.Predmet.OstaliListNazivFormated>
  <DomainObject.Predmet.OstaliListNazivFormatedOIB>
    <izvorni_sadrzaj>
      <item>Robi Križan, OIB 43267067341</item>
    </izvorni_sadrzaj>
    <derivirana_varijabla naziv="DomainObject.Predmet.OstaliListNazivFormatedOIB_1">
      <item>Robi Križan, OIB 43267067341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URTICA j.d.o.o. BRTONIGLA</izvorni_sadrzaj>
    <derivirana_varijabla naziv="DomainObject.Predmet.ProtustrankaIDrugi_1">URTICA j.d.o.o.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URTICA j.d.o.o. BRTONIGLA, OIB 22028210960, Fiorini 38, 52474 Brtonigla</izvorni_sadrzaj>
    <derivirana_varijabla naziv="DomainObject.Predmet.ProtustrankaIDrugiAdressOIB_1">URTICA j.d.o.o. BRTONIGLA, OIB 22028210960, Fiorini 38,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URTICA j.d.o.o. BRTONIGLA</item>
      <item>Robi Križan</item>
    </izvorni_sadrzaj>
    <derivirana_varijabla naziv="DomainObject.Predmet.SudioniciListNaziv_1">
      <item>FINANCIJSKA AGENCIJA, RC RIJEKA, PODRUŽNICA PULA, PULA</item>
      <item>URTICA j.d.o.o. BRTONIGLA</item>
      <item>Robi Križan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URTICA j.d.o.o. BRTONIGLA, OIB 22028210960, Fiorini 38,52474 Brtonigla</item>
      <item>Robi Križan, OIB 43267067341, Fiorini 38,52474 Fiorini</item>
    </izvorni_sadrzaj>
    <derivirana_varijabla naziv="DomainObject.Predmet.SudioniciListAdressOIB_1">
      <item>FINANCIJSKA AGENCIJA, RC RIJEKA, PODRUŽNICA PULA, PULA, OIB 85821130368, Giardini 5,52100 Pula</item>
      <item>URTICA j.d.o.o. BRTONIGLA, OIB 22028210960, Fiorini 38,52474 Brtonigla</item>
      <item>Robi Križan, OIB 43267067341, Fiorini 38,52474 Fiorini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22028210960</item>
      <item>, OIB 43267067341</item>
    </izvorni_sadrzaj>
    <derivirana_varijabla naziv="DomainObject.Predmet.SudioniciListNazivOIB_1">
      <item>, OIB 85821130368</item>
      <item>, OIB 22028210960</item>
      <item>, OIB 43267067341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CF9167-4513-4D25-8A11-1A63461B9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3260</properties:Characters>
  <properties:Lines>86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2016-04-29T06:24:00Z</dcterms:created>
  <dc:creator>Jasmina Matika</dc:creator>
  <cp:lastModifiedBy>Sanja Prodan</cp:lastModifiedBy>
  <cp:lastPrinted>2016-04-29T06:29:00Z</cp:lastPrinted>
  <dcterms:modified xmlns:xsi="http://www.w3.org/2001/XMLSchema-instance" xsi:type="dcterms:W3CDTF">2016-04-29T06:29:00Z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