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af2a" w14:paraId="b42af2a" w:rsidRDefault="00A76D81" w:rsidP="00A76D81" w:rsidR="00A76D8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54BA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6D81" w:rsidP="00A76D81" w:rsidR="00A76D81" w:rsidRPr="00D21A2C"/>
    <w:p w:rsidRDefault="00A76D81" w:rsidP="00A76D81" w:rsidR="00A76D8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  <w:r w:rsidR="00AA67CE">
        <w:rPr>
          <w:b/>
        </w:rPr>
        <w:tab/>
      </w:r>
      <w:r w:rsidR="00AA67CE">
        <w:rPr>
          <w:b/>
        </w:rPr>
        <w:tab/>
      </w:r>
      <w:r w:rsidR="00AA67CE">
        <w:rPr>
          <w:b/>
        </w:rPr>
        <w:tab/>
      </w:r>
      <w:r w:rsidR="00AA67CE">
        <w:rPr>
          <w:b/>
        </w:rPr>
        <w:tab/>
      </w:r>
      <w:r w:rsidR="00AA67CE">
        <w:rPr>
          <w:b/>
        </w:rPr>
        <w:tab/>
      </w:r>
      <w:r w:rsidR="00AA67CE">
        <w:rPr>
          <w:b/>
        </w:rPr>
        <w:tab/>
      </w:r>
      <w:r w:rsidR="00AA67CE">
        <w:t>14 St-405/16-</w:t>
      </w:r>
      <w:r w:rsidR="00370BEE">
        <w:t>92</w:t>
      </w:r>
    </w:p>
    <w:p w:rsidRDefault="00A76D81" w:rsidP="00A76D81" w:rsidR="00A76D8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AA67CE" w:rsidR="00D92471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A72F7F" w:rsidP="00877B2C" w:rsidR="00A72F7F">
      <w:pPr>
        <w:rPr>
          <w:b/>
          <w:bCs/>
        </w:rPr>
      </w:pPr>
    </w:p>
    <w:p w:rsidRDefault="00332AF7" w:rsidP="003B448C" w:rsidR="003B448C">
      <w:pPr>
        <w:jc w:val="both"/>
      </w:pPr>
      <w:r>
        <w:tab/>
      </w:r>
      <w:r w:rsidR="003B448C" w:rsidRPr="00AA4314">
        <w:t xml:space="preserve">Trgovački sud u Osijeku, po sucu mr. sc. Tihomiru Kovačeviću, kao stečajnom sucu, u stečajnom postupku nad </w:t>
      </w:r>
      <w:r w:rsidR="00AF1B6C">
        <w:t xml:space="preserve">stečajnim </w:t>
      </w:r>
      <w:r w:rsidR="003B448C" w:rsidRPr="00AA4314">
        <w:t xml:space="preserve">dužnikom </w:t>
      </w:r>
      <w:r w:rsidR="00BF00E2" w:rsidRPr="00BF00E2">
        <w:t>MURSA d.o.o. za trgovinu i usluge u stečaju, Osijek, Sv. Roka 4, MBS 030092129, OIB 06305286743</w:t>
      </w:r>
      <w:r w:rsidR="00A76D81" w:rsidRPr="00A76D81">
        <w:t xml:space="preserve">, dana </w:t>
      </w:r>
      <w:r w:rsidR="00370BEE">
        <w:t>12</w:t>
      </w:r>
      <w:r w:rsidR="00A76D81" w:rsidRPr="00A76D81">
        <w:t xml:space="preserve">. </w:t>
      </w:r>
      <w:r w:rsidR="00370BEE">
        <w:t>listopad</w:t>
      </w:r>
      <w:r w:rsidR="00A76D81" w:rsidRPr="00A76D81">
        <w:t>a 201</w:t>
      </w:r>
      <w:r w:rsidR="00BF00E2">
        <w:t>7</w:t>
      </w:r>
      <w:r w:rsidR="00A76D81" w:rsidRPr="00A76D81">
        <w:t>.</w:t>
      </w:r>
    </w:p>
    <w:p w:rsidRDefault="002E1C18" w:rsidP="003B448C" w:rsidR="002E1C18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2E1C18" w:rsidP="00877B2C" w:rsidR="002E1C18">
      <w:pPr>
        <w:rPr>
          <w:b/>
          <w:bCs/>
        </w:rPr>
      </w:pPr>
    </w:p>
    <w:p w:rsidRDefault="008B2D00" w:rsidP="00BF00E2" w:rsidR="00D92471" w:rsidRPr="005166DF">
      <w:pPr>
        <w:pStyle w:val="Tijeloteksta"/>
        <w:ind w:left="1425"/>
      </w:pPr>
      <w:r>
        <w:rPr>
          <w:bCs/>
        </w:rPr>
        <w:t>Stečajni sudac</w:t>
      </w:r>
      <w:r w:rsidR="005166DF">
        <w:rPr>
          <w:bCs/>
        </w:rPr>
        <w:t xml:space="preserve"> saziva skupštin</w:t>
      </w:r>
      <w:r w:rsidR="0092220C">
        <w:rPr>
          <w:bCs/>
        </w:rPr>
        <w:t>u</w:t>
      </w:r>
      <w:r w:rsidR="005166DF">
        <w:rPr>
          <w:bCs/>
        </w:rPr>
        <w:t xml:space="preserve"> vjerovnika </w:t>
      </w:r>
      <w:r w:rsidR="00BB0791">
        <w:rPr>
          <w:bCs/>
        </w:rPr>
        <w:t xml:space="preserve">na prijedlog </w:t>
      </w:r>
      <w:r w:rsidR="006B00AF">
        <w:rPr>
          <w:bCs/>
        </w:rPr>
        <w:t xml:space="preserve">vjerovnika </w:t>
      </w:r>
      <w:r w:rsidR="00461E84">
        <w:rPr>
          <w:bCs/>
        </w:rPr>
        <w:t>Željka Širića,</w:t>
      </w:r>
      <w:r w:rsidR="0092220C">
        <w:t xml:space="preserve"> Osijek,</w:t>
      </w:r>
      <w:r w:rsidR="00461E84">
        <w:t xml:space="preserve"> Keršovanijeva 3,</w:t>
      </w:r>
      <w:r w:rsidR="0092220C">
        <w:t xml:space="preserve"> OIB: 06874676148</w:t>
      </w:r>
      <w:r w:rsidR="00BB0791">
        <w:rPr>
          <w:bCs/>
        </w:rPr>
        <w:t xml:space="preserve"> </w:t>
      </w:r>
      <w:r w:rsidR="005166DF">
        <w:rPr>
          <w:bCs/>
        </w:rPr>
        <w:t xml:space="preserve">u stečajnom postupku nad </w:t>
      </w:r>
      <w:r w:rsidR="00AF1B6C">
        <w:rPr>
          <w:bCs/>
        </w:rPr>
        <w:t xml:space="preserve">stečajnim </w:t>
      </w:r>
      <w:r w:rsidR="005166DF">
        <w:rPr>
          <w:bCs/>
        </w:rPr>
        <w:t xml:space="preserve">dužnikom </w:t>
      </w:r>
      <w:r w:rsidR="0092220C" w:rsidRPr="0092220C">
        <w:rPr>
          <w:bCs/>
        </w:rPr>
        <w:t>MURSA d.o.o. za trgovinu i usluge u stečaju, Osijek, Sv. Roka 4, MBS 030092129, OIB 06305286743</w:t>
      </w:r>
      <w:r w:rsidR="00BB0791" w:rsidRPr="00BB0791">
        <w:rPr>
          <w:bCs/>
        </w:rPr>
        <w:t xml:space="preserve">, </w:t>
      </w:r>
    </w:p>
    <w:p w:rsidRDefault="005166DF" w:rsidP="005166DF" w:rsidR="005166DF">
      <w:pPr>
        <w:pStyle w:val="Tijeloteksta"/>
        <w:rPr>
          <w:bCs/>
        </w:rPr>
      </w:pPr>
    </w:p>
    <w:p w:rsidRDefault="005166DF" w:rsidP="003B448C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 xml:space="preserve">za dan </w:t>
      </w:r>
      <w:r w:rsidR="00370BEE">
        <w:rPr>
          <w:bCs/>
        </w:rPr>
        <w:t>14</w:t>
      </w:r>
      <w:r w:rsidRPr="00B52A1B">
        <w:rPr>
          <w:bCs/>
        </w:rPr>
        <w:t xml:space="preserve">. </w:t>
      </w:r>
      <w:r w:rsidR="00370BEE">
        <w:rPr>
          <w:bCs/>
        </w:rPr>
        <w:t>studenog</w:t>
      </w:r>
      <w:r w:rsidRPr="00B52A1B">
        <w:rPr>
          <w:bCs/>
        </w:rPr>
        <w:t xml:space="preserve"> 20</w:t>
      </w:r>
      <w:r w:rsidR="00367CD9" w:rsidRPr="00B52A1B">
        <w:rPr>
          <w:bCs/>
        </w:rPr>
        <w:t>1</w:t>
      </w:r>
      <w:r w:rsidR="00A958F0">
        <w:rPr>
          <w:bCs/>
        </w:rPr>
        <w:t>7</w:t>
      </w:r>
      <w:r w:rsidRPr="00B52A1B">
        <w:rPr>
          <w:bCs/>
        </w:rPr>
        <w:t xml:space="preserve">. u </w:t>
      </w:r>
      <w:r w:rsidR="00A958F0">
        <w:rPr>
          <w:bCs/>
        </w:rPr>
        <w:t>11</w:t>
      </w:r>
      <w:r w:rsidRPr="00B52A1B">
        <w:rPr>
          <w:bCs/>
        </w:rPr>
        <w:t>,00 sati</w:t>
      </w:r>
    </w:p>
    <w:p w:rsidRDefault="005166DF" w:rsidP="005166DF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>koje će se održati u Trgovačkom sudu u Osijeku,</w:t>
      </w:r>
    </w:p>
    <w:p w:rsidRDefault="005166DF" w:rsidP="005166DF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 xml:space="preserve">Zagrebačka 2, soba broj </w:t>
      </w:r>
      <w:r w:rsidR="00A958F0">
        <w:rPr>
          <w:bCs/>
        </w:rPr>
        <w:t>39</w:t>
      </w:r>
      <w:r w:rsidR="00B52A1B">
        <w:rPr>
          <w:bCs/>
        </w:rPr>
        <w:t>/</w:t>
      </w:r>
      <w:r w:rsidR="00A958F0">
        <w:rPr>
          <w:bCs/>
        </w:rPr>
        <w:t>I</w:t>
      </w:r>
      <w:r w:rsidR="00B52A1B">
        <w:rPr>
          <w:bCs/>
        </w:rPr>
        <w:t>I</w:t>
      </w:r>
      <w:r w:rsidRPr="00B52A1B">
        <w:rPr>
          <w:bCs/>
        </w:rPr>
        <w:t>.</w:t>
      </w:r>
    </w:p>
    <w:p w:rsidRDefault="008F70B2" w:rsidP="00877B2C" w:rsidR="008F70B2" w:rsidRPr="005166DF">
      <w:pPr>
        <w:pStyle w:val="Tijeloteksta"/>
        <w:rPr>
          <w:b/>
        </w:rPr>
      </w:pPr>
    </w:p>
    <w:p w:rsidRDefault="005166DF" w:rsidP="00A958F0" w:rsidR="00C62440">
      <w:pPr>
        <w:pStyle w:val="Tijeloteksta"/>
        <w:ind w:left="1425"/>
      </w:pPr>
      <w:r>
        <w:t xml:space="preserve">Za predmetno ročište predlaže se slijedeći </w:t>
      </w:r>
      <w:r w:rsidRPr="00B52A1B">
        <w:t>dnevni red:</w:t>
      </w:r>
    </w:p>
    <w:p w:rsidRDefault="005166DF" w:rsidP="005166DF" w:rsidR="005166DF">
      <w:pPr>
        <w:pStyle w:val="Tijeloteksta"/>
      </w:pPr>
    </w:p>
    <w:p w:rsidRDefault="00A958F0" w:rsidP="00A958F0" w:rsidR="00A958F0">
      <w:pPr>
        <w:pStyle w:val="Tijeloteksta"/>
        <w:numPr>
          <w:ilvl w:val="0"/>
          <w:numId w:val="15"/>
        </w:numPr>
      </w:pPr>
      <w:r>
        <w:t>Donošenje odluke o daljnjem tijeku stečajnog postupka</w:t>
      </w:r>
    </w:p>
    <w:p w:rsidRDefault="00A958F0" w:rsidP="00A958F0" w:rsidR="00A958F0">
      <w:pPr>
        <w:pStyle w:val="Tijeloteksta"/>
        <w:numPr>
          <w:ilvl w:val="0"/>
          <w:numId w:val="15"/>
        </w:numPr>
      </w:pPr>
      <w:r>
        <w:t>Razno.</w:t>
      </w:r>
    </w:p>
    <w:p w:rsidRDefault="002E1C18" w:rsidR="002E1C18">
      <w:pPr>
        <w:pStyle w:val="Tijeloteksta"/>
      </w:pPr>
    </w:p>
    <w:p w:rsidRDefault="005166DF" w:rsidP="00367CD9" w:rsidR="00D07D4C" w:rsidRPr="003B448C">
      <w:pPr>
        <w:pStyle w:val="Tijeloteksta"/>
        <w:jc w:val="center"/>
        <w:rPr>
          <w:bCs/>
        </w:rPr>
      </w:pPr>
      <w:r w:rsidRPr="003B448C">
        <w:rPr>
          <w:bCs/>
        </w:rPr>
        <w:t>Obrazloženje</w:t>
      </w:r>
    </w:p>
    <w:p w:rsidRDefault="002E1C18" w:rsidP="00DD4B9E" w:rsidR="002E1C18">
      <w:pPr>
        <w:pStyle w:val="Tijeloteksta"/>
        <w:rPr>
          <w:b/>
        </w:rPr>
      </w:pPr>
    </w:p>
    <w:p w:rsidRDefault="005166DF" w:rsidP="002E358B" w:rsidR="005166DF" w:rsidRPr="002E358B">
      <w:pPr>
        <w:jc w:val="both"/>
        <w:rPr>
          <w:rFonts w:cstheme="majorBidi" w:hAnsiTheme="majorBidi" w:asciiTheme="majorBidi"/>
        </w:rPr>
      </w:pPr>
      <w:r>
        <w:tab/>
      </w:r>
      <w:r w:rsidR="008B2D00">
        <w:t>S</w:t>
      </w:r>
      <w:r>
        <w:t xml:space="preserve">tečajni sudac je </w:t>
      </w:r>
      <w:r w:rsidR="003B448C">
        <w:t>sazvao skupštinu vjerovniku</w:t>
      </w:r>
      <w:r w:rsidR="002E1C18">
        <w:t xml:space="preserve">, a po prijedlogu vjerovnika </w:t>
      </w:r>
      <w:r w:rsidR="00AF44AF">
        <w:rPr>
          <w:bCs/>
        </w:rPr>
        <w:t>Željka Širića iz Osijeka</w:t>
      </w:r>
      <w:r w:rsidR="003B448C">
        <w:t xml:space="preserve"> kako bi se donijele odluke kako je to navedeno u dnevnom redu iste</w:t>
      </w:r>
      <w:r w:rsidR="008B2D00">
        <w:t xml:space="preserve">, a temeljem odredbe čl. </w:t>
      </w:r>
      <w:r w:rsidR="00AF44AF">
        <w:t>103. i 104.</w:t>
      </w:r>
      <w:r w:rsidR="002E358B" w:rsidRPr="004768CC">
        <w:rPr>
          <w:rFonts w:cstheme="majorBidi" w:hAnsiTheme="majorBidi" w:asciiTheme="majorBidi"/>
        </w:rPr>
        <w:t xml:space="preserve"> Stečajnog zakona (NN 71/15)</w:t>
      </w:r>
      <w:r w:rsidR="003B448C">
        <w:t xml:space="preserve">. </w:t>
      </w:r>
    </w:p>
    <w:p w:rsidRDefault="00332AF7" w:rsidR="00691F9E">
      <w:pPr>
        <w:pStyle w:val="Tijeloteksta"/>
      </w:pPr>
      <w:r>
        <w:tab/>
      </w:r>
    </w:p>
    <w:p w:rsidRDefault="00367CD9" w:rsidP="00370BEE" w:rsidR="005166DF" w:rsidRPr="003B448C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370BEE" w:rsidRPr="00370BEE">
        <w:t xml:space="preserve">12. listopada </w:t>
      </w:r>
      <w:r w:rsidR="00332AF7" w:rsidRPr="003B448C">
        <w:t>20</w:t>
      </w:r>
      <w:r w:rsidRPr="003B448C">
        <w:t>1</w:t>
      </w:r>
      <w:r w:rsidR="00AF44AF">
        <w:t>7</w:t>
      </w:r>
      <w:r w:rsidR="00332AF7" w:rsidRPr="003B448C">
        <w:t xml:space="preserve">. </w:t>
      </w: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</w:t>
      </w:r>
      <w:r w:rsidR="006E42B2">
        <w:t xml:space="preserve">    </w:t>
      </w:r>
      <w:r w:rsidR="006B42C4" w:rsidRPr="003B448C">
        <w:t xml:space="preserve">mr. sc. </w:t>
      </w:r>
      <w:smartTag w:element="PersonName" w:uri="urn:schemas-microsoft-com:office:smarttags">
        <w:r w:rsidR="006B42C4" w:rsidRPr="003B448C">
          <w:t>Tihomir Kovačević</w:t>
        </w:r>
      </w:smartTag>
      <w:r w:rsidRPr="003B448C">
        <w:tab/>
      </w:r>
    </w:p>
    <w:p w:rsidRDefault="00691F9E" w:rsidP="00EA4F86" w:rsidR="00691F9E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t>D N A :</w:t>
      </w:r>
    </w:p>
    <w:p w:rsidRDefault="00EA4F86" w:rsidP="00EA4F86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A72F7F">
        <w:rPr>
          <w:bCs/>
        </w:rPr>
        <w:t xml:space="preserve">i </w:t>
      </w:r>
      <w:r>
        <w:rPr>
          <w:bCs/>
        </w:rPr>
        <w:t>upravitelj</w:t>
      </w:r>
      <w:r w:rsidR="00481B9D">
        <w:rPr>
          <w:bCs/>
        </w:rPr>
        <w:t xml:space="preserve"> </w:t>
      </w:r>
      <w:r w:rsidR="00A72F7F">
        <w:rPr>
          <w:bCs/>
        </w:rPr>
        <w:t>Ivan Perković</w:t>
      </w:r>
    </w:p>
    <w:p w:rsidRDefault="00A72F7F" w:rsidP="00EA4F86" w:rsidR="00A72F7F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Željko Širić po punomoćniku Vedranu Pajić odvjetniku u Osijeku</w:t>
      </w:r>
    </w:p>
    <w:p w:rsidRDefault="00AA67CE" w:rsidP="00EA4F86" w:rsidR="00A72F7F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Nikolina Šarić, Osijek, J.J. Strosmayera 101</w:t>
      </w:r>
    </w:p>
    <w:p w:rsidRDefault="00370BEE" w:rsidP="00EA4F86" w:rsidR="00370BEE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 xml:space="preserve">IRIS MODA d.o.o. Zagreb, K. </w:t>
      </w:r>
      <w:r w:rsidR="006E42B2">
        <w:rPr>
          <w:bCs/>
        </w:rPr>
        <w:t>Branimira 24</w:t>
      </w:r>
    </w:p>
    <w:p w:rsidRDefault="006E42B2" w:rsidP="00EA4F86" w:rsidR="006E42B2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LOCAT LEASING CROATIA d.o.o. Zagreb, Heinzelova 33</w:t>
      </w:r>
    </w:p>
    <w:p w:rsidRDefault="006E42B2" w:rsidP="00EA4F86" w:rsidR="006E42B2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Dejan Mašović, Kranjska Gora, Borovška cesta 35, Republika Slovenija</w:t>
      </w:r>
    </w:p>
    <w:p w:rsidRDefault="00691F9E" w:rsidP="00691F9E" w:rsidR="00332AF7" w:rsidRPr="00AA67CE">
      <w:pPr>
        <w:numPr>
          <w:ilvl w:val="0"/>
          <w:numId w:val="8"/>
        </w:numPr>
        <w:jc w:val="both"/>
      </w:pPr>
      <w:r w:rsidRPr="00691F9E">
        <w:t>mrežna stranica e-Oglasna ploča sudova</w:t>
      </w:r>
    </w:p>
    <w:sectPr w:rsidR="00332AF7" w:rsidRPr="00AA67CE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F49" w:rsidR="00031F49">
      <w:r>
        <w:separator/>
      </w:r>
    </w:p>
  </w:endnote>
  <w:endnote w:id="0" w:type="continuationSeparator">
    <w:p w:rsidRDefault="00031F49" w:rsidR="00031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F49" w:rsidR="00031F49">
      <w:r>
        <w:separator/>
      </w:r>
    </w:p>
  </w:footnote>
  <w:footnote w:id="0" w:type="continuationSeparator">
    <w:p w:rsidRDefault="00031F49" w:rsidR="00031F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67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  <w:r w:rsidR="00BF00E2" w:rsidRPr="00BF00E2">
      <w:t>14 St-405/16-79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8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45290092"/>
    <w:multiLevelType w:val="hybridMultilevel"/>
    <w:tmpl w:val="3D242248"/>
    <w:lvl w:tplc="041A000F" w:ilvl="0">
      <w:start w:val="1"/>
      <w:numFmt w:val="decimal"/>
      <w:lvlText w:val="%1."/>
      <w:lvlJc w:val="left"/>
      <w:pPr>
        <w:ind w:hanging="360" w:left="2130"/>
      </w:pPr>
    </w:lvl>
    <w:lvl w:tentative="true" w:tplc="041A0019" w:ilvl="1">
      <w:start w:val="1"/>
      <w:numFmt w:val="lowerLetter"/>
      <w:lvlText w:val="%2."/>
      <w:lvlJc w:val="left"/>
      <w:pPr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ind w:hanging="180" w:left="7890"/>
      </w:pPr>
    </w:lvl>
  </w:abstractNum>
  <w:abstractNum w:abstractNumId="11">
    <w:nsid w:val="5CCD6A70"/>
    <w:multiLevelType w:val="hybridMultilevel"/>
    <w:tmpl w:val="FF2AAC5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4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9"/>
  </w:num>
  <w:num w:numId="7">
    <w:abstractNumId w:val="0"/>
  </w:num>
  <w:num w:numId="8">
    <w:abstractNumId w:val="12"/>
  </w:num>
  <w:num w:numId="9">
    <w:abstractNumId w:val="11"/>
  </w:num>
  <w:num w:numId="10">
    <w:abstractNumId w:val="13"/>
  </w:num>
  <w:num w:numId="11">
    <w:abstractNumId w:val="14"/>
  </w:num>
  <w:num w:numId="12">
    <w:abstractNumId w:val="1"/>
  </w:num>
  <w:num w:numId="13">
    <w:abstractNumId w:val="7"/>
  </w:num>
  <w:num w:numId="14">
    <w:abstractNumId w:val="8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31F49"/>
    <w:rsid w:val="00044E10"/>
    <w:rsid w:val="000B200D"/>
    <w:rsid w:val="000F6326"/>
    <w:rsid w:val="00190E4F"/>
    <w:rsid w:val="0019398F"/>
    <w:rsid w:val="001F6120"/>
    <w:rsid w:val="00254CB8"/>
    <w:rsid w:val="002821D7"/>
    <w:rsid w:val="002A06CC"/>
    <w:rsid w:val="002E1C18"/>
    <w:rsid w:val="002E358B"/>
    <w:rsid w:val="00325B6D"/>
    <w:rsid w:val="00332AF7"/>
    <w:rsid w:val="003523B1"/>
    <w:rsid w:val="00354BA4"/>
    <w:rsid w:val="00367CD9"/>
    <w:rsid w:val="00370BEE"/>
    <w:rsid w:val="003B448C"/>
    <w:rsid w:val="003D5453"/>
    <w:rsid w:val="00461E84"/>
    <w:rsid w:val="00481B9D"/>
    <w:rsid w:val="00481D1C"/>
    <w:rsid w:val="004A6ED6"/>
    <w:rsid w:val="005166DF"/>
    <w:rsid w:val="00575235"/>
    <w:rsid w:val="005C06D2"/>
    <w:rsid w:val="0060526C"/>
    <w:rsid w:val="00680E0D"/>
    <w:rsid w:val="00691F9E"/>
    <w:rsid w:val="006B00AF"/>
    <w:rsid w:val="006B42C4"/>
    <w:rsid w:val="006E42B2"/>
    <w:rsid w:val="00734890"/>
    <w:rsid w:val="007836E9"/>
    <w:rsid w:val="007A5602"/>
    <w:rsid w:val="007C2186"/>
    <w:rsid w:val="00837AEF"/>
    <w:rsid w:val="00877B2C"/>
    <w:rsid w:val="0089170C"/>
    <w:rsid w:val="008928D4"/>
    <w:rsid w:val="008B2D00"/>
    <w:rsid w:val="008E6A94"/>
    <w:rsid w:val="008F1939"/>
    <w:rsid w:val="008F70B2"/>
    <w:rsid w:val="0092220C"/>
    <w:rsid w:val="009237EA"/>
    <w:rsid w:val="009D591E"/>
    <w:rsid w:val="00A04E2D"/>
    <w:rsid w:val="00A5406D"/>
    <w:rsid w:val="00A6386F"/>
    <w:rsid w:val="00A72F7F"/>
    <w:rsid w:val="00A76D81"/>
    <w:rsid w:val="00A958F0"/>
    <w:rsid w:val="00AA67CE"/>
    <w:rsid w:val="00AF1B6C"/>
    <w:rsid w:val="00AF44AF"/>
    <w:rsid w:val="00B52A1B"/>
    <w:rsid w:val="00B719C2"/>
    <w:rsid w:val="00B762E0"/>
    <w:rsid w:val="00B83695"/>
    <w:rsid w:val="00BA0EDA"/>
    <w:rsid w:val="00BB0791"/>
    <w:rsid w:val="00BC2668"/>
    <w:rsid w:val="00BF00E2"/>
    <w:rsid w:val="00C62440"/>
    <w:rsid w:val="00CB33F4"/>
    <w:rsid w:val="00D07D4C"/>
    <w:rsid w:val="00D5115E"/>
    <w:rsid w:val="00D67514"/>
    <w:rsid w:val="00D92471"/>
    <w:rsid w:val="00DD4B9E"/>
    <w:rsid w:val="00E23A20"/>
    <w:rsid w:val="00EA4F86"/>
    <w:rsid w:val="00EF6869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33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B33F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B33F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3F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3F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33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B33F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B33F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3F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3F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St-405/2016</izvorni_sadrzaj>
    <derivirana_varijabla naziv="DomainObject.Predmet.OznakaBroj_1">St-405/2016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MURSA d.o.o. za trgovinu i usluge</izvorni_sadrzaj>
    <derivirana_varijabla naziv="DomainObject.Predmet.ProtustrankaFormated_1">  MURSA d.o.o. za trgovinu i usluge</derivirana_varijabla>
  </DomainObject.Predmet.ProtustrankaFormated>
  <DomainObject.Predmet.ProtustrankaFormatedOIB>
    <izvorni_sadrzaj>  MURSA d.o.o. za trgovinu i usluge, OIB 06305286743</izvorni_sadrzaj>
    <derivirana_varijabla naziv="DomainObject.Predmet.ProtustrankaFormatedOIB_1">  MURSA d.o.o. za trgovinu i usluge, OIB 06305286743</derivirana_varijabla>
  </DomainObject.Predmet.ProtustrankaFormatedOIB>
  <DomainObject.Predmet.ProtustrankaFormatedWithAdress>
    <izvorni_sadrzaj> MURSA d.o.o. za trgovinu i usluge, Sv.Roka 4, 31000 Osijek</izvorni_sadrzaj>
    <derivirana_varijabla naziv="DomainObject.Predmet.ProtustrankaFormatedWithAdress_1"> MURSA d.o.o. za trgovinu i usluge, Sv.Roka 4, 31000 Osijek</derivirana_varijabla>
  </DomainObject.Predmet.ProtustrankaFormatedWithAdress>
  <DomainObject.Predmet.ProtustrankaFormatedWithAdressOIB>
    <izvorni_sadrzaj> MURSA d.o.o. za trgovinu i usluge, OIB 06305286743, Sv.Roka 4, 31000 Osijek</izvorni_sadrzaj>
    <derivirana_varijabla naziv="DomainObject.Predmet.ProtustrankaFormatedWithAdressOIB_1"> MURSA d.o.o. za trgovinu i usluge, OIB 06305286743, Sv.Roka 4, 31000 Osijek</derivirana_varijabla>
  </DomainObject.Predmet.ProtustrankaFormatedWithAdressOIB>
  <DomainObject.Predmet.ProtustrankaWithAdress>
    <izvorni_sadrzaj>MURSA d.o.o. za trgovinu i usluge Sv.Roka 4, 31000 Osijek</izvorni_sadrzaj>
    <derivirana_varijabla naziv="DomainObject.Predmet.ProtustrankaWithAdress_1">MURSA d.o.o. za trgovinu i usluge Sv.Roka 4, 31000 Osijek</derivirana_varijabla>
  </DomainObject.Predmet.ProtustrankaWithAdress>
  <DomainObject.Predmet.ProtustrankaWithAdressOIB>
    <izvorni_sadrzaj>MURSA d.o.o. za trgovinu i usluge, OIB 06305286743, Sv.Roka 4, 31000 Osijek</izvorni_sadrzaj>
    <derivirana_varijabla naziv="DomainObject.Predmet.ProtustrankaWithAdressOIB_1">MURSA d.o.o. za trgovinu i usluge, OIB 06305286743, Sv.Roka 4, 31000 Osijek</derivirana_varijabla>
  </DomainObject.Predmet.ProtustrankaWithAdressOIB>
  <DomainObject.Predmet.ProtustrankaNazivFormated>
    <izvorni_sadrzaj>MURSA d.o.o. za trgovinu i usluge</izvorni_sadrzaj>
    <derivirana_varijabla naziv="DomainObject.Predmet.ProtustrankaNazivFormated_1">MURSA d.o.o. za trgovinu i usluge</derivirana_varijabla>
  </DomainObject.Predmet.ProtustrankaNazivFormated>
  <DomainObject.Predmet.ProtustrankaNazivFormatedOIB>
    <izvorni_sadrzaj>MURSA d.o.o. za trgovinu i usluge, OIB 06305286743</izvorni_sadrzaj>
    <derivirana_varijabla naziv="DomainObject.Predmet.ProtustrankaNazivFormatedOIB_1">MURSA d.o.o. za trgovinu i usluge, OIB 06305286743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52634238587</izvorni_sadrzaj>
    <derivirana_varijabla naziv="DomainObject.Predmet.StrankaFormatedOIB_1">  RH MF PU PODRUČNI URED SLAVONIJE I BARANJE, OIB 52634238587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52634238587</izvorni_sadrzaj>
    <derivirana_varijabla naziv="DomainObject.Predmet.StrankaFormatedWithAdressOIB_1"> RH MF PU PODRUČNI URED SLAVONIJE I BARANJE, OIB 52634238587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52634238587</item>
    </izvorni_sadrzaj>
    <derivirana_varijabla naziv="DomainObject.Predmet.StrankaListFormatedOIB_1">
      <item>RH MF PU PODRUČNI URED SLAVONIJE I BARANJE, OIB 52634238587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52634238587</item>
    </izvorni_sadrzaj>
    <derivirana_varijabla naziv="DomainObject.Predmet.StrankaListFormatedWithAdressOIB_1">
      <item>RH MF PU PODRUČNI URED SLAVONIJE I BARANJE, OIB 52634238587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MURSA d.o.o. za trgovinu i usluge</item>
    </izvorni_sadrzaj>
    <derivirana_varijabla naziv="DomainObject.Predmet.ProtuStrankaListFormated_1">
      <item>MURSA d.o.o. za trgovinu i usluge</item>
    </derivirana_varijabla>
  </DomainObject.Predmet.ProtuStrankaListFormated>
  <DomainObject.Predmet.ProtuStrankaListFormatedOIB>
    <izvorni_sadrzaj>
      <item>MURSA d.o.o. za trgovinu i usluge, OIB 06305286743</item>
    </izvorni_sadrzaj>
    <derivirana_varijabla naziv="DomainObject.Predmet.ProtuStrankaListFormatedOIB_1">
      <item>MURSA d.o.o. za trgovinu i usluge, OIB 06305286743</item>
    </derivirana_varijabla>
  </DomainObject.Predmet.ProtuStrankaListFormatedOIB>
  <DomainObject.Predmet.ProtuStrankaListFormatedWithAdress>
    <izvorni_sadrzaj>
      <item>MURSA d.o.o. za trgovinu i usluge, Sv.Roka 4, 31000 Osijek</item>
    </izvorni_sadrzaj>
    <derivirana_varijabla naziv="DomainObject.Predmet.ProtuStrankaListFormatedWithAdress_1">
      <item>MURSA d.o.o. za trgovinu i usluge, Sv.Roka 4, 31000 Osijek</item>
    </derivirana_varijabla>
  </DomainObject.Predmet.ProtuStrankaListFormatedWithAdress>
  <DomainObject.Predmet.ProtuStrankaListFormatedWithAdressOIB>
    <izvorni_sadrzaj>
      <item>MURSA d.o.o. za trgovinu i usluge, OIB 06305286743, Sv.Roka 4, 31000 Osijek</item>
    </izvorni_sadrzaj>
    <derivirana_varijabla naziv="DomainObject.Predmet.ProtuStrankaListFormatedWithAdressOIB_1">
      <item>MURSA d.o.o. za trgovinu i usluge, OIB 06305286743, Sv.Roka 4, 31000 Osijek</item>
    </derivirana_varijabla>
  </DomainObject.Predmet.ProtuStrankaListFormatedWithAdressOIB>
  <DomainObject.Predmet.ProtuStrankaListNazivFormated>
    <izvorni_sadrzaj>
      <item>MURSA d.o.o. za trgovinu i usluge</item>
    </izvorni_sadrzaj>
    <derivirana_varijabla naziv="DomainObject.Predmet.ProtuStrankaListNazivFormated_1">
      <item>MURSA d.o.o. za trgovinu i usluge</item>
    </derivirana_varijabla>
  </DomainObject.Predmet.ProtuStrankaListNazivFormated>
  <DomainObject.Predmet.ProtuStrankaListNazivFormatedOIB>
    <izvorni_sadrzaj>
      <item>MURSA d.o.o. za trgovinu i usluge, OIB 06305286743</item>
    </izvorni_sadrzaj>
    <derivirana_varijabla naziv="DomainObject.Predmet.ProtuStrankaListNazivFormatedOIB_1">
      <item>MURSA d.o.o. za trgovinu i usluge, OIB 06305286743</item>
    </derivirana_varijabla>
  </DomainObject.Predmet.ProtuStrankaListNazivFormatedOIB>
  <DomainObject.Predmet.OstaliListFormated>
    <izvorni_sadrzaj>
      <item>ŽDO GUO Osijek</item>
      <item>Nikolina Šarić</item>
      <item>Ivan Perković</item>
      <item>GRADSKA BANKA d.d. Osijek u stečaju</item>
      <item>HRVATSKE VODE</item>
      <item>Željko Širić</item>
      <item>GRAD OSIJEK</item>
    </izvorni_sadrzaj>
    <derivirana_varijabla naziv="DomainObject.Predmet.OstaliListFormated_1">
      <item>ŽDO GUO Osijek</item>
      <item>Nikolina Šarić</item>
      <item>Ivan Perković</item>
      <item>GRADSKA BANKA d.d. Osijek u stečaju</item>
      <item>HRVATSKE VODE</item>
      <item>Željko Širić</item>
      <item>GRAD OSIJEK</item>
    </derivirana_varijabla>
  </DomainObject.Predmet.OstaliListFormated>
  <DomainObject.Predmet.OstaliListFormatedOIB>
    <izvorni_sadrzaj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</izvorni_sadrzaj>
    <derivirana_varijabla naziv="DomainObject.Predmet.OstaliListFormatedOIB_1"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</derivirana_varijabla>
  </DomainObject.Predmet.OstaliListFormatedOIB>
  <DomainObject.Predmet.OstaliListFormatedWithAdress>
    <izvorni_sadrzaj>
      <item>ŽDO GUO Osijek</item>
      <item>Nikolina Šarić, Svetog Roka 4, 31000 Osijek</item>
      <item>Ivan Perković, K. Branimira 9, 31220 Josipovac</item>
      <item>GRADSKA BANKA d.d. Osijek u stečaju</item>
      <item>HRVATSKE VODE, Splavarska 2a, 31000 Osijek</item>
      <item>Željko Širić, Keršovanijeva 3, 31000 Osijek</item>
      <item>GRAD OSIJEK, F. Kuhača 9, 31000 Osijek</item>
    </izvorni_sadrzaj>
    <derivirana_varijabla naziv="DomainObject.Predmet.OstaliListFormatedWithAdress_1">
      <item>ŽDO GUO Osijek</item>
      <item>Nikolina Šarić, Svetog Roka 4, 31000 Osijek</item>
      <item>Ivan Perković, K. Branimira 9, 31220 Josipovac</item>
      <item>GRADSKA BANKA d.d. Osijek u stečaju</item>
      <item>HRVATSKE VODE, Splavarska 2a, 31000 Osijek</item>
      <item>Željko Širić, Keršovanijeva 3, 31000 Osijek</item>
      <item>GRAD OSIJEK, F. Kuhača 9, 31000 Osijek</item>
    </derivirana_varijabla>
  </DomainObject.Predmet.OstaliListFormatedWithAdress>
  <DomainObject.Predmet.OstaliListFormatedWithAdressOIB>
    <izvorni_sadrzaj>
      <item>ŽDO GUO Osijek</item>
      <item>Nikolina Šarić, OIB 55813241448, Svetog Roka 4, 31000 Osijek</item>
      <item>Ivan Perković, OIB 81615580056, K. Branimira 9, 31220 Josipovac</item>
      <item>GRADSKA BANKA d.d. Osijek u stečaju, OIB 38803899962</item>
      <item>HRVATSKE VODE, OIB 28921383001, Splavarska 2a, 31000 Osijek</item>
      <item>Željko Širić, OIB 06874676148, Keršovanijeva 3, 31000 Osijek</item>
      <item>GRAD OSIJEK, OIB 30050049642, F. Kuhača 9, 31000 Osijek</item>
    </izvorni_sadrzaj>
    <derivirana_varijabla naziv="DomainObject.Predmet.OstaliListFormatedWithAdressOIB_1">
      <item>ŽDO GUO Osijek</item>
      <item>Nikolina Šarić, OIB 55813241448, Svetog Roka 4, 31000 Osijek</item>
      <item>Ivan Perković, OIB 81615580056, K. Branimira 9, 31220 Josipovac</item>
      <item>GRADSKA BANKA d.d. Osijek u stečaju, OIB 38803899962</item>
      <item>HRVATSKE VODE, OIB 28921383001, Splavarska 2a, 31000 Osijek</item>
      <item>Željko Širić, OIB 06874676148, Keršovanijeva 3, 31000 Osijek</item>
      <item>GRAD OSIJEK, OIB 30050049642, F. Kuhača 9, 31000 Osijek</item>
    </derivirana_varijabla>
  </DomainObject.Predmet.OstaliListFormatedWithAdressOIB>
  <DomainObject.Predmet.OstaliListNazivFormated>
    <izvorni_sadrzaj>
      <item>ŽDO GUO Osijek</item>
      <item>Nikolina Šarić</item>
      <item>Ivan Perković</item>
      <item>GRADSKA BANKA d.d. Osijek u stečaju</item>
      <item>HRVATSKE VODE</item>
      <item>Željko Širić</item>
      <item>GRAD OSIJEK</item>
    </izvorni_sadrzaj>
    <derivirana_varijabla naziv="DomainObject.Predmet.OstaliListNazivFormated_1">
      <item>ŽDO GUO Osijek</item>
      <item>Nikolina Šarić</item>
      <item>Ivan Perković</item>
      <item>GRADSKA BANKA d.d. Osijek u stečaju</item>
      <item>HRVATSKE VODE</item>
      <item>Željko Širić</item>
      <item>GRAD OSIJEK</item>
    </derivirana_varijabla>
  </DomainObject.Predmet.OstaliListNazivFormated>
  <DomainObject.Predmet.OstaliListNazivFormatedOIB>
    <izvorni_sadrzaj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</izvorni_sadrzaj>
    <derivirana_varijabla naziv="DomainObject.Predmet.OstaliListNazivFormatedOIB_1">
      <item>ŽDO GUO Osijek</item>
      <item>Nikolina Šarić, OIB 55813241448</item>
      <item>Ivan Perković, OIB 81615580056</item>
      <item>GRADSKA BANKA d.d. Osijek u stečaju, OIB 38803899962</item>
      <item>HRVATSKE VODE, OIB 28921383001</item>
      <item>Željko Širić, OIB 06874676148</item>
      <item>GRAD OSIJEK, OIB 30050049642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MURSA d.o.o. za trgovinu i usluge</izvorni_sadrzaj>
    <derivirana_varijabla naziv="DomainObject.Predmet.ProtustrankaIDrugi_1">MURSA d.o.o. za trgovinu i usluge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MURSA d.o.o. za trgovinu i usluge, OIB 06305286743, Sv.Roka 4, 31000 Osijek</izvorni_sadrzaj>
    <derivirana_varijabla naziv="DomainObject.Predmet.ProtustrankaIDrugiAdressOIB_1">MURSA d.o.o. za trgovinu i usluge, OIB 06305286743, Sv.Roka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MURSA d.o.o. za trgovinu i usluge</item>
      <item>RH MF PU PODRUČNI URED SLAVONIJE I BARANJE</item>
      <item>ŽDO GUO Osijek</item>
      <item>Nikolina Šarić</item>
      <item>Ivan Perković</item>
      <item>GRADSKA BANKA d.d. Osijek u stečaju</item>
      <item>HRVATSKE VODE</item>
      <item>Željko Širić</item>
      <item>GRAD OSIJEK</item>
    </izvorni_sadrzaj>
    <derivirana_varijabla naziv="DomainObject.Predmet.SudioniciListNaziv_1">
      <item>MURSA d.o.o. za trgovinu i usluge</item>
      <item>RH MF PU PODRUČNI URED SLAVONIJE I BARANJE</item>
      <item>ŽDO GUO Osijek</item>
      <item>Nikolina Šarić</item>
      <item>Ivan Perković</item>
      <item>GRADSKA BANKA d.d. Osijek u stečaju</item>
      <item>HRVATSKE VODE</item>
      <item>Željko Širić</item>
      <item>GRAD OSIJEK</item>
    </derivirana_varijabla>
  </DomainObject.Predmet.SudioniciListNaziv>
  <DomainObject.Predmet.SudioniciListAdressOIB>
    <izvorni_sadrzaj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  <item>GRADSKA BANKA d.d. Osijek u stečaju, OIB 38803899962</item>
      <item>HRVATSKE VODE, OIB 28921383001, Splavarska 2a,31000 Osijek</item>
      <item>Željko Širić, OIB 06874676148, Keršovanijeva 3,31000 Osijek</item>
      <item>GRAD OSIJEK, OIB 30050049642, F. Kuhača 9,31000 Osijek</item>
    </izvorni_sadrzaj>
    <derivirana_varijabla naziv="DomainObject.Predmet.SudioniciListAdressOIB_1"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  <item>GRADSKA BANKA d.d. Osijek u stečaju, OIB 38803899962</item>
      <item>HRVATSKE VODE, OIB 28921383001, Splavarska 2a,31000 Osijek</item>
      <item>Željko Širić, OIB 06874676148, Keršovanijeva 3,31000 Osijek</item>
      <item>GRAD OSIJEK, OIB 30050049642, F. Kuhača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06305286743</item>
      <item>, OIB 52634238587</item>
      <item>, OIB null</item>
      <item>, OIB 55813241448</item>
      <item>, OIB 81615580056</item>
      <item>, OIB 38803899962</item>
      <item>, OIB 28921383001</item>
      <item>, OIB 06874676148</item>
      <item>, OIB 30050049642</item>
    </izvorni_sadrzaj>
    <derivirana_varijabla naziv="DomainObject.Predmet.SudioniciListNazivOIB_1">
      <item>, OIB 06305286743</item>
      <item>, OIB 52634238587</item>
      <item>, OIB null</item>
      <item>, OIB 55813241448</item>
      <item>, OIB 81615580056</item>
      <item>, OIB 38803899962</item>
      <item>, OIB 28921383001</item>
      <item>, OIB 06874676148</item>
      <item>, OIB 30050049642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254</properties:Words>
  <properties:Characters>1325</properties:Characters>
  <properties:Lines>47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2017-10-12T07:27:00Z</dcterms:created>
  <dc:creator>banka</dc:creator>
  <cp:lastModifiedBy>Elizabeta Đeke</cp:lastModifiedBy>
  <cp:lastPrinted>2017-03-15T13:05:00Z</cp:lastPrinted>
  <dcterms:modified xmlns:xsi="http://www.w3.org/2001/XMLSchema-instance" xsi:type="dcterms:W3CDTF">2017-10-12T12:01:00Z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