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ff26" w14:paraId="402ff26" w:rsidRDefault="00750685" w:rsidP="0085221D" w:rsidR="00750685" w:rsidRPr="000F7A65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0F7A65">
        <w:rPr>
          <w:rStyle w:val="Naglaeno"/>
          <w:b w:val="false"/>
        </w:rPr>
        <w:t xml:space="preserve">             </w:t>
      </w:r>
      <w:r w:rsidR="00A57CC9" w:rsidRPr="000F7A65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0F7A65">
      <w:pPr>
        <w:ind w:hanging="720" w:left="360"/>
        <w:jc w:val="both"/>
        <w:rPr>
          <w:rStyle w:val="Naglaeno"/>
          <w:b w:val="false"/>
        </w:rPr>
      </w:pPr>
      <w:r w:rsidRPr="000F7A65">
        <w:rPr>
          <w:rStyle w:val="Naglaeno"/>
          <w:b w:val="false"/>
        </w:rPr>
        <w:t xml:space="preserve">     </w:t>
      </w:r>
      <w:r w:rsidR="00151980" w:rsidRPr="000F7A65">
        <w:rPr>
          <w:rStyle w:val="Naglaeno"/>
          <w:b w:val="false"/>
        </w:rPr>
        <w:t xml:space="preserve">    </w:t>
      </w:r>
      <w:r w:rsidRPr="000F7A65">
        <w:rPr>
          <w:rStyle w:val="Naglaeno"/>
          <w:b w:val="false"/>
        </w:rPr>
        <w:t>REPUBLIKA HRVATSKA</w:t>
      </w:r>
    </w:p>
    <w:p w:rsidRDefault="00750685" w:rsidP="000F7A65" w:rsidR="004176CD">
      <w:pPr>
        <w:ind w:hanging="720" w:left="360"/>
        <w:jc w:val="both"/>
        <w:rPr>
          <w:rStyle w:val="Naglaeno"/>
          <w:b w:val="false"/>
        </w:rPr>
      </w:pPr>
      <w:r w:rsidRPr="000F7A65">
        <w:rPr>
          <w:rStyle w:val="Naglaeno"/>
          <w:b w:val="false"/>
        </w:rPr>
        <w:t xml:space="preserve">     TRGOVAČKI SUD U OSIJEKU</w:t>
      </w:r>
    </w:p>
    <w:p w:rsidRDefault="000F7A65" w:rsidP="000F7A65" w:rsidR="000F7A65">
      <w:pPr>
        <w:ind w:hanging="720" w:left="360"/>
        <w:jc w:val="both"/>
        <w:rPr>
          <w:rStyle w:val="Naglaeno"/>
          <w:b w:val="false"/>
        </w:rPr>
      </w:pPr>
    </w:p>
    <w:p w:rsidRDefault="000F7A65" w:rsidP="000F7A65" w:rsidR="000F7A65" w:rsidRPr="000F7A65">
      <w:pPr>
        <w:ind w:hanging="720" w:left="360"/>
        <w:jc w:val="both"/>
        <w:rPr>
          <w:rStyle w:val="Naglaeno"/>
          <w:b w:val="false"/>
        </w:rPr>
      </w:pPr>
    </w:p>
    <w:p w:rsidRDefault="00732816" w:rsidP="0085221D" w:rsidR="00732816" w:rsidRPr="000F7A65">
      <w:pPr>
        <w:jc w:val="both"/>
        <w:rPr>
          <w:rStyle w:val="Naglaeno"/>
          <w:b w:val="false"/>
        </w:rPr>
      </w:pPr>
    </w:p>
    <w:p w:rsidRDefault="0085221D" w:rsidP="0085221D" w:rsidR="0085221D" w:rsidRPr="000F7A65">
      <w:pPr>
        <w:jc w:val="center"/>
      </w:pPr>
      <w:r w:rsidRPr="000F7A65">
        <w:rPr>
          <w:color w:val="000000"/>
        </w:rPr>
        <w:t>REPUBLIKA HRVATSKA</w:t>
      </w:r>
    </w:p>
    <w:p w:rsidRDefault="0085221D" w:rsidP="0085221D" w:rsidR="0085221D" w:rsidRPr="000F7A65">
      <w:pPr>
        <w:jc w:val="center"/>
      </w:pPr>
      <w:r w:rsidRPr="000F7A65">
        <w:rPr>
          <w:color w:val="000000"/>
        </w:rPr>
        <w:t>R J E Š E N J E</w:t>
      </w:r>
    </w:p>
    <w:p w:rsidRDefault="0085221D" w:rsidP="0085221D" w:rsidR="0085221D" w:rsidRPr="000F7A65">
      <w:pPr>
        <w:jc w:val="center"/>
      </w:pPr>
    </w:p>
    <w:p w:rsidRDefault="0007374E" w:rsidP="0085221D" w:rsidR="0007374E" w:rsidRPr="000F7A65">
      <w:pPr>
        <w:jc w:val="both"/>
      </w:pPr>
    </w:p>
    <w:p w:rsidRDefault="0085221D" w:rsidP="0085221D" w:rsidR="0085221D" w:rsidRPr="000F7A65">
      <w:pPr>
        <w:ind w:firstLine="708"/>
        <w:jc w:val="both"/>
      </w:pPr>
      <w:r w:rsidRPr="000F7A65">
        <w:rPr>
          <w:color w:val="000000"/>
        </w:rPr>
        <w:t xml:space="preserve">Trgovački sud u Osijeku, </w:t>
      </w:r>
      <w:r w:rsidRPr="000F7A65">
        <w:t>po stečajnom sucu mr. sc. Borisu Vukoviću</w:t>
      </w:r>
      <w:r w:rsidRPr="000F7A65">
        <w:rPr>
          <w:color w:val="000000"/>
        </w:rPr>
        <w:t xml:space="preserve">, </w:t>
      </w:r>
      <w:r w:rsidR="006061EB" w:rsidRPr="000F7A65">
        <w:t xml:space="preserve">povodom prijedloga </w:t>
      </w:r>
      <w:r w:rsidR="00596809">
        <w:t xml:space="preserve">FINANCIJSKE AGENCIJE Regionalni centar Osijek, Podružnica Osijek, L. </w:t>
      </w:r>
      <w:proofErr w:type="spellStart"/>
      <w:r w:rsidR="00596809">
        <w:t>Jagera</w:t>
      </w:r>
      <w:proofErr w:type="spellEnd"/>
      <w:r w:rsidR="00596809">
        <w:t xml:space="preserve"> 3, OIB: 85821130368 za otvaranje stečajnog postupka nad dužnikom BULLDOG jednostavno društvo s ograničenom odgovornošću za trgovinu i usluge, Vukovar, Dvanaest redarstvenika 12, MBS: 030159978, OIB: 92643025411</w:t>
      </w:r>
      <w:r w:rsidRPr="000F7A65">
        <w:rPr>
          <w:color w:val="000000"/>
        </w:rPr>
        <w:t xml:space="preserve">, dana </w:t>
      </w:r>
      <w:r w:rsidR="009470B6">
        <w:rPr>
          <w:color w:val="000000"/>
        </w:rPr>
        <w:t>3. travnja</w:t>
      </w:r>
      <w:r w:rsidR="006061EB" w:rsidRPr="000F7A65">
        <w:rPr>
          <w:color w:val="000000"/>
        </w:rPr>
        <w:t xml:space="preserve"> </w:t>
      </w:r>
      <w:r w:rsidR="0004776D" w:rsidRPr="000F7A65">
        <w:rPr>
          <w:color w:val="000000"/>
        </w:rPr>
        <w:t>2017. godine</w:t>
      </w:r>
    </w:p>
    <w:p w:rsidRDefault="004176CD" w:rsidP="0085221D" w:rsidR="004176CD">
      <w:pPr>
        <w:jc w:val="both"/>
      </w:pPr>
    </w:p>
    <w:p w:rsidRDefault="000F7A65" w:rsidP="0085221D" w:rsidR="000F7A65" w:rsidRPr="000F7A65">
      <w:pPr>
        <w:jc w:val="both"/>
      </w:pPr>
    </w:p>
    <w:p w:rsidRDefault="0085221D" w:rsidP="0004776D" w:rsidR="0085221D" w:rsidRPr="000F7A65">
      <w:pPr>
        <w:jc w:val="center"/>
      </w:pPr>
      <w:r w:rsidRPr="000F7A65">
        <w:rPr>
          <w:color w:val="000000"/>
        </w:rPr>
        <w:t>r i j e š i o  j e</w:t>
      </w:r>
    </w:p>
    <w:p w:rsidRDefault="0007374E" w:rsidP="0085221D" w:rsidR="0007374E" w:rsidRPr="000F7A65">
      <w:pPr>
        <w:jc w:val="both"/>
      </w:pPr>
    </w:p>
    <w:p w:rsidRDefault="00DD56E1" w:rsidP="0085221D" w:rsidR="00DD56E1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 xml:space="preserve">1. Pokreće se </w:t>
      </w:r>
      <w:r w:rsidR="009C2578" w:rsidRPr="000F7A65">
        <w:rPr>
          <w:color w:val="000000"/>
        </w:rPr>
        <w:t>prethodni postupak nad dužnikom</w:t>
      </w:r>
      <w:r w:rsidRPr="000F7A65">
        <w:rPr>
          <w:color w:val="000000"/>
        </w:rPr>
        <w:t xml:space="preserve"> </w:t>
      </w:r>
      <w:r w:rsidR="00596809">
        <w:t>BULLDOG jednostavno društvo s ograničenom odgovornošću za trgovinu i usluge, Vukovar, Dvanaest redarstvenika 12, MBS: 030159978, OIB: 92643025411</w:t>
      </w:r>
      <w:r w:rsidRPr="000F7A65">
        <w:rPr>
          <w:color w:val="000000"/>
        </w:rPr>
        <w:t>.</w:t>
      </w:r>
    </w:p>
    <w:p w:rsidRDefault="0085221D" w:rsidP="0085221D" w:rsidR="0085221D" w:rsidRPr="000F7A65">
      <w:pPr>
        <w:jc w:val="both"/>
      </w:pPr>
    </w:p>
    <w:p w:rsidRDefault="001402E9" w:rsidP="001402E9" w:rsidR="001402E9" w:rsidRPr="000F7A65">
      <w:pPr>
        <w:jc w:val="both"/>
      </w:pPr>
      <w:r w:rsidRPr="000F7A65">
        <w:t xml:space="preserve">2. Za privremenog stečajnog upravitelja dužnika imenuje se </w:t>
      </w:r>
      <w:r w:rsidR="00252CC2" w:rsidRPr="00252CC2">
        <w:t>Mijo</w:t>
      </w:r>
      <w:r w:rsidR="00252CC2">
        <w:t xml:space="preserve"> </w:t>
      </w:r>
      <w:r w:rsidR="00252CC2" w:rsidRPr="00252CC2">
        <w:t>Rončević</w:t>
      </w:r>
      <w:r w:rsidR="00252CC2">
        <w:t xml:space="preserve"> iz Osijeka, </w:t>
      </w:r>
      <w:r w:rsidR="00252CC2" w:rsidRPr="00252CC2">
        <w:t>Vijenac Ivana Meštrovića 74</w:t>
      </w:r>
      <w:r w:rsidR="00252CC2">
        <w:t xml:space="preserve">, </w:t>
      </w:r>
      <w:r w:rsidR="00AC1436">
        <w:t xml:space="preserve">OIB: </w:t>
      </w:r>
      <w:r w:rsidR="00AC1436" w:rsidRPr="00AC1436">
        <w:t>97146101285</w:t>
      </w:r>
      <w:r w:rsidR="00AC1436">
        <w:t xml:space="preserve"> </w:t>
      </w:r>
      <w:r w:rsidR="00252CC2">
        <w:t>izabran</w:t>
      </w:r>
      <w:r w:rsidRPr="000F7A65">
        <w:t xml:space="preserve"> metodom slučajnog odabira - automatskom dodjelom - s iznimkom. 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0F7A65">
        <w:rPr>
          <w:color w:val="000000"/>
        </w:rPr>
        <w:t>pobojne</w:t>
      </w:r>
      <w:proofErr w:type="spellEnd"/>
      <w:r w:rsidRPr="000F7A65">
        <w:rPr>
          <w:color w:val="000000"/>
        </w:rPr>
        <w:t xml:space="preserve"> pravne radnje dužnika.</w:t>
      </w:r>
    </w:p>
    <w:p w:rsidRDefault="0085221D" w:rsidP="0085221D" w:rsidR="0085221D" w:rsidRPr="000F7A65">
      <w:pPr>
        <w:jc w:val="both"/>
      </w:pPr>
    </w:p>
    <w:p w:rsidRDefault="0085221D" w:rsidP="0085221D" w:rsidR="00423402" w:rsidRPr="000F7A65">
      <w:pPr>
        <w:jc w:val="both"/>
      </w:pPr>
      <w:r w:rsidRPr="000F7A65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BB5A91">
        <w:t>BULLDOG jednostavno društvo s ograničenom odgovornošću za trgovinu i usluge, Vukovar, Dvanaest redarstvenika 12, MBS: 030159978, OIB: 92643025411</w:t>
      </w:r>
      <w:r w:rsidR="005355D5" w:rsidRPr="000F7A65">
        <w:t>, za dan</w:t>
      </w:r>
    </w:p>
    <w:p w:rsidRDefault="004176CD" w:rsidP="0085221D" w:rsidR="004176CD" w:rsidRPr="000F7A65">
      <w:pPr>
        <w:jc w:val="both"/>
        <w:rPr>
          <w:color w:val="000000"/>
        </w:rPr>
      </w:pPr>
    </w:p>
    <w:p w:rsidRDefault="0007374E" w:rsidP="0085221D" w:rsidR="0007374E" w:rsidRPr="000F7A65">
      <w:pPr>
        <w:jc w:val="both"/>
        <w:rPr>
          <w:color w:val="000000"/>
        </w:rPr>
      </w:pPr>
    </w:p>
    <w:p w:rsidRDefault="00BB0C66" w:rsidP="00014B0E" w:rsidR="0085221D" w:rsidRPr="000F7A65">
      <w:pPr>
        <w:jc w:val="center"/>
        <w:rPr>
          <w:b/>
        </w:rPr>
      </w:pPr>
      <w:r>
        <w:rPr>
          <w:b/>
          <w:color w:val="000000"/>
        </w:rPr>
        <w:t>16</w:t>
      </w:r>
      <w:r w:rsidR="00397855" w:rsidRPr="000F7A65">
        <w:rPr>
          <w:b/>
          <w:color w:val="000000"/>
        </w:rPr>
        <w:t>. svibanj</w:t>
      </w:r>
      <w:r w:rsidR="00ED6F97" w:rsidRPr="000F7A65">
        <w:rPr>
          <w:b/>
          <w:color w:val="000000"/>
        </w:rPr>
        <w:t xml:space="preserve"> 2017. u </w:t>
      </w:r>
      <w:r w:rsidR="00BB5A91">
        <w:rPr>
          <w:b/>
          <w:color w:val="000000"/>
        </w:rPr>
        <w:t>09</w:t>
      </w:r>
      <w:r w:rsidR="00ED6F97" w:rsidRPr="000F7A65">
        <w:rPr>
          <w:b/>
          <w:color w:val="000000"/>
        </w:rPr>
        <w:t>,</w:t>
      </w:r>
      <w:r w:rsidR="00BB5A91">
        <w:rPr>
          <w:b/>
          <w:color w:val="000000"/>
        </w:rPr>
        <w:t>30</w:t>
      </w:r>
      <w:r w:rsidR="0085221D" w:rsidRPr="000F7A65">
        <w:rPr>
          <w:b/>
          <w:color w:val="000000"/>
        </w:rPr>
        <w:t xml:space="preserve"> sati</w:t>
      </w:r>
    </w:p>
    <w:p w:rsidRDefault="0085221D" w:rsidP="00014B0E" w:rsidR="0085221D" w:rsidRPr="000F7A65">
      <w:pPr>
        <w:jc w:val="center"/>
        <w:rPr>
          <w:b/>
        </w:rPr>
      </w:pPr>
      <w:r w:rsidRPr="000F7A65">
        <w:rPr>
          <w:b/>
          <w:color w:val="000000"/>
        </w:rPr>
        <w:t>u prostorijama Trgovačkog suda u Osijeku,</w:t>
      </w:r>
    </w:p>
    <w:p w:rsidRDefault="0085221D" w:rsidP="00014B0E" w:rsidR="0085221D" w:rsidRPr="000F7A65">
      <w:pPr>
        <w:jc w:val="center"/>
        <w:rPr>
          <w:b/>
          <w:color w:val="000000"/>
        </w:rPr>
      </w:pPr>
      <w:r w:rsidRPr="000F7A65">
        <w:rPr>
          <w:b/>
          <w:color w:val="000000"/>
        </w:rPr>
        <w:t>Zagrebačka br. 2, soba broj 2</w:t>
      </w:r>
      <w:r w:rsidR="00ED6F97" w:rsidRPr="000F7A65">
        <w:rPr>
          <w:b/>
          <w:color w:val="000000"/>
        </w:rPr>
        <w:t>3</w:t>
      </w:r>
      <w:r w:rsidRPr="000F7A65">
        <w:rPr>
          <w:b/>
          <w:color w:val="000000"/>
        </w:rPr>
        <w:t>/I.</w:t>
      </w:r>
    </w:p>
    <w:p w:rsidRDefault="0007374E" w:rsidP="0085221D" w:rsidR="0007374E" w:rsidRPr="000F7A65">
      <w:pPr>
        <w:jc w:val="both"/>
      </w:pPr>
    </w:p>
    <w:p w:rsidRDefault="004176CD" w:rsidP="0085221D" w:rsidR="004176CD">
      <w:pPr>
        <w:jc w:val="both"/>
      </w:pPr>
    </w:p>
    <w:p w:rsidRDefault="000F7A65" w:rsidP="0085221D" w:rsidR="000F7A65" w:rsidRPr="000F7A65">
      <w:pPr>
        <w:jc w:val="both"/>
      </w:pPr>
    </w:p>
    <w:p w:rsidRDefault="0085221D" w:rsidP="00014B0E" w:rsidR="0085221D" w:rsidRPr="000F7A65">
      <w:pPr>
        <w:jc w:val="center"/>
        <w:rPr>
          <w:color w:val="000000"/>
        </w:rPr>
      </w:pPr>
      <w:r w:rsidRPr="000F7A65">
        <w:rPr>
          <w:color w:val="000000"/>
        </w:rPr>
        <w:t>Obrazloženje</w:t>
      </w:r>
    </w:p>
    <w:p w:rsidRDefault="00014B0E" w:rsidP="00014B0E" w:rsidR="00014B0E" w:rsidRPr="000F7A65">
      <w:pPr>
        <w:jc w:val="center"/>
      </w:pPr>
    </w:p>
    <w:p w:rsidRDefault="0085221D" w:rsidP="0085221D" w:rsidR="0085221D" w:rsidRPr="000F7A65">
      <w:pPr>
        <w:jc w:val="both"/>
      </w:pPr>
    </w:p>
    <w:p w:rsidRDefault="00BB5A91" w:rsidP="008076EC" w:rsidR="008076EC" w:rsidRPr="000F7A65">
      <w:pPr>
        <w:ind w:firstLine="708"/>
        <w:jc w:val="both"/>
      </w:pPr>
      <w:r>
        <w:t xml:space="preserve">Dana 16.01.2017. godine zaprimljen je na ovome sudu prijedlog FINE Regionalni centar Osijek, Podružnica Osijek, klasa: 110-07/17-01/04 </w:t>
      </w:r>
      <w:proofErr w:type="spellStart"/>
      <w:r>
        <w:t>Ur</w:t>
      </w:r>
      <w:proofErr w:type="spellEnd"/>
      <w:r>
        <w:t>. broj 04-06-17-201 od 13.01.2017. godine, za otvaranje stečajnog postupka nad dužnikom BULLDOG jednostavno društvo s ograničenom odgovornošću za trgovinu i usluge, Vukovar, Dvanaest redarstvenika 12, MBS: 030159978, OIB: 92643025411</w:t>
      </w:r>
      <w:r w:rsidR="00F8650D">
        <w:t>.</w:t>
      </w:r>
    </w:p>
    <w:p w:rsidRDefault="008076EC" w:rsidP="008076EC" w:rsidR="008076EC" w:rsidRPr="000F7A65">
      <w:pPr>
        <w:ind w:firstLine="708"/>
        <w:jc w:val="both"/>
      </w:pPr>
    </w:p>
    <w:p w:rsidRDefault="008076EC" w:rsidP="00BB5A91" w:rsidR="00BB5A91">
      <w:pPr>
        <w:ind w:firstLine="708"/>
        <w:jc w:val="both"/>
      </w:pPr>
      <w:r w:rsidRPr="000F7A65">
        <w:t xml:space="preserve">U zahtjevu je navela da </w:t>
      </w:r>
      <w:r w:rsidR="00BB5A91">
        <w:t>na dan 12.01.2017. godine dužnik u Očevidniku redoslijeda osnova za plaćanje ima evidentirane neizvršene osnove za plaćanje u neprekinutom razdoblju od 120 dana, u ukupnom iznosu od 12.200,00 kn, u koji iznos je uračunata kamata i naknada FINE za provedbu ovrhe na novčanim sredstvima dužnika. Navodi da dužnik ima 2 zaposlenih radnika.</w:t>
      </w:r>
    </w:p>
    <w:p w:rsidRDefault="00AC1AB9" w:rsidP="00531E41" w:rsidR="00AC1AB9" w:rsidRPr="000F7A65">
      <w:pPr>
        <w:ind w:firstLine="708"/>
        <w:jc w:val="both"/>
      </w:pPr>
    </w:p>
    <w:p w:rsidRDefault="008076EC" w:rsidP="001277FF" w:rsidR="00531E41" w:rsidRPr="000F7A65">
      <w:pPr>
        <w:ind w:firstLine="708"/>
        <w:jc w:val="both"/>
      </w:pPr>
      <w:r w:rsidRPr="000F7A65">
        <w:t xml:space="preserve">FINA je dostavila </w:t>
      </w:r>
      <w:r w:rsidR="00BB5A91">
        <w:t xml:space="preserve">popis računa i oročenih novčanih sredstava dužnika na dan 12.01.2017. godine te u svom podnesku od 13.01.2017. godine navodi da dužnik na dan 12.01.2017. godine u Jedinstvenom registru računa ima otvorene sljedeće račune i oročena  novčana sredstva: HR1024840081107331120 </w:t>
      </w:r>
      <w:proofErr w:type="spellStart"/>
      <w:r w:rsidR="00BB5A91">
        <w:t>Raiffeisenbank</w:t>
      </w:r>
      <w:proofErr w:type="spellEnd"/>
      <w:r w:rsidR="00BB5A91">
        <w:t xml:space="preserve"> </w:t>
      </w:r>
      <w:proofErr w:type="spellStart"/>
      <w:r w:rsidR="00BB5A91">
        <w:t>Austria</w:t>
      </w:r>
      <w:proofErr w:type="spellEnd"/>
      <w:r w:rsidR="00BB5A91">
        <w:t xml:space="preserve"> d.d., te da na temelju čl. 112. st. 5. SZ-a dužnik na dan 12.01.2017. godine na ime predujma za namirenje troškova stečajnog postupka nema zaplijenjena novčana sredstva</w:t>
      </w:r>
      <w:r w:rsidR="005F2AFD">
        <w:t>.</w:t>
      </w:r>
      <w:r w:rsidR="00AC1AB9">
        <w:t xml:space="preserve"> </w:t>
      </w:r>
      <w:r w:rsidR="00F928B1">
        <w:t xml:space="preserve"> </w:t>
      </w:r>
    </w:p>
    <w:p w:rsidRDefault="00B821DE" w:rsidP="008076EC" w:rsidR="00B821DE" w:rsidRPr="000F7A65">
      <w:pPr>
        <w:ind w:firstLine="708"/>
        <w:jc w:val="both"/>
      </w:pPr>
    </w:p>
    <w:p w:rsidRDefault="00B821DE" w:rsidP="00823FC3" w:rsidR="00823FC3" w:rsidRPr="000F7A65">
      <w:pPr>
        <w:ind w:firstLine="708"/>
        <w:jc w:val="both"/>
      </w:pPr>
      <w:r w:rsidRPr="000F7A65">
        <w:t xml:space="preserve">Zaključkom </w:t>
      </w:r>
      <w:proofErr w:type="spellStart"/>
      <w:r w:rsidRPr="000F7A65">
        <w:t>posl</w:t>
      </w:r>
      <w:proofErr w:type="spellEnd"/>
      <w:r w:rsidRPr="000F7A65">
        <w:t xml:space="preserve">. br. 7 </w:t>
      </w:r>
      <w:r w:rsidR="00F928B1">
        <w:t>St-37/17-4</w:t>
      </w:r>
      <w:r w:rsidRPr="000F7A65">
        <w:t xml:space="preserve"> od </w:t>
      </w:r>
      <w:r w:rsidR="00A81B2D" w:rsidRPr="000F7A65">
        <w:t>1</w:t>
      </w:r>
      <w:r w:rsidR="00F928B1">
        <w:t>6</w:t>
      </w:r>
      <w:r w:rsidRPr="000F7A65">
        <w:t xml:space="preserve">.02.2017. godine pozvana je osoba ovlaštena za zastupanje dužnika </w:t>
      </w:r>
      <w:proofErr w:type="spellStart"/>
      <w:r w:rsidR="00E87D45" w:rsidRPr="00E87D45">
        <w:t>Strahinja</w:t>
      </w:r>
      <w:proofErr w:type="spellEnd"/>
      <w:r w:rsidR="00E87D45" w:rsidRPr="00E87D45">
        <w:t xml:space="preserve"> Lukić, OIB: 39158846820, Vukovar, Budućnosti 10</w:t>
      </w:r>
      <w:r w:rsidR="00564A39" w:rsidRPr="000F7A65">
        <w:t xml:space="preserve"> </w:t>
      </w:r>
      <w:r w:rsidR="00823FC3" w:rsidRPr="000F7A65">
        <w:t xml:space="preserve">na uplatu predujma u iznosu od 1.000,00 kn u Fond za namirenje troškova </w:t>
      </w:r>
      <w:r w:rsidR="00B32CBF">
        <w:t xml:space="preserve"> </w:t>
      </w:r>
      <w:r w:rsidR="00823FC3" w:rsidRPr="000F7A65">
        <w:t>stečajnog postupka kao i dodatnog iznosa predujma u iznosu od 3.500,00 kn te na dostavu pisanog izvješća o financijsko-gospodarskom stanju dužnika te popis imovine i obveza, po kojem zaključku osoba ovlaštena za zastupanje dužnika u propisanom roku nije postupila.</w:t>
      </w:r>
    </w:p>
    <w:p w:rsidRDefault="00C354C3" w:rsidP="00823FC3" w:rsidR="00C354C3" w:rsidRPr="000F7A65">
      <w:pPr>
        <w:ind w:firstLine="720"/>
        <w:jc w:val="both"/>
        <w:rPr>
          <w:color w:val="000000"/>
        </w:rPr>
      </w:pPr>
    </w:p>
    <w:p w:rsidRDefault="00C354C3" w:rsidP="00660E47" w:rsidR="0085221D" w:rsidRPr="000F7A65">
      <w:pPr>
        <w:ind w:firstLine="708"/>
        <w:jc w:val="both"/>
      </w:pPr>
      <w:r w:rsidRPr="000F7A65">
        <w:rPr>
          <w:color w:val="000000"/>
        </w:rPr>
        <w:t xml:space="preserve">Temeljem odredbe čl. 84. st. 1. </w:t>
      </w:r>
      <w:r w:rsidR="00721571" w:rsidRPr="000F7A65">
        <w:rPr>
          <w:color w:val="000000"/>
        </w:rPr>
        <w:t>Stečajnog zakona (NN 71/15: dalje: SZ-a)</w:t>
      </w:r>
      <w:r w:rsidRPr="000F7A65">
        <w:rPr>
          <w:color w:val="000000"/>
        </w:rPr>
        <w:t xml:space="preserve"> i čl. 85. SZ, a u vezi s čl. 119. st. 6. SZ odlučeno je kao u t. 2</w:t>
      </w:r>
      <w:r w:rsidR="002D251F" w:rsidRPr="000F7A65">
        <w:rPr>
          <w:color w:val="000000"/>
        </w:rPr>
        <w:t>.</w:t>
      </w:r>
      <w:r w:rsidRPr="000F7A65">
        <w:rPr>
          <w:color w:val="000000"/>
        </w:rPr>
        <w:t xml:space="preserve"> izreke ovoga rješenja budući su stečajni upravitelji Slavko Marinac iz Požege, Branko Penić i Zdenko </w:t>
      </w:r>
      <w:proofErr w:type="spellStart"/>
      <w:r w:rsidRPr="000F7A65">
        <w:rPr>
          <w:color w:val="000000"/>
        </w:rPr>
        <w:t>Bešlić</w:t>
      </w:r>
      <w:proofErr w:type="spellEnd"/>
      <w:r w:rsidRPr="000F7A65">
        <w:rPr>
          <w:color w:val="000000"/>
        </w:rPr>
        <w:t xml:space="preserve"> iz Slavonskog Broda, Vinka Ivanković iz Vinkovaca, </w:t>
      </w:r>
      <w:proofErr w:type="spellStart"/>
      <w:r w:rsidRPr="000F7A65">
        <w:rPr>
          <w:color w:val="000000"/>
        </w:rPr>
        <w:t>Šimo</w:t>
      </w:r>
      <w:proofErr w:type="spellEnd"/>
      <w:r w:rsidRPr="000F7A65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732816" w:rsidR="0085221D" w:rsidRPr="000F7A65">
      <w:pPr>
        <w:ind w:firstLine="708"/>
        <w:jc w:val="both"/>
      </w:pPr>
      <w:r w:rsidRPr="000F7A65">
        <w:rPr>
          <w:color w:val="000000"/>
        </w:rPr>
        <w:lastRenderedPageBreak/>
        <w:t>Sud je utvrdio da je predlagatelj ovlašten za pod</w:t>
      </w:r>
      <w:r w:rsidR="00A77F02" w:rsidRPr="000F7A65">
        <w:rPr>
          <w:color w:val="000000"/>
        </w:rPr>
        <w:t xml:space="preserve">nošenje predmetnoga prijedloga </w:t>
      </w:r>
      <w:r w:rsidR="00B446DA" w:rsidRPr="000F7A65">
        <w:rPr>
          <w:color w:val="000000"/>
        </w:rPr>
        <w:t xml:space="preserve">u skladu s </w:t>
      </w:r>
      <w:r w:rsidRPr="000F7A65">
        <w:rPr>
          <w:color w:val="000000"/>
        </w:rPr>
        <w:t xml:space="preserve">čl. 110. st. </w:t>
      </w:r>
      <w:r w:rsidR="007D0131" w:rsidRPr="000F7A65">
        <w:rPr>
          <w:color w:val="000000"/>
        </w:rPr>
        <w:t>1</w:t>
      </w:r>
      <w:r w:rsidRPr="000F7A65">
        <w:rPr>
          <w:color w:val="000000"/>
        </w:rPr>
        <w:t>.</w:t>
      </w:r>
      <w:r w:rsidR="00721571" w:rsidRPr="000F7A65">
        <w:rPr>
          <w:color w:val="000000"/>
        </w:rPr>
        <w:t xml:space="preserve"> SZ</w:t>
      </w:r>
      <w:r w:rsidRPr="000F7A65">
        <w:rPr>
          <w:color w:val="000000"/>
        </w:rPr>
        <w:t xml:space="preserve">, te je donio rješenje o pokretanju prethodnog postupka i imenovao privremenog stečajnog </w:t>
      </w:r>
      <w:r w:rsidR="00732816" w:rsidRPr="000F7A65">
        <w:rPr>
          <w:color w:val="000000"/>
        </w:rPr>
        <w:t>upravitelja</w:t>
      </w:r>
      <w:r w:rsidR="00721571" w:rsidRPr="000F7A65">
        <w:rPr>
          <w:color w:val="000000"/>
        </w:rPr>
        <w:t xml:space="preserve"> (čl. 115. st. 1. i 2. SZ</w:t>
      </w:r>
      <w:r w:rsidRPr="000F7A65">
        <w:rPr>
          <w:color w:val="000000"/>
        </w:rPr>
        <w:t>), odredio mu duž</w:t>
      </w:r>
      <w:r w:rsidR="00721571" w:rsidRPr="000F7A65">
        <w:rPr>
          <w:color w:val="000000"/>
        </w:rPr>
        <w:t>nosti (čl. 119. st. 2. i 3. SZ</w:t>
      </w:r>
      <w:r w:rsidRPr="000F7A65">
        <w:rPr>
          <w:color w:val="000000"/>
        </w:rPr>
        <w:t>) i zakazao ročište</w:t>
      </w:r>
      <w:r w:rsidR="00721571" w:rsidRPr="000F7A65">
        <w:rPr>
          <w:color w:val="000000"/>
        </w:rPr>
        <w:t xml:space="preserve"> (čl. 123. i čl. 128. st.1. SZ</w:t>
      </w:r>
      <w:r w:rsidRPr="000F7A65">
        <w:rPr>
          <w:color w:val="000000"/>
        </w:rPr>
        <w:t>).</w:t>
      </w:r>
    </w:p>
    <w:p w:rsidRDefault="00732816" w:rsidP="0085221D" w:rsidR="0085221D" w:rsidRPr="000F7A65">
      <w:pPr>
        <w:jc w:val="both"/>
      </w:pPr>
      <w:r w:rsidRPr="000F7A65">
        <w:t xml:space="preserve"> </w:t>
      </w:r>
    </w:p>
    <w:p w:rsidRDefault="009550F0" w:rsidP="0085221D" w:rsidR="009550F0" w:rsidRPr="000F7A65">
      <w:pPr>
        <w:jc w:val="both"/>
      </w:pPr>
    </w:p>
    <w:p w:rsidRDefault="00732816" w:rsidP="00732816" w:rsidR="00732816" w:rsidRPr="000F7A65">
      <w:pPr>
        <w:jc w:val="center"/>
      </w:pPr>
      <w:r w:rsidRPr="000F7A65">
        <w:t xml:space="preserve">U Osijeku </w:t>
      </w:r>
      <w:r w:rsidR="00B32CBF">
        <w:t>3. travnja</w:t>
      </w:r>
      <w:r w:rsidRPr="000F7A65">
        <w:t xml:space="preserve"> 2017.</w:t>
      </w:r>
    </w:p>
    <w:p w:rsidRDefault="00732816" w:rsidP="00732816" w:rsidR="00732816" w:rsidRPr="000F7A65">
      <w:pPr>
        <w:jc w:val="both"/>
      </w:pPr>
    </w:p>
    <w:p w:rsidRDefault="009550F0" w:rsidP="00732816" w:rsidR="009550F0" w:rsidRPr="000F7A65">
      <w:pPr>
        <w:jc w:val="both"/>
      </w:pPr>
    </w:p>
    <w:p w:rsidRDefault="00732816" w:rsidP="00732816" w:rsidR="00732816" w:rsidRPr="000F7A65">
      <w:pPr>
        <w:jc w:val="both"/>
      </w:pP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  <w:t xml:space="preserve">        STEČAJNI SUDAC</w:t>
      </w:r>
    </w:p>
    <w:p w:rsidRDefault="00732816" w:rsidP="00732816" w:rsidR="00732816" w:rsidRPr="000F7A65">
      <w:pPr>
        <w:ind w:left="4956"/>
        <w:jc w:val="center"/>
      </w:pPr>
      <w:r w:rsidRPr="000F7A65">
        <w:t xml:space="preserve">       mr. sc. Boris Vuković</w:t>
      </w:r>
    </w:p>
    <w:p w:rsidRDefault="00732816" w:rsidP="00732816" w:rsidR="00732816" w:rsidRPr="000F7A65">
      <w:pPr>
        <w:jc w:val="both"/>
      </w:pPr>
    </w:p>
    <w:p w:rsidRDefault="009550F0" w:rsidP="00732816" w:rsidR="009550F0" w:rsidRPr="000F7A65">
      <w:pPr>
        <w:jc w:val="both"/>
      </w:pPr>
    </w:p>
    <w:p w:rsidRDefault="00732816" w:rsidP="00732816" w:rsidR="00732816" w:rsidRPr="000F7A65">
      <w:pPr>
        <w:jc w:val="both"/>
      </w:pPr>
    </w:p>
    <w:p w:rsidRDefault="00732816" w:rsidP="00732816" w:rsidR="00732816" w:rsidRPr="000F7A65">
      <w:pPr>
        <w:jc w:val="both"/>
      </w:pPr>
      <w:r w:rsidRPr="000F7A65">
        <w:t xml:space="preserve">Zapisničar: Danijela </w:t>
      </w:r>
      <w:proofErr w:type="spellStart"/>
      <w:r w:rsidRPr="000F7A65">
        <w:t>Špeletić</w:t>
      </w:r>
      <w:proofErr w:type="spellEnd"/>
      <w:r w:rsidRPr="000F7A65">
        <w:t xml:space="preserve">                                          </w:t>
      </w:r>
    </w:p>
    <w:p w:rsidRDefault="0085221D" w:rsidP="00732816" w:rsidR="00013582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   </w:t>
      </w: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POUKA O PRAVNOM LIJEKU:</w:t>
      </w:r>
    </w:p>
    <w:p w:rsidRDefault="0085221D" w:rsidP="0085221D" w:rsidR="00CA1BF9" w:rsidRPr="000F7A65">
      <w:pPr>
        <w:jc w:val="both"/>
      </w:pPr>
      <w:r w:rsidRPr="000F7A65">
        <w:rPr>
          <w:color w:val="000000"/>
        </w:rPr>
        <w:t>Protiv ovoga rješenja nije dopuštena posebna žalba (čl. 115. st. 1. SZ-a).</w:t>
      </w:r>
    </w:p>
    <w:p w:rsidRDefault="006A3B0B" w:rsidP="0085221D" w:rsidR="006A3B0B" w:rsidRPr="000F7A65">
      <w:pPr>
        <w:jc w:val="both"/>
      </w:pPr>
    </w:p>
    <w:p w:rsidRDefault="009550F0" w:rsidP="0085221D" w:rsidR="009550F0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D N A :</w:t>
      </w:r>
    </w:p>
    <w:p w:rsidRDefault="0085221D" w:rsidP="0085221D" w:rsidR="003728E3" w:rsidRPr="000F7A65">
      <w:pPr>
        <w:jc w:val="both"/>
      </w:pPr>
      <w:r w:rsidRPr="000F7A65">
        <w:rPr>
          <w:color w:val="000000"/>
        </w:rPr>
        <w:t>1. Privremen</w:t>
      </w:r>
      <w:r w:rsidR="004B5A3A" w:rsidRPr="000F7A65">
        <w:rPr>
          <w:color w:val="000000"/>
        </w:rPr>
        <w:t>i</w:t>
      </w:r>
      <w:r w:rsidRPr="000F7A65">
        <w:rPr>
          <w:color w:val="000000"/>
        </w:rPr>
        <w:t xml:space="preserve"> stečajn</w:t>
      </w:r>
      <w:r w:rsidR="004B5A3A" w:rsidRPr="000F7A65">
        <w:rPr>
          <w:color w:val="000000"/>
        </w:rPr>
        <w:t>i</w:t>
      </w:r>
      <w:r w:rsidRPr="000F7A65">
        <w:rPr>
          <w:color w:val="000000"/>
        </w:rPr>
        <w:t xml:space="preserve"> upravitelj </w:t>
      </w:r>
      <w:r w:rsidR="00E87D45">
        <w:t>Mijo Rončević, Osijek, Vijenac Ivana Meštrovića 74</w:t>
      </w: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uz presliku lista 1</w:t>
      </w:r>
      <w:r w:rsidR="00B80938" w:rsidRPr="000F7A65">
        <w:rPr>
          <w:color w:val="000000"/>
        </w:rPr>
        <w:t>-2</w:t>
      </w:r>
    </w:p>
    <w:p w:rsidRDefault="0085221D" w:rsidP="00D40F6C" w:rsidR="00D40F6C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2. </w:t>
      </w:r>
      <w:r w:rsidR="00732816" w:rsidRPr="000F7A65">
        <w:rPr>
          <w:color w:val="000000"/>
        </w:rPr>
        <w:t>dužnik</w:t>
      </w:r>
    </w:p>
    <w:p w:rsidRDefault="00D40F6C" w:rsidP="0085221D" w:rsidR="0085221D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3. zakonski zastupnik </w:t>
      </w:r>
      <w:r w:rsidR="00E87D45">
        <w:rPr>
          <w:color w:val="000000"/>
        </w:rPr>
        <w:t xml:space="preserve">dužnika </w:t>
      </w:r>
      <w:proofErr w:type="spellStart"/>
      <w:r w:rsidR="00E87D45">
        <w:t>Strahinja</w:t>
      </w:r>
      <w:proofErr w:type="spellEnd"/>
      <w:r w:rsidR="00E87D45">
        <w:t xml:space="preserve"> Lukić, Vukovar, Budućnosti 10</w:t>
      </w:r>
      <w:r w:rsidR="00732816" w:rsidRPr="000F7A65">
        <w:rPr>
          <w:color w:val="000000"/>
        </w:rPr>
        <w:tab/>
      </w:r>
      <w:r w:rsidR="0085221D" w:rsidRPr="000F7A65">
        <w:rPr>
          <w:color w:val="000000"/>
        </w:rPr>
        <w:t xml:space="preserve"> </w:t>
      </w: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 xml:space="preserve">4. FINA </w:t>
      </w:r>
    </w:p>
    <w:p w:rsidRDefault="0085221D" w:rsidP="0085221D" w:rsidR="00732816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5. </w:t>
      </w:r>
      <w:r w:rsidR="00732816" w:rsidRPr="000F7A65">
        <w:rPr>
          <w:color w:val="000000"/>
        </w:rPr>
        <w:t xml:space="preserve">Ministarstvu pravosuđa RH, Zagreb, Ulica Grada </w:t>
      </w:r>
      <w:r w:rsidR="007376EB" w:rsidRPr="000F7A65">
        <w:rPr>
          <w:color w:val="000000"/>
        </w:rPr>
        <w:t xml:space="preserve">Vukovara </w:t>
      </w:r>
      <w:r w:rsidR="00732816" w:rsidRPr="000F7A65">
        <w:rPr>
          <w:color w:val="000000"/>
        </w:rPr>
        <w:t>49, elektroničkom poštom</w:t>
      </w:r>
    </w:p>
    <w:p w:rsidRDefault="00347532" w:rsidP="0085221D" w:rsidR="00347532" w:rsidRPr="000F7A65">
      <w:pPr>
        <w:jc w:val="both"/>
        <w:rPr>
          <w:color w:val="000000"/>
        </w:rPr>
      </w:pPr>
      <w:r w:rsidRPr="000F7A65">
        <w:rPr>
          <w:color w:val="000000"/>
        </w:rPr>
        <w:t>6. e-</w:t>
      </w:r>
      <w:proofErr w:type="spellStart"/>
      <w:r w:rsidRPr="000F7A65">
        <w:rPr>
          <w:color w:val="000000"/>
        </w:rPr>
        <w:t>ogl</w:t>
      </w:r>
      <w:proofErr w:type="spellEnd"/>
      <w:r w:rsidRPr="000F7A65">
        <w:rPr>
          <w:color w:val="000000"/>
        </w:rPr>
        <w:t xml:space="preserve">. ploča suda </w:t>
      </w:r>
    </w:p>
    <w:p w:rsidRDefault="005D51F4" w:rsidP="0085221D" w:rsidR="0085221D" w:rsidRPr="000F7A65">
      <w:pPr>
        <w:jc w:val="both"/>
      </w:pPr>
      <w:r w:rsidRPr="000F7A65">
        <w:rPr>
          <w:color w:val="000000"/>
        </w:rPr>
        <w:t>7</w:t>
      </w:r>
      <w:r w:rsidR="0085221D" w:rsidRPr="000F7A65">
        <w:rPr>
          <w:color w:val="000000"/>
        </w:rPr>
        <w:t xml:space="preserve">. </w:t>
      </w:r>
      <w:proofErr w:type="spellStart"/>
      <w:r w:rsidR="00732816" w:rsidRPr="000F7A65">
        <w:rPr>
          <w:color w:val="000000"/>
        </w:rPr>
        <w:t>roč</w:t>
      </w:r>
      <w:proofErr w:type="spellEnd"/>
      <w:r w:rsidR="00732816" w:rsidRPr="000F7A65">
        <w:rPr>
          <w:color w:val="000000"/>
        </w:rPr>
        <w:t xml:space="preserve">. </w:t>
      </w:r>
      <w:r w:rsidR="00DD3855" w:rsidRPr="000F7A65">
        <w:rPr>
          <w:color w:val="000000"/>
        </w:rPr>
        <w:t>1</w:t>
      </w:r>
      <w:r w:rsidR="002D2D8D">
        <w:rPr>
          <w:color w:val="000000"/>
        </w:rPr>
        <w:t>6</w:t>
      </w:r>
      <w:r w:rsidR="00DD3855" w:rsidRPr="000F7A65">
        <w:rPr>
          <w:color w:val="000000"/>
        </w:rPr>
        <w:t>.5</w:t>
      </w:r>
      <w:r w:rsidR="00732816" w:rsidRPr="000F7A65">
        <w:rPr>
          <w:color w:val="000000"/>
        </w:rPr>
        <w:t>.2017.</w:t>
      </w:r>
    </w:p>
    <w:p w:rsidRDefault="0085221D" w:rsidP="0085221D" w:rsidR="0085221D" w:rsidRPr="000F7A65">
      <w:pPr>
        <w:jc w:val="both"/>
      </w:pPr>
    </w:p>
    <w:p w:rsidRDefault="002C5792" w:rsidP="0085221D" w:rsidR="002C5792" w:rsidRPr="000F7A65">
      <w:pPr>
        <w:jc w:val="both"/>
      </w:pPr>
    </w:p>
    <w:p w:rsidRDefault="002C5792" w:rsidP="0085221D" w:rsidR="002C5792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6D3C3F" w:rsidP="0085221D" w:rsidR="006D3C3F" w:rsidRPr="000F7A65">
      <w:pPr>
        <w:jc w:val="both"/>
      </w:pPr>
    </w:p>
    <w:sectPr w:rsidSect="00606835" w:rsidR="006D3C3F" w:rsidRPr="000F7A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504" w:rsidR="00370504">
      <w:r>
        <w:separator/>
      </w:r>
    </w:p>
  </w:endnote>
  <w:endnote w:id="0" w:type="continuationSeparator">
    <w:p w:rsidRDefault="00370504" w:rsidR="00370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504" w:rsidR="00370504">
      <w:r>
        <w:separator/>
      </w:r>
    </w:p>
  </w:footnote>
  <w:footnote w:id="0" w:type="continuationSeparator">
    <w:p w:rsidRDefault="00370504" w:rsidR="003705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4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A4201" w:rsidR="00DA420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DA4201">
      <w:t>7 St-37/17-9</w:t>
    </w:r>
  </w:p>
  <w:p w:rsidRDefault="00AD0C96" w:rsidP="00AD0C96" w:rsidR="00AD0C96">
    <w:pPr>
      <w:jc w:val="right"/>
    </w:pPr>
  </w:p>
  <w:p w:rsidRDefault="00812863" w:rsidP="00812863" w:rsidR="00812863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FD5A96">
      <w:t>37/17-9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A65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277FF"/>
    <w:rsid w:val="00130CE0"/>
    <w:rsid w:val="0013197A"/>
    <w:rsid w:val="00134924"/>
    <w:rsid w:val="00134BCA"/>
    <w:rsid w:val="00136F12"/>
    <w:rsid w:val="001375A0"/>
    <w:rsid w:val="001402E9"/>
    <w:rsid w:val="00141772"/>
    <w:rsid w:val="00144D3E"/>
    <w:rsid w:val="001462E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4E16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CC2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251F"/>
    <w:rsid w:val="002D2D8D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61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050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855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176CD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2274"/>
    <w:rsid w:val="004E4381"/>
    <w:rsid w:val="004F0B03"/>
    <w:rsid w:val="004F1DBA"/>
    <w:rsid w:val="004F2AA7"/>
    <w:rsid w:val="004F3C29"/>
    <w:rsid w:val="004F422A"/>
    <w:rsid w:val="004F5315"/>
    <w:rsid w:val="004F5AF1"/>
    <w:rsid w:val="004F6DEE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1E41"/>
    <w:rsid w:val="00532716"/>
    <w:rsid w:val="00533E3B"/>
    <w:rsid w:val="005355D5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4A39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809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AFD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0E47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B1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5F5A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41B0"/>
    <w:rsid w:val="0073568B"/>
    <w:rsid w:val="00735EDE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57C94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654"/>
    <w:rsid w:val="00787760"/>
    <w:rsid w:val="007903D5"/>
    <w:rsid w:val="00791F43"/>
    <w:rsid w:val="007920D5"/>
    <w:rsid w:val="00793949"/>
    <w:rsid w:val="00793BF8"/>
    <w:rsid w:val="007958BA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2863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2CF7"/>
    <w:rsid w:val="00823FC3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6CC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2321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0B6"/>
    <w:rsid w:val="00947940"/>
    <w:rsid w:val="00947E39"/>
    <w:rsid w:val="00950D43"/>
    <w:rsid w:val="009521F0"/>
    <w:rsid w:val="009525E8"/>
    <w:rsid w:val="00953335"/>
    <w:rsid w:val="00953934"/>
    <w:rsid w:val="00953AE9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5D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5F1E"/>
    <w:rsid w:val="009B7525"/>
    <w:rsid w:val="009B7CA4"/>
    <w:rsid w:val="009B7E70"/>
    <w:rsid w:val="009C2578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1B2D"/>
    <w:rsid w:val="00A82042"/>
    <w:rsid w:val="00A820F9"/>
    <w:rsid w:val="00A8350A"/>
    <w:rsid w:val="00A83CD0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436"/>
    <w:rsid w:val="00AC1AB9"/>
    <w:rsid w:val="00AC2F75"/>
    <w:rsid w:val="00AC48B9"/>
    <w:rsid w:val="00AC6C46"/>
    <w:rsid w:val="00AC7216"/>
    <w:rsid w:val="00AC771F"/>
    <w:rsid w:val="00AC79D3"/>
    <w:rsid w:val="00AD0139"/>
    <w:rsid w:val="00AD0C96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496B"/>
    <w:rsid w:val="00B0554D"/>
    <w:rsid w:val="00B06843"/>
    <w:rsid w:val="00B079C0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2CBF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348"/>
    <w:rsid w:val="00B4744B"/>
    <w:rsid w:val="00B53477"/>
    <w:rsid w:val="00B54730"/>
    <w:rsid w:val="00B54D85"/>
    <w:rsid w:val="00B55707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0938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C66"/>
    <w:rsid w:val="00BB3177"/>
    <w:rsid w:val="00BB3E82"/>
    <w:rsid w:val="00BB5A91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D7E9F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4F1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46FF"/>
    <w:rsid w:val="00D151AD"/>
    <w:rsid w:val="00D219EC"/>
    <w:rsid w:val="00D21AE1"/>
    <w:rsid w:val="00D22D76"/>
    <w:rsid w:val="00D232F6"/>
    <w:rsid w:val="00D24527"/>
    <w:rsid w:val="00D24BE2"/>
    <w:rsid w:val="00D25339"/>
    <w:rsid w:val="00D25370"/>
    <w:rsid w:val="00D26002"/>
    <w:rsid w:val="00D327ED"/>
    <w:rsid w:val="00D32AB4"/>
    <w:rsid w:val="00D37E6D"/>
    <w:rsid w:val="00D400A2"/>
    <w:rsid w:val="00D400C2"/>
    <w:rsid w:val="00D40213"/>
    <w:rsid w:val="00D409FE"/>
    <w:rsid w:val="00D40F6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427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4201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3855"/>
    <w:rsid w:val="00DD56E1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37C9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D45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6AD0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650D"/>
    <w:rsid w:val="00F90246"/>
    <w:rsid w:val="00F92006"/>
    <w:rsid w:val="00F928B1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A96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420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4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934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34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4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4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420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4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934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34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4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4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9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749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79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0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17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67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3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42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BULLDOG jednostavno društvo s ograničenom odgovornošću za trgovinu i usluge zastupanog po punomoćniku Strahinja Lukić</izvorni_sadrzaj>
    <derivirana_varijabla naziv="DomainObject.Predmet.ProtustrankaFormated_1">  BULLDOG jednostavno društvo s ograničenom odgovornošću za trgovinu i usluge zastupanog po punomoćniku Strahinja Lukić</derivirana_varijabla>
  </DomainObject.Predmet.ProtustrankaFormated>
  <DomainObject.Predmet.ProtustrankaFormatedOIB>
    <izvorni_sadrzaj>  BULLDOG jednostavno društvo s ograničenom odgovornošću za trgovinu i usluge, OIB 92643025411 zastupanog po punomoćniku Strahinja Lukić</izvorni_sadrzaj>
    <derivirana_varijabla naziv="DomainObject.Predmet.ProtustrankaFormatedOIB_1">  BULLDOG jednostavno društvo s ograničenom odgovornošću za trgovinu i usluge, OIB 92643025411 zastupanog po punomoćniku Strahinja Lukić</derivirana_varijabla>
  </DomainObject.Predmet.ProtustrankaFormatedOIB>
  <DomainObject.Predmet.ProtustrankaFormatedWithAdress>
    <izvorni_sadrzaj> BULLDOG jednostavno društvo s ograničenom odgovornošću za trgovinu i usluge, Dvanaest redarstvenika 12, 32000 Vukovar zastupanog po punomoćniku Strahinja Lukić</izvorni_sadrzaj>
    <derivirana_varijabla naziv="DomainObject.Predmet.ProtustrankaFormatedWithAdress_1"> BULLDOG jednostavno društvo s ograničenom odgovornošću za trgovinu i usluge, Dvanaest redarstvenika 12, 32000 Vukovar zastupanog po punomoćniku Strahinja Lukić</derivirana_varijabla>
  </DomainObject.Predmet.ProtustrankaFormatedWithAdress>
  <DomainObject.Predmet.ProtustrankaFormatedWithAdressOIB>
    <izvorni_sadrzaj> BULLDOG jednostavno društvo s ograničenom odgovornošću za trgovinu i usluge, OIB 92643025411, Dvanaest redarstvenika 12, 32000 Vukovar zastupanog po punomoćniku Strahinja Lukić</izvorni_sadrzaj>
    <derivirana_varijabla naziv="DomainObject.Predmet.ProtustrankaFormatedWithAdressOIB_1"> BULLDOG jednostavno društvo s ograničenom odgovornošću za trgovinu i usluge, OIB 92643025411, Dvanaest redarstvenika 12, 32000 Vukovar zastupanog po punomoćniku Strahinja Lukić</derivirana_varijabla>
  </DomainObject.Predmet.ProtustrankaFormatedWithAdressOIB>
  <DomainObject.Predmet.ProtustrankaWithAdress>
    <izvorni_sadrzaj>BULLDOG jednostavno društvo s ograničenom odgovornošću za trgovinu i usluge Dvanaest redarstvenika 12, 32000 Vukovar</izvorni_sadrzaj>
    <derivirana_varijabla naziv="DomainObject.Predmet.ProtustrankaWithAdress_1">BULLDOG jednostavno društvo s ograničenom odgovornošću za trgovinu i usluge Dvanaest redarstvenika 12, 32000 Vukovar</derivirana_varijabla>
  </DomainObject.Predmet.ProtustrankaWithAdress>
  <DomainObject.Predmet.ProtustrankaWithAdressOIB>
    <izvorni_sadrzaj>BULLDOG jednostavno društvo s ograničenom odgovornošću za trgovinu i usluge, OIB 92643025411, Dvanaest redarstvenika 12, 32000 Vukovar</izvorni_sadrzaj>
    <derivirana_varijabla naziv="DomainObject.Predmet.ProtustrankaWithAdressOIB_1">BULLDOG jednostavno društvo s ograničenom odgovornošću za trgovinu i usluge, OIB 92643025411, Dvanaest redarstvenika 12, 32000 Vukovar</derivirana_varijabla>
  </DomainObject.Predmet.ProtustrankaWithAdressOIB>
  <DomainObject.Predmet.ProtustrankaNazivFormated>
    <izvorni_sadrzaj>BULLDOG jednostavno društvo s ograničenom odgovornošću za trgovinu i usluge</izvorni_sadrzaj>
    <derivirana_varijabla naziv="DomainObject.Predmet.ProtustrankaNazivFormated_1">BULLDOG jednostavno društvo s ograničenom odgovornošću za trgovinu i usluge</derivirana_varijabla>
  </DomainObject.Predmet.ProtustrankaNazivFormated>
  <DomainObject.Predmet.ProtustrankaNazivFormatedOIB>
    <izvorni_sadrzaj>BULLDOG jednostavno društvo s ograničenom odgovornošću za trgovinu i usluge, OIB 92643025411</izvorni_sadrzaj>
    <derivirana_varijabla naziv="DomainObject.Predmet.ProtustrankaNazivFormatedOIB_1">BULLDOG jednostavno društvo s ograničenom odgovornošću za trgovinu i usluge, OIB 92643025411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BULLDOG jednostavno društvo s ograničenom odgovornošću za trgovinu i usluge zastupanog po punomoćniku Strahinja Lukić</item>
    </izvorni_sadrzaj>
    <derivirana_varijabla naziv="DomainObject.Predmet.ProtuStrankaListFormated_1">
      <item>BULLDOG jednostavno društvo s ograničenom odgovornošću za trgovinu i usluge zastupanog po punomoćniku Strahinja Lukić</item>
    </derivirana_varijabla>
  </DomainObject.Predmet.ProtuStrankaListFormated>
  <DomainObject.Predmet.ProtuStrankaListFormatedOIB>
    <izvorni_sadrzaj>
      <item>BULLDOG jednostavno društvo s ograničenom odgovornošću za trgovinu i usluge, OIB 92643025411 zastupanog po punomoćniku Strahinja Lukić</item>
    </izvorni_sadrzaj>
    <derivirana_varijabla naziv="DomainObject.Predmet.ProtuStrankaListFormatedOIB_1">
      <item>BULLDOG jednostavno društvo s ograničenom odgovornošću za trgovinu i usluge, OIB 92643025411 zastupanog po punomoćniku Strahinja Lukić</item>
    </derivirana_varijabla>
  </DomainObject.Predmet.ProtuStrankaListFormatedOIB>
  <DomainObject.Predmet.ProtuStrankaListFormatedWithAdress>
    <izvorni_sadrzaj>
      <item>BULLDOG jednostavno društvo s ograničenom odgovornošću za trgovinu i usluge, Dvanaest redarstvenika 12, 32000 Vukovar zastupanog po punomoćniku Strahinja Lukić</item>
    </izvorni_sadrzaj>
    <derivirana_varijabla naziv="DomainObject.Predmet.ProtuStrankaListFormatedWithAdress_1">
      <item>BULLDOG jednostavno društvo s ograničenom odgovornošću za trgovinu i usluge, Dvanaest redarstvenika 12, 32000 Vukovar zastupanog po punomoćniku Strahinja Lukić</item>
    </derivirana_varijabla>
  </DomainObject.Predmet.ProtuStrankaListFormatedWithAdress>
  <DomainObject.Predmet.ProtuStrankaListFormatedWithAdressOIB>
    <izvorni_sadrzaj>
      <item>BULLDOG jednostavno društvo s ograničenom odgovornošću za trgovinu i usluge, OIB 92643025411, Dvanaest redarstvenika 12, 32000 Vukovar zastupanog po punomoćniku Strahinja Lukić</item>
    </izvorni_sadrzaj>
    <derivirana_varijabla naziv="DomainObject.Predmet.ProtuStrankaListFormatedWithAdressOIB_1">
      <item>BULLDOG jednostavno društvo s ograničenom odgovornošću za trgovinu i usluge, OIB 92643025411, Dvanaest redarstvenika 12, 32000 Vukovar zastupanog po punomoćniku Strahinja Lukić</item>
    </derivirana_varijabla>
  </DomainObject.Predmet.ProtuStrankaListFormatedWithAdressOIB>
  <DomainObject.Predmet.ProtuStrankaListNazivFormated>
    <izvorni_sadrzaj>
      <item>BULLDOG jednostavno društvo s ograničenom odgovornošću za trgovinu i usluge</item>
    </izvorni_sadrzaj>
    <derivirana_varijabla naziv="DomainObject.Predmet.ProtuStrankaListNazivFormated_1">
      <item>BULLDOG jednostavno društvo s ograničenom odgovornošću za trgovinu i usluge</item>
    </derivirana_varijabla>
  </DomainObject.Predmet.ProtuStrankaListNazivFormated>
  <DomainObject.Predmet.ProtuStrankaListNazivFormatedOIB>
    <izvorni_sadrzaj>
      <item>BULLDOG jednostavno društvo s ograničenom odgovornošću za trgovinu i usluge, OIB 92643025411</item>
    </izvorni_sadrzaj>
    <derivirana_varijabla naziv="DomainObject.Predmet.ProtuStrankaListNazivFormatedOIB_1">
      <item>BULLDOG jednostavno društvo s ograničenom odgovornošću za trgovinu i usluge, OIB 92643025411</item>
    </derivirana_varijabla>
  </DomainObject.Predmet.ProtuStrankaListNazivFormatedOIB>
  <DomainObject.Predmet.OstaliListFormated>
    <izvorni_sadrzaj>
      <item>Strahinja Lukić punomoćnik sudionika u postupku BULLDOG jednostavno društvo s ograničenom odgovornošću za trgovinu i usluge</item>
    </izvorni_sadrzaj>
    <derivirana_varijabla naziv="DomainObject.Predmet.OstaliListFormated_1">
      <item>Strahinja Lukić punomoćnik sudionika u postupku BULLDOG jednostavno društvo s ograničenom odgovornošću za trgovinu i usluge</item>
    </derivirana_varijabla>
  </DomainObject.Predmet.OstaliListFormated>
  <DomainObject.Predmet.OstaliListFormatedOIB>
    <izvorni_sadrzaj>
      <item>Strahinja Lukić, OIB 39158846820 punomoćnik sudionika u postupku BULLDOG jednostavno društvo s ograničenom odgovornošću za trgovinu i usluge</item>
    </izvorni_sadrzaj>
    <derivirana_varijabla naziv="DomainObject.Predmet.OstaliListFormatedOIB_1">
      <item>Strahinja Lukić, OIB 39158846820 punomoćnik sudionika u postupku BULLDOG jednostavno društvo s ograničenom odgovornošću za trgovinu i usluge</item>
    </derivirana_varijabla>
  </DomainObject.Predmet.OstaliListFormatedOIB>
  <DomainObject.Predmet.OstaliListFormatedWithAdress>
    <izvorni_sadrzaj>
      <item>Strahinja Lukić punomoćnik sudionika u postupku BULLDOG jednostavno društvo s ograničenom odgovornošću za trgovinu i usluge</item>
    </izvorni_sadrzaj>
    <derivirana_varijabla naziv="DomainObject.Predmet.OstaliListFormatedWithAdress_1">
      <item>Strahinja Lukić punomoćnik sudionika u postupku BULLDOG jednostavno društvo s ograničenom odgovornošću za trgovinu i usluge</item>
    </derivirana_varijabla>
  </DomainObject.Predmet.OstaliListFormatedWithAdress>
  <DomainObject.Predmet.OstaliListFormatedWithAdressOIB>
    <izvorni_sadrzaj>
      <item>Strahinja Lukić, OIB 39158846820 punomoćnik sudionika u postupku BULLDOG jednostavno društvo s ograničenom odgovornošću za trgovinu i usluge</item>
    </izvorni_sadrzaj>
    <derivirana_varijabla naziv="DomainObject.Predmet.OstaliListFormatedWithAdressOIB_1">
      <item>Strahinja Lukić, OIB 39158846820 punomoćnik sudionika u postupku BULLDOG jednostavno društvo s ograničenom odgovornošću za trgovinu i usluge</item>
    </derivirana_varijabla>
  </DomainObject.Predmet.OstaliListFormatedWithAdressOIB>
  <DomainObject.Predmet.OstaliListNazivFormated>
    <izvorni_sadrzaj>
      <item>Strahinja Lukić</item>
    </izvorni_sadrzaj>
    <derivirana_varijabla naziv="DomainObject.Predmet.OstaliListNazivFormated_1">
      <item>Strahinja Lukić</item>
    </derivirana_varijabla>
  </DomainObject.Predmet.OstaliListNazivFormated>
  <DomainObject.Predmet.OstaliListNazivFormatedOIB>
    <izvorni_sadrzaj>
      <item>Strahinja Lukić, OIB 39158846820</item>
    </izvorni_sadrzaj>
    <derivirana_varijabla naziv="DomainObject.Predmet.OstaliListNazivFormatedOIB_1">
      <item>Strahinja Lukić, OIB 39158846820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BULLDOG jednostavno društvo s ograničenom odgovornošću za trgovinu i usluge</izvorni_sadrzaj>
    <derivirana_varijabla naziv="DomainObject.Predmet.ProtustrankaIDrugi_1">BULLDOG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BULLDOG jednostavno društvo s ograničenom odgovornošću za trgovinu i usluge, OIB 92643025411, Dvanaest redarstvenika 12, 32000 Vukovar</izvorni_sadrzaj>
    <derivirana_varijabla naziv="DomainObject.Predmet.ProtustrankaIDrugiAdressOIB_1">BULLDOG jednostavno društvo s ograničenom odgovornošću za trgovinu i usluge, OIB 92643025411,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BULLDOG jednostavno društvo s ograničenom odgovornošću za trgovinu i usluge</item>
      <item>Strahinja Lukić</item>
    </izvorni_sadrzaj>
    <derivirana_varijabla naziv="DomainObject.Predmet.SudioniciListNaziv_1">
      <item>FINA RC OSIJEK</item>
      <item>BULLDOG jednostavno društvo s ograničenom odgovornošću za trgovinu i usluge</item>
      <item>Strahinja Lukić</item>
    </derivirana_varijabla>
  </DomainObject.Predmet.SudioniciListNaziv>
  <DomainObject.Predmet.SudioniciListAdressOIB>
    <izvorni_sadrzaj>
      <item>FINA RC OSIJEK, OIB 85821130368</item>
      <item>BULLDOG jednostavno društvo s ograničenom odgovornošću za trgovinu i usluge, OIB 92643025411, Dvanaest redarstvenika 12,32000 Vukovar</item>
      <item>Strahinja Lukić, OIB 39158846820</item>
    </izvorni_sadrzaj>
    <derivirana_varijabla naziv="DomainObject.Predmet.SudioniciListAdressOIB_1">
      <item>FINA RC OSIJEK, OIB 85821130368</item>
      <item>BULLDOG jednostavno društvo s ograničenom odgovornošću za trgovinu i usluge, OIB 92643025411, Dvanaest redarstvenika 12,32000 Vukovar</item>
      <item>Strahinja Lukić, OIB 39158846820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92643025411</item>
      <item>, OIB 39158846820</item>
    </izvorni_sadrzaj>
    <derivirana_varijabla naziv="DomainObject.Predmet.SudioniciListNazivOIB_1">
      <item>, OIB 85821130368</item>
      <item>, OIB 92643025411</item>
      <item>, OIB 39158846820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4781C-FCFB-4773-BB5C-C21239C822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4428</properties:Characters>
  <properties:Lines>130</properties:Lines>
  <properties:Paragraphs>38</properties:Paragraphs>
  <properties:TotalTime>612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2017-03-03T13:44:00Z</cp:lastPrinted>
  <dcterms:modified xmlns:xsi="http://www.w3.org/2001/XMLSchema-instance" xsi:type="dcterms:W3CDTF">2017-04-03T12:19:00Z</dcterms:modified>
  <cp:revision>403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