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ae0a" w14:paraId="420ae0a" w:rsidRDefault="000408A8" w:rsidP="00372F80" w:rsidR="000408A8" w:rsidRPr="00086AF2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086AF2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086AF2">
      <w:pPr>
        <w:tabs>
          <w:tab w:pos="1440" w:val="left"/>
        </w:tabs>
        <w:rPr>
          <w:bCs/>
        </w:rPr>
      </w:pPr>
    </w:p>
    <w:p w:rsidRDefault="00863A7F" w:rsidP="00372F80" w:rsidR="00AA6ECC" w:rsidRPr="00086AF2">
      <w:pPr>
        <w:tabs>
          <w:tab w:pos="1440" w:val="left"/>
        </w:tabs>
        <w:rPr>
          <w:bCs/>
        </w:rPr>
      </w:pPr>
      <w:r w:rsidRPr="00086AF2">
        <w:rPr>
          <w:bCs/>
        </w:rPr>
        <w:t xml:space="preserve">  </w:t>
      </w:r>
      <w:r w:rsidR="00B23C9B" w:rsidRPr="00086AF2">
        <w:rPr>
          <w:bCs/>
        </w:rPr>
        <w:t xml:space="preserve">  REPUBLIKA HRVATSKA </w:t>
      </w:r>
    </w:p>
    <w:p w:rsidRDefault="00B23C9B" w:rsidP="00372F80" w:rsidR="00B23C9B" w:rsidRPr="00086AF2">
      <w:pPr>
        <w:tabs>
          <w:tab w:pos="1440" w:val="left"/>
        </w:tabs>
        <w:rPr>
          <w:bCs/>
        </w:rPr>
      </w:pPr>
      <w:r w:rsidRPr="00086AF2">
        <w:rPr>
          <w:bCs/>
        </w:rPr>
        <w:t>TRGOVAČKI SUD U ZAGREBU</w:t>
      </w:r>
    </w:p>
    <w:p w:rsidRDefault="00B23C9B" w:rsidP="00372F80" w:rsidR="00B23C9B" w:rsidRPr="00086AF2">
      <w:pPr>
        <w:tabs>
          <w:tab w:pos="1440" w:val="left"/>
        </w:tabs>
        <w:rPr>
          <w:bCs/>
        </w:rPr>
      </w:pPr>
      <w:r w:rsidRPr="00086AF2">
        <w:rPr>
          <w:bCs/>
        </w:rPr>
        <w:t>Zagre</w:t>
      </w:r>
      <w:r w:rsidR="00C3703D" w:rsidRPr="00086AF2">
        <w:rPr>
          <w:bCs/>
        </w:rPr>
        <w:t>b, Amruševa 2/II</w:t>
      </w:r>
      <w:r w:rsidR="00C3703D" w:rsidRPr="00086AF2">
        <w:rPr>
          <w:bCs/>
        </w:rPr>
        <w:tab/>
      </w:r>
      <w:r w:rsidR="00C3703D" w:rsidRPr="00086AF2">
        <w:rPr>
          <w:bCs/>
        </w:rPr>
        <w:tab/>
      </w:r>
      <w:r w:rsidR="00C3703D" w:rsidRPr="00086AF2">
        <w:rPr>
          <w:bCs/>
        </w:rPr>
        <w:tab/>
      </w:r>
      <w:r w:rsidR="00C3703D" w:rsidRPr="00086AF2">
        <w:rPr>
          <w:bCs/>
        </w:rPr>
        <w:tab/>
      </w:r>
      <w:r w:rsidR="00790845" w:rsidRPr="00086AF2">
        <w:rPr>
          <w:bCs/>
        </w:rPr>
        <w:tab/>
      </w:r>
      <w:r w:rsidR="00790845" w:rsidRPr="00086AF2">
        <w:rPr>
          <w:bCs/>
        </w:rPr>
        <w:tab/>
      </w:r>
      <w:r w:rsidR="00C3703D" w:rsidRPr="00086AF2">
        <w:rPr>
          <w:bCs/>
        </w:rPr>
        <w:t>31-ST-</w:t>
      </w:r>
      <w:r w:rsidR="00D76E0E">
        <w:rPr>
          <w:bCs/>
        </w:rPr>
        <w:t>627/15</w:t>
      </w:r>
      <w:r w:rsidR="00086AF2" w:rsidRPr="00086AF2">
        <w:rPr>
          <w:bCs/>
        </w:rPr>
        <w:t>-21</w:t>
      </w:r>
    </w:p>
    <w:p w:rsidRDefault="00372F80" w:rsidP="00372F80" w:rsidR="00372F80" w:rsidRPr="00086AF2">
      <w:pPr>
        <w:tabs>
          <w:tab w:pos="1440" w:val="left"/>
        </w:tabs>
        <w:rPr>
          <w:bCs/>
        </w:rPr>
      </w:pPr>
    </w:p>
    <w:p w:rsidRDefault="00086AF2" w:rsidP="00372F80" w:rsidR="00B23C9B" w:rsidRPr="00086AF2">
      <w:pPr>
        <w:tabs>
          <w:tab w:pos="1440" w:val="left"/>
        </w:tabs>
        <w:jc w:val="center"/>
        <w:rPr>
          <w:bCs/>
        </w:rPr>
      </w:pPr>
      <w:r w:rsidRPr="00086AF2">
        <w:rPr>
          <w:bCs/>
        </w:rPr>
        <w:t>R E P U B L I K A   H R V A T S K A</w:t>
      </w:r>
    </w:p>
    <w:p w:rsidRDefault="00AA6ECC" w:rsidP="00D86D3C" w:rsidR="00D86D3C">
      <w:pPr>
        <w:tabs>
          <w:tab w:pos="1440" w:val="left"/>
        </w:tabs>
        <w:jc w:val="center"/>
        <w:rPr>
          <w:bCs/>
        </w:rPr>
      </w:pPr>
      <w:r w:rsidRPr="00086AF2">
        <w:rPr>
          <w:bCs/>
        </w:rPr>
        <w:t xml:space="preserve">R J E Š E N J E </w:t>
      </w:r>
    </w:p>
    <w:p w:rsidRDefault="006F5980" w:rsidP="00D86D3C" w:rsidR="006F5980">
      <w:pPr>
        <w:tabs>
          <w:tab w:pos="1440" w:val="left"/>
        </w:tabs>
        <w:jc w:val="center"/>
        <w:rPr>
          <w:bCs/>
        </w:rPr>
      </w:pPr>
      <w:r>
        <w:rPr>
          <w:bCs/>
        </w:rPr>
        <w:t>O</w:t>
      </w:r>
    </w:p>
    <w:p w:rsidRDefault="006F5980" w:rsidP="00D86D3C" w:rsidR="006F5980" w:rsidRPr="00086AF2">
      <w:pPr>
        <w:tabs>
          <w:tab w:pos="1440" w:val="left"/>
        </w:tabs>
        <w:jc w:val="center"/>
        <w:rPr>
          <w:bCs/>
        </w:rPr>
      </w:pPr>
      <w:r>
        <w:rPr>
          <w:bCs/>
        </w:rPr>
        <w:t>ISPRAVKU</w:t>
      </w:r>
    </w:p>
    <w:p w:rsidRDefault="00D86D3C" w:rsidP="00D86D3C" w:rsidR="00D86D3C" w:rsidRPr="00086AF2">
      <w:pPr>
        <w:rPr>
          <w:bCs/>
        </w:rPr>
      </w:pPr>
    </w:p>
    <w:p w:rsidRDefault="00D86D3C" w:rsidP="00D86D3C" w:rsidR="00D86D3C" w:rsidRPr="00086AF2">
      <w:r w:rsidRPr="00086AF2">
        <w:rPr>
          <w:bCs/>
        </w:rPr>
        <w:tab/>
        <w:t>TRGOVAČKI SUD U ZAGREBU</w:t>
      </w:r>
      <w:r w:rsidRPr="00086AF2">
        <w:t xml:space="preserve"> po stečajnom sucu Nadi Kraljić povodom prijedloga predlagatelja</w:t>
      </w:r>
      <w:r w:rsidR="009F73F1" w:rsidRPr="00086AF2">
        <w:t xml:space="preserve"> </w:t>
      </w:r>
      <w:r w:rsidR="0044061C" w:rsidRPr="00086AF2">
        <w:t xml:space="preserve">ANTE LASIĆ, Split, Vukovarska 113 za otvaranje stečajnog postupka nad stečajnim dužnikom HP DELAMARIS d.o.o. Kaštel Sućurac, Put Brižina 2A, MBS: 060040143 OIB: 84111292343  </w:t>
      </w:r>
      <w:r w:rsidRPr="00086AF2">
        <w:t>dana</w:t>
      </w:r>
      <w:r w:rsidR="0044061C" w:rsidRPr="00086AF2">
        <w:t xml:space="preserve"> </w:t>
      </w:r>
      <w:r w:rsidR="001278DA">
        <w:t>12</w:t>
      </w:r>
      <w:r w:rsidR="00086AF2" w:rsidRPr="00086AF2">
        <w:t>. svibnja</w:t>
      </w:r>
      <w:r w:rsidR="0044061C" w:rsidRPr="00086AF2">
        <w:t xml:space="preserve"> 2017. </w:t>
      </w:r>
      <w:r w:rsidR="00271BF3" w:rsidRPr="00086AF2">
        <w:t xml:space="preserve"> </w:t>
      </w:r>
      <w:r w:rsidRPr="00086AF2">
        <w:t xml:space="preserve"> godine</w:t>
      </w:r>
    </w:p>
    <w:p w:rsidRDefault="00086AF2" w:rsidP="00D86D3C" w:rsidR="00086AF2" w:rsidRPr="00086AF2"/>
    <w:p w:rsidRDefault="00D86D3C" w:rsidP="00D86D3C" w:rsidR="00D86D3C" w:rsidRPr="00086AF2">
      <w:pPr>
        <w:pStyle w:val="Naslov2"/>
        <w:rPr>
          <w:b w:val="false"/>
        </w:rPr>
      </w:pPr>
      <w:r w:rsidRPr="00086AF2">
        <w:rPr>
          <w:b w:val="false"/>
        </w:rPr>
        <w:t>r i j e š i o   j e</w:t>
      </w:r>
    </w:p>
    <w:p w:rsidRDefault="00086AF2" w:rsidP="00086AF2" w:rsidR="00086AF2" w:rsidRPr="00086AF2"/>
    <w:p w:rsidRDefault="00086AF2" w:rsidP="00D86D3C" w:rsidR="00D86D3C" w:rsidRPr="00086AF2">
      <w:r w:rsidRPr="00086AF2">
        <w:tab/>
        <w:t xml:space="preserve">Ispravlja se izreka rješenja od 18. travnja 2017. godine tako da ista glasi: </w:t>
      </w:r>
    </w:p>
    <w:p w:rsidRDefault="00086AF2" w:rsidP="00D86D3C" w:rsidR="00D86D3C" w:rsidRPr="00086AF2">
      <w:pPr>
        <w:ind w:firstLine="708"/>
      </w:pPr>
      <w:r w:rsidRPr="00086AF2">
        <w:t>"</w:t>
      </w:r>
      <w:r w:rsidR="00D86D3C" w:rsidRPr="00086AF2">
        <w:t>1.   Otvara se stečajni postupak nad dužnikom</w:t>
      </w:r>
      <w:r w:rsidR="00280C42" w:rsidRPr="00086AF2">
        <w:t xml:space="preserve"> </w:t>
      </w:r>
      <w:r w:rsidR="0044061C" w:rsidRPr="00086AF2">
        <w:t>HP DELAMARIS d.o.o. Kaštel Sućurac, Put Brižina 2A, MBS: 060040143 OIB: 84111292343</w:t>
      </w:r>
      <w:r w:rsidR="00540507" w:rsidRPr="00086AF2">
        <w:t>.</w:t>
      </w:r>
    </w:p>
    <w:p w:rsidRDefault="00271BF3" w:rsidP="00271BF3" w:rsidR="00D86D3C" w:rsidRPr="00086AF2">
      <w:pPr>
        <w:ind w:firstLine="708"/>
        <w:rPr>
          <w:bCs/>
        </w:rPr>
      </w:pPr>
      <w:r w:rsidRPr="00086AF2">
        <w:rPr>
          <w:bCs/>
        </w:rPr>
        <w:t xml:space="preserve">2.   </w:t>
      </w:r>
      <w:r w:rsidR="00D86D3C" w:rsidRPr="00086AF2">
        <w:rPr>
          <w:bCs/>
        </w:rPr>
        <w:t>Za stečajnog upravitelja imenuje se</w:t>
      </w:r>
      <w:r w:rsidR="003E701C" w:rsidRPr="00086AF2">
        <w:t xml:space="preserve"> </w:t>
      </w:r>
      <w:r w:rsidR="00086AF2" w:rsidRPr="00086AF2">
        <w:t>Deković Daniel</w:t>
      </w:r>
      <w:r w:rsidR="00A177E4" w:rsidRPr="00086AF2">
        <w:t xml:space="preserve">, </w:t>
      </w:r>
      <w:r w:rsidR="00086AF2" w:rsidRPr="00086AF2">
        <w:t xml:space="preserve">Novačka 329, Zagreb, </w:t>
      </w:r>
      <w:r w:rsidR="00A177E4" w:rsidRPr="00086AF2">
        <w:rPr>
          <w:bCs/>
        </w:rPr>
        <w:t>OIB:</w:t>
      </w:r>
      <w:r w:rsidR="00A177E4" w:rsidRPr="00086AF2">
        <w:t xml:space="preserve"> </w:t>
      </w:r>
      <w:r w:rsidR="00086AF2" w:rsidRPr="00086AF2">
        <w:t>76292704973</w:t>
      </w:r>
      <w:r w:rsidR="00540507" w:rsidRPr="00086AF2">
        <w:rPr>
          <w:bCs/>
        </w:rPr>
        <w:t>.</w:t>
      </w:r>
    </w:p>
    <w:p w:rsidRDefault="00271BF3" w:rsidP="00D86D3C" w:rsidR="00D86D3C" w:rsidRPr="00086AF2">
      <w:pPr>
        <w:rPr>
          <w:bCs/>
        </w:rPr>
      </w:pPr>
      <w:r w:rsidRPr="00086AF2">
        <w:rPr>
          <w:bCs/>
        </w:rPr>
        <w:tab/>
        <w:t xml:space="preserve">3.   </w:t>
      </w:r>
      <w:r w:rsidR="00D86D3C" w:rsidRPr="00086AF2">
        <w:rPr>
          <w:bCs/>
        </w:rPr>
        <w:t>Zaključuje se stečajni postupak nad stečajnim dužnikom</w:t>
      </w:r>
      <w:r w:rsidR="00A177E4" w:rsidRPr="00086AF2">
        <w:t xml:space="preserve"> </w:t>
      </w:r>
      <w:r w:rsidR="0044061C" w:rsidRPr="00086AF2">
        <w:t>HP DELAMARIS d.o.o. Kaštel Sućurac, Put Brižina 2A, MBS: 060040143 OIB: 84111292343.</w:t>
      </w:r>
    </w:p>
    <w:p w:rsidRDefault="009F73F1" w:rsidP="00D86D3C" w:rsidR="00D86D3C" w:rsidRPr="00086AF2">
      <w:r w:rsidRPr="00086AF2">
        <w:tab/>
        <w:t>4</w:t>
      </w:r>
      <w:r w:rsidR="00D86D3C" w:rsidRPr="00086AF2">
        <w:t xml:space="preserve">.  </w:t>
      </w:r>
      <w:r w:rsidR="00271BF3" w:rsidRPr="00086AF2">
        <w:t xml:space="preserve"> </w:t>
      </w:r>
      <w:r w:rsidR="00D86D3C" w:rsidRPr="00086AF2">
        <w:t>Po pravomoćnosti rješenja stečajni dužnik bri</w:t>
      </w:r>
      <w:r w:rsidR="00086AF2">
        <w:t>sat će se iz registra ovog suda."</w:t>
      </w:r>
      <w:r w:rsidR="00D86D3C" w:rsidRPr="00086AF2">
        <w:t xml:space="preserve"> </w:t>
      </w:r>
    </w:p>
    <w:p w:rsidRDefault="00921F3F" w:rsidP="00372F80" w:rsidR="00921F3F" w:rsidRPr="00086AF2">
      <w:pPr>
        <w:tabs>
          <w:tab w:pos="1440" w:val="left"/>
        </w:tabs>
      </w:pPr>
    </w:p>
    <w:p w:rsidRDefault="00AA6ECC" w:rsidP="00372F80" w:rsidR="00AA6ECC" w:rsidRPr="00086AF2">
      <w:pPr>
        <w:tabs>
          <w:tab w:pos="1440" w:val="left"/>
        </w:tabs>
        <w:jc w:val="center"/>
        <w:rPr>
          <w:bCs/>
        </w:rPr>
      </w:pPr>
      <w:r w:rsidRPr="00086AF2">
        <w:rPr>
          <w:bCs/>
        </w:rPr>
        <w:t xml:space="preserve">Obrazloženje </w:t>
      </w:r>
    </w:p>
    <w:p w:rsidRDefault="00540507" w:rsidP="00540507" w:rsidR="00540507" w:rsidRPr="00086AF2">
      <w:pPr>
        <w:tabs>
          <w:tab w:pos="1440" w:val="left"/>
        </w:tabs>
      </w:pPr>
    </w:p>
    <w:p w:rsidRDefault="00540507" w:rsidP="00372F80" w:rsidR="00AA6ECC" w:rsidRPr="00086AF2">
      <w:pPr>
        <w:tabs>
          <w:tab w:pos="1440" w:val="left"/>
        </w:tabs>
      </w:pPr>
      <w:r w:rsidRPr="00086AF2">
        <w:t xml:space="preserve">            </w:t>
      </w:r>
      <w:r w:rsidR="008026FC">
        <w:t>Kako je u rješenju od 18. travnja 2017. godine pod točkom 2. greškom u pisanju navedeno ime stečajnog upravitelja Trumbić Dinka umjesto</w:t>
      </w:r>
      <w:r w:rsidR="008026FC" w:rsidRPr="008026FC">
        <w:t xml:space="preserve"> </w:t>
      </w:r>
      <w:r w:rsidR="008026FC" w:rsidRPr="00086AF2">
        <w:t xml:space="preserve">Deković Daniel, Novačka 329, Zagreb, </w:t>
      </w:r>
      <w:r w:rsidR="008026FC" w:rsidRPr="00086AF2">
        <w:rPr>
          <w:bCs/>
        </w:rPr>
        <w:t>OIB:</w:t>
      </w:r>
      <w:r w:rsidR="008026FC" w:rsidRPr="00086AF2">
        <w:t xml:space="preserve"> 76292704973</w:t>
      </w:r>
      <w:r w:rsidR="008026FC">
        <w:t xml:space="preserve"> koji je određen automatskom dodjelom,  valjalo je donijeti rješenje kao u izreci. </w:t>
      </w:r>
    </w:p>
    <w:p w:rsidRDefault="00AA6ECC" w:rsidP="008026FC" w:rsidR="00DB4F7A" w:rsidRPr="00086AF2">
      <w:pPr>
        <w:tabs>
          <w:tab w:pos="1440" w:val="left"/>
        </w:tabs>
        <w:jc w:val="center"/>
      </w:pPr>
      <w:r w:rsidRPr="00086AF2">
        <w:t>U Zagrebu,</w:t>
      </w:r>
      <w:r w:rsidR="005F5C8B" w:rsidRPr="00086AF2">
        <w:t xml:space="preserve"> </w:t>
      </w:r>
      <w:r w:rsidR="001278DA">
        <w:t>12</w:t>
      </w:r>
      <w:r w:rsidR="008026FC">
        <w:t>. svibnja</w:t>
      </w:r>
      <w:r w:rsidR="0044061C" w:rsidRPr="00086AF2">
        <w:t xml:space="preserve"> 2017.</w:t>
      </w:r>
      <w:r w:rsidR="0080751D" w:rsidRPr="00086AF2">
        <w:t xml:space="preserve"> </w:t>
      </w:r>
    </w:p>
    <w:p w:rsidRDefault="00DB4F7A" w:rsidP="00372F80" w:rsidR="00DB4F7A" w:rsidRPr="00086AF2">
      <w:pPr>
        <w:tabs>
          <w:tab w:pos="1440" w:val="left"/>
        </w:tabs>
      </w:pP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  <w:t xml:space="preserve">STEČAJNI SUDAC </w:t>
      </w:r>
    </w:p>
    <w:p w:rsidRDefault="00525A3A" w:rsidP="00372F80" w:rsidR="009A1EE8" w:rsidRPr="00086AF2">
      <w:pPr>
        <w:tabs>
          <w:tab w:pos="1440" w:val="left"/>
        </w:tabs>
      </w:pP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</w:r>
      <w:r w:rsidRPr="00086AF2">
        <w:tab/>
        <w:t>Nada Kraljić</w:t>
      </w:r>
      <w:r w:rsidR="00C90BB6">
        <w:t>,v.r.</w:t>
      </w:r>
    </w:p>
    <w:p w:rsidRDefault="008026FC" w:rsidP="008026FC" w:rsidR="008026FC" w:rsidRPr="00D71DE7">
      <w:r w:rsidRPr="00D71DE7">
        <w:t>POUKA O PRAVNOM LIJEKU</w:t>
      </w:r>
    </w:p>
    <w:p w:rsidRDefault="008026FC" w:rsidP="008026FC" w:rsidR="008026FC" w:rsidRPr="00D71DE7">
      <w:r w:rsidRPr="00D71DE7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90BB6" w:rsidR="00C90BB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90BB6" w:rsidP="00C90BB6" w:rsidR="00C90BB6">
      <w:pPr>
        <w:ind w:firstLine="708" w:left="4956"/>
      </w:pPr>
      <w:r>
        <w:t>Vinka Mihalinčić</w:t>
      </w:r>
    </w:p>
    <w:p w:rsidRDefault="00AA6ECC" w:rsidP="00372F80" w:rsidR="00AA6ECC" w:rsidRPr="00086AF2">
      <w:pPr>
        <w:tabs>
          <w:tab w:pos="1440" w:val="left"/>
        </w:tabs>
      </w:pPr>
    </w:p>
    <w:p w:rsidRDefault="00DB4F7A" w:rsidP="00C90BB6" w:rsidR="00C90BB6" w:rsidRPr="00086AF2">
      <w:pPr>
        <w:tabs>
          <w:tab w:pos="1440" w:val="left"/>
        </w:tabs>
      </w:pPr>
      <w:r w:rsidRPr="00086AF2">
        <w:tab/>
      </w:r>
    </w:p>
    <w:p w:rsidRDefault="00DB4F7A" w:rsidP="00372F80" w:rsidR="00DB4F7A" w:rsidRPr="00086AF2">
      <w:pPr>
        <w:tabs>
          <w:tab w:pos="1440" w:val="left"/>
        </w:tabs>
        <w:ind w:left="360"/>
      </w:pPr>
      <w:r w:rsidRPr="00086AF2">
        <w:t xml:space="preserve"> </w:t>
      </w:r>
    </w:p>
    <w:sectPr w:rsidSect="00C90BB6" w:rsidR="00DB4F7A" w:rsidRPr="00086AF2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0B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8026FC">
      <w:t>627/15-21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86AF2"/>
    <w:rsid w:val="000A36D7"/>
    <w:rsid w:val="000A7240"/>
    <w:rsid w:val="000C5863"/>
    <w:rsid w:val="000D10DB"/>
    <w:rsid w:val="000E042E"/>
    <w:rsid w:val="000F03F6"/>
    <w:rsid w:val="0011336F"/>
    <w:rsid w:val="001278DA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499F"/>
    <w:rsid w:val="003357EC"/>
    <w:rsid w:val="00367DA4"/>
    <w:rsid w:val="00372F80"/>
    <w:rsid w:val="003756C2"/>
    <w:rsid w:val="003B0982"/>
    <w:rsid w:val="003E02AA"/>
    <w:rsid w:val="003E701C"/>
    <w:rsid w:val="0044061C"/>
    <w:rsid w:val="004467FC"/>
    <w:rsid w:val="00461AE4"/>
    <w:rsid w:val="004A64DD"/>
    <w:rsid w:val="004D03A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5980"/>
    <w:rsid w:val="006F79C5"/>
    <w:rsid w:val="006F7B8D"/>
    <w:rsid w:val="00722964"/>
    <w:rsid w:val="00790845"/>
    <w:rsid w:val="00795A29"/>
    <w:rsid w:val="007B17CF"/>
    <w:rsid w:val="007C28E9"/>
    <w:rsid w:val="008026FC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177E4"/>
    <w:rsid w:val="00A23208"/>
    <w:rsid w:val="00A319A1"/>
    <w:rsid w:val="00A35695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0BB6"/>
    <w:rsid w:val="00C914F4"/>
    <w:rsid w:val="00CB4FDD"/>
    <w:rsid w:val="00CB75F6"/>
    <w:rsid w:val="00CC2173"/>
    <w:rsid w:val="00CF1FA1"/>
    <w:rsid w:val="00D24610"/>
    <w:rsid w:val="00D26A29"/>
    <w:rsid w:val="00D66F08"/>
    <w:rsid w:val="00D73B9B"/>
    <w:rsid w:val="00D76E0E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0213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90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BB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BB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BB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BB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90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BB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BB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BB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BB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St-627/2015-21</izvorni_sadrzaj>
    <derivirana_varijabla naziv="DomainObject.Oznaka_1">St-627/2015-21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2017.</izvorni_sadrzaj>
    <derivirana_varijabla naziv="DomainObject.Predmet.DatumRjesavanja_1">19.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St-627/2015</izvorni_sadrzaj>
    <derivirana_varijabla naziv="DomainObject.Predmet.OznakaBroj_1">St-627/2015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HP DELAMARIS d.o.o. za trgovinu, turizam i usluge</izvorni_sadrzaj>
    <derivirana_varijabla naziv="DomainObject.Predmet.ProtustrankaFormated_1">  HP DELAMARIS d.o.o. za trgovinu, turizam i usluge</derivirana_varijabla>
  </DomainObject.Predmet.ProtustrankaFormated>
  <DomainObject.Predmet.ProtustrankaFormatedOIB>
    <izvorni_sadrzaj>  HP DELAMARIS d.o.o. za trgovinu, turizam i usluge, OIB 84111292343</izvorni_sadrzaj>
    <derivirana_varijabla naziv="DomainObject.Predmet.ProtustrankaFormatedOIB_1">  HP DELAMARIS d.o.o. za trgovinu, turizam i usluge, OIB 84111292343</derivirana_varijabla>
  </DomainObject.Predmet.ProtustrankaFormatedOIB>
  <DomainObject.Predmet.ProtustrankaFormatedWithAdress>
    <izvorni_sadrzaj> HP DELAMARIS d.o.o. za trgovinu, turizam i usluge, Petra Katančića 14/b, 10430 Samobor</izvorni_sadrzaj>
    <derivirana_varijabla naziv="DomainObject.Predmet.ProtustrankaFormatedWithAdress_1"> HP DELAMARIS d.o.o. za trgovinu, turizam i usluge, Petra Katančića 14/b, 10430 Samobor</derivirana_varijabla>
  </DomainObject.Predmet.ProtustrankaFormatedWithAdress>
  <DomainObject.Predmet.ProtustrankaFormatedWithAdressOIB>
    <izvorni_sadrzaj> HP DELAMARIS d.o.o. za trgovinu, turizam i usluge, OIB 84111292343, Petra Katančića 14/b, 10430 Samobor</izvorni_sadrzaj>
    <derivirana_varijabla naziv="DomainObject.Predmet.ProtustrankaFormatedWithAdressOIB_1"> HP DELAMARIS d.o.o. za trgovinu, turizam i usluge, OIB 84111292343, Petra Katančića 14/b, 10430 Samobor</derivirana_varijabla>
  </DomainObject.Predmet.ProtustrankaFormatedWithAdressOIB>
  <DomainObject.Predmet.ProtustrankaWithAdress>
    <izvorni_sadrzaj>HP DELAMARIS d.o.o. za trgovinu, turizam i usluge Petra Katančića 14/b, 10430 Samobor</izvorni_sadrzaj>
    <derivirana_varijabla naziv="DomainObject.Predmet.ProtustrankaWithAdress_1">HP DELAMARIS d.o.o. za trgovinu, turizam i usluge Petra Katančića 14/b, 10430 Samobor</derivirana_varijabla>
  </DomainObject.Predmet.ProtustrankaWithAdress>
  <DomainObject.Predmet.ProtustrankaWithAdressOIB>
    <izvorni_sadrzaj>HP DELAMARIS d.o.o. za trgovinu, turizam i usluge, OIB 84111292343, Petra Katančića 14/b, 10430 Samobor</izvorni_sadrzaj>
    <derivirana_varijabla naziv="DomainObject.Predmet.ProtustrankaWithAdressOIB_1">HP DELAMARIS d.o.o. za trgovinu, turizam i usluge, OIB 84111292343, Petra Katančića 14/b, 10430 Samobor</derivirana_varijabla>
  </DomainObject.Predmet.ProtustrankaWithAdressOIB>
  <DomainObject.Predmet.ProtustrankaNazivFormated>
    <izvorni_sadrzaj>HP DELAMARIS d.o.o. za trgovinu, turizam i usluge</izvorni_sadrzaj>
    <derivirana_varijabla naziv="DomainObject.Predmet.ProtustrankaNazivFormated_1">HP DELAMARIS d.o.o. za trgovinu, turizam i usluge</derivirana_varijabla>
  </DomainObject.Predmet.ProtustrankaNazivFormated>
  <DomainObject.Predmet.ProtustrankaNazivFormatedOIB>
    <izvorni_sadrzaj>HP DELAMARIS d.o.o. za trgovinu, turizam i usluge, OIB 84111292343</izvorni_sadrzaj>
    <derivirana_varijabla naziv="DomainObject.Predmet.ProtustrankaNazivFormatedOIB_1">HP DELAMARIS d.o.o. za trgovinu, turizam i usluge, OIB 84111292343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Lasić; VJEROVNICI</izvorni_sadrzaj>
    <derivirana_varijabla naziv="DomainObject.Predmet.StrankaFormated_1">  Ante Lasić; VJEROVNICI</derivirana_varijabla>
  </DomainObject.Predmet.StrankaFormated>
  <DomainObject.Predmet.StrankaFormatedOIB>
    <izvorni_sadrzaj>  Ante Lasić, OIB 43989694525; VJEROVNICI</izvorni_sadrzaj>
    <derivirana_varijabla naziv="DomainObject.Predmet.StrankaFormatedOIB_1">  Ante Lasić, OIB 43989694525; VJEROVNICI</derivirana_varijabla>
  </DomainObject.Predmet.StrankaFormatedOIB>
  <DomainObject.Predmet.StrankaFormatedWithAdress>
    <izvorni_sadrzaj> Ante Lasić, Vukovarska 113, 21000 Split; VJEROVNICI</izvorni_sadrzaj>
    <derivirana_varijabla naziv="DomainObject.Predmet.StrankaFormatedWithAdress_1"> Ante Lasić, Vukovarska 113, 21000 Split; VJEROVNICI</derivirana_varijabla>
  </DomainObject.Predmet.StrankaFormatedWithAdress>
  <DomainObject.Predmet.StrankaFormatedWithAdressOIB>
    <izvorni_sadrzaj> Ante Lasić, OIB 43989694525, Vukovarska 113, 21000 Split; VJEROVNICI</izvorni_sadrzaj>
    <derivirana_varijabla naziv="DomainObject.Predmet.StrankaFormatedWithAdressOIB_1"> Ante Lasić, OIB 43989694525, Vukovarska 113, 21000 Split; VJEROVNICI</derivirana_varijabla>
  </DomainObject.Predmet.StrankaFormatedWithAdressOIB>
  <DomainObject.Predmet.StrankaWithAdress>
    <izvorni_sadrzaj>Ante Lasić Vukovarska 113,21000 Split,VJEROVNICI </izvorni_sadrzaj>
    <derivirana_varijabla naziv="DomainObject.Predmet.StrankaWithAdress_1">Ante Lasić Vukovarska 113,21000 Split,VJEROVNICI </derivirana_varijabla>
  </DomainObject.Predmet.StrankaWithAdress>
  <DomainObject.Predmet.StrankaWithAdressOIB>
    <izvorni_sadrzaj>Ante Lasić, OIB 43989694525, Vukovarska 113,21000 Split,VJEROVNICI</izvorni_sadrzaj>
    <derivirana_varijabla naziv="DomainObject.Predmet.StrankaWithAdressOIB_1">Ante Lasić, OIB 43989694525, Vukovarska 113,21000 Split,VJEROVNICI</derivirana_varijabla>
  </DomainObject.Predmet.StrankaWithAdressOIB>
  <DomainObject.Predmet.StrankaNazivFormated>
    <izvorni_sadrzaj>Ante Lasić,VJEROVNICI</izvorni_sadrzaj>
    <derivirana_varijabla naziv="DomainObject.Predmet.StrankaNazivFormated_1">Ante Lasić,VJEROVNICI</derivirana_varijabla>
  </DomainObject.Predmet.StrankaNazivFormated>
  <DomainObject.Predmet.StrankaNazivFormatedOIB>
    <izvorni_sadrzaj>Ante Lasić, OIB 43989694525,VJEROVNICI</izvorni_sadrzaj>
    <derivirana_varijabla naziv="DomainObject.Predmet.StrankaNazivFormatedOIB_1">Ante Lasić, OIB 43989694525,VJEROVNICI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Ante Lasić</item>
      <item>VJEROVNICI</item>
    </izvorni_sadrzaj>
    <derivirana_varijabla naziv="DomainObject.Predmet.StrankaListFormated_1">
      <item>Ante Lasić</item>
      <item>VJEROVNICI</item>
    </derivirana_varijabla>
  </DomainObject.Predmet.StrankaListFormated>
  <DomainObject.Predmet.StrankaListFormatedOIB>
    <izvorni_sadrzaj>
      <item>Ante Lasić, OIB 43989694525</item>
      <item>VJEROVNICI</item>
    </izvorni_sadrzaj>
    <derivirana_varijabla naziv="DomainObject.Predmet.StrankaListFormatedOIB_1">
      <item>Ante Lasić, OIB 43989694525</item>
      <item>VJEROVNICI</item>
    </derivirana_varijabla>
  </DomainObject.Predmet.StrankaListFormatedOIB>
  <DomainObject.Predmet.StrankaListFormatedWithAdress>
    <izvorni_sadrzaj>
      <item>Ante Lasić, Vukovarska 113, 21000 Split</item>
      <item>VJEROVNICI</item>
    </izvorni_sadrzaj>
    <derivirana_varijabla naziv="DomainObject.Predmet.StrankaListFormatedWithAdress_1">
      <item>Ante Lasić, Vukovarska 113, 21000 Split</item>
      <item>VJEROVNICI</item>
    </derivirana_varijabla>
  </DomainObject.Predmet.StrankaListFormatedWithAdress>
  <DomainObject.Predmet.StrankaListFormatedWithAdressOIB>
    <izvorni_sadrzaj>
      <item>Ante Lasić, OIB 43989694525, Vukovarska 113, 21000 Split</item>
      <item>VJEROVNICI</item>
    </izvorni_sadrzaj>
    <derivirana_varijabla naziv="DomainObject.Predmet.StrankaListFormatedWithAdressOIB_1">
      <item>Ante Lasić, OIB 43989694525, Vukovarska 113, 21000 Split</item>
      <item>VJEROVNICI</item>
    </derivirana_varijabla>
  </DomainObject.Predmet.StrankaListFormatedWithAdressOIB>
  <DomainObject.Predmet.StrankaListNazivFormated>
    <izvorni_sadrzaj>
      <item>Ante Lasić</item>
      <item>VJEROVNICI</item>
    </izvorni_sadrzaj>
    <derivirana_varijabla naziv="DomainObject.Predmet.StrankaListNazivFormated_1">
      <item>Ante Lasić</item>
      <item>VJEROVNICI</item>
    </derivirana_varijabla>
  </DomainObject.Predmet.StrankaListNazivFormated>
  <DomainObject.Predmet.StrankaListNazivFormatedOIB>
    <izvorni_sadrzaj>
      <item>Ante Lasić, OIB 43989694525</item>
      <item>VJEROVNICI</item>
    </izvorni_sadrzaj>
    <derivirana_varijabla naziv="DomainObject.Predmet.StrankaListNazivFormatedOIB_1">
      <item>Ante Lasić, OIB 43989694525</item>
      <item>VJEROVNICI</item>
    </derivirana_varijabla>
  </DomainObject.Predmet.StrankaListNazivFormatedOIB>
  <DomainObject.Predmet.ProtuStrankaListFormated>
    <izvorni_sadrzaj>
      <item>HP DELAMARIS d.o.o. za trgovinu, turizam i usluge</item>
    </izvorni_sadrzaj>
    <derivirana_varijabla naziv="DomainObject.Predmet.ProtuStrankaListFormated_1">
      <item>HP DELAMARIS d.o.o. za trgovinu, turizam i usluge</item>
    </derivirana_varijabla>
  </DomainObject.Predmet.ProtuStrankaListFormated>
  <DomainObject.Predmet.ProtuStrankaListFormatedOIB>
    <izvorni_sadrzaj>
      <item>HP DELAMARIS d.o.o. za trgovinu, turizam i usluge, OIB 84111292343</item>
    </izvorni_sadrzaj>
    <derivirana_varijabla naziv="DomainObject.Predmet.ProtuStrankaListFormatedOIB_1">
      <item>HP DELAMARIS d.o.o. za trgovinu, turizam i usluge, OIB 84111292343</item>
    </derivirana_varijabla>
  </DomainObject.Predmet.ProtuStrankaListFormatedOIB>
  <DomainObject.Predmet.ProtuStrankaListFormatedWithAdress>
    <izvorni_sadrzaj>
      <item>HP DELAMARIS d.o.o. za trgovinu, turizam i usluge, Petra Katančića 14/b, 10430 Samobor</item>
    </izvorni_sadrzaj>
    <derivirana_varijabla naziv="DomainObject.Predmet.ProtuStrankaListFormatedWithAdress_1">
      <item>HP DELAMARIS d.o.o. za trgovinu, turizam i usluge, Petra Katančića 14/b, 10430 Samobor</item>
    </derivirana_varijabla>
  </DomainObject.Predmet.ProtuStrankaListFormatedWithAdress>
  <DomainObject.Predmet.ProtuStrankaListFormatedWithAdressOIB>
    <izvorni_sadrzaj>
      <item>HP DELAMARIS d.o.o. za trgovinu, turizam i usluge, OIB 84111292343, Petra Katančića 14/b, 10430 Samobor</item>
    </izvorni_sadrzaj>
    <derivirana_varijabla naziv="DomainObject.Predmet.ProtuStrankaListFormatedWithAdressOIB_1">
      <item>HP DELAMARIS d.o.o. za trgovinu, turizam i usluge, OIB 84111292343, Petra Katančića 14/b, 10430 Samobor</item>
    </derivirana_varijabla>
  </DomainObject.Predmet.ProtuStrankaListFormatedWithAdressOIB>
  <DomainObject.Predmet.ProtuStrankaListNazivFormated>
    <izvorni_sadrzaj>
      <item>HP DELAMARIS d.o.o. za trgovinu, turizam i usluge</item>
    </izvorni_sadrzaj>
    <derivirana_varijabla naziv="DomainObject.Predmet.ProtuStrankaListNazivFormated_1">
      <item>HP DELAMARIS d.o.o. za trgovinu, turizam i usluge</item>
    </derivirana_varijabla>
  </DomainObject.Predmet.ProtuStrankaListNazivFormated>
  <DomainObject.Predmet.ProtuStrankaListNazivFormatedOIB>
    <izvorni_sadrzaj>
      <item>HP DELAMARIS d.o.o. za trgovinu, turizam i usluge, OIB 84111292343</item>
    </izvorni_sadrzaj>
    <derivirana_varijabla naziv="DomainObject.Predmet.ProtuStrankaListNazivFormatedOIB_1">
      <item>HP DELAMARIS d.o.o. za trgovinu, turizam i usluge, OIB 84111292343</item>
    </derivirana_varijabla>
  </DomainObject.Predmet.ProtuStrankaListNazivFormatedOIB>
  <DomainObject.Predmet.OstaliListFormated>
    <izvorni_sadrzaj>
      <item>Mario Ivanković</item>
    </izvorni_sadrzaj>
    <derivirana_varijabla naziv="DomainObject.Predmet.OstaliListFormated_1">
      <item>Mario Ivanković</item>
    </derivirana_varijabla>
  </DomainObject.Predmet.OstaliListFormated>
  <DomainObject.Predmet.OstaliListFormatedOIB>
    <izvorni_sadrzaj>
      <item>Mario Ivanković, OIB 91979002125</item>
    </izvorni_sadrzaj>
    <derivirana_varijabla naziv="DomainObject.Predmet.OstaliListFormatedOIB_1">
      <item>Mario Ivanković, OIB 91979002125</item>
    </derivirana_varijabla>
  </DomainObject.Predmet.OstaliListFormatedOIB>
  <DomainObject.Predmet.OstaliListFormatedWithAdress>
    <izvorni_sadrzaj>
      <item>Mario Ivanković, Petra Katančića 14b, 10430 Samobor</item>
    </izvorni_sadrzaj>
    <derivirana_varijabla naziv="DomainObject.Predmet.OstaliListFormatedWithAdress_1">
      <item>Mario Ivanković, Petra Katančića 14b, 10430 Samobor</item>
    </derivirana_varijabla>
  </DomainObject.Predmet.OstaliListFormatedWithAdress>
  <DomainObject.Predmet.OstaliListFormatedWithAdressOIB>
    <izvorni_sadrzaj>
      <item>Mario Ivanković, OIB 91979002125, Petra Katančića 14b, 10430 Samobor</item>
    </izvorni_sadrzaj>
    <derivirana_varijabla naziv="DomainObject.Predmet.OstaliListFormatedWithAdressOIB_1">
      <item>Mario Ivanković, OIB 91979002125, Petra Katančića 14b, 10430 Samobor</item>
    </derivirana_varijabla>
  </DomainObject.Predmet.OstaliListFormatedWithAdressOIB>
  <DomainObject.Predmet.OstaliListNazivFormated>
    <izvorni_sadrzaj>
      <item>Mario Ivanković</item>
    </izvorni_sadrzaj>
    <derivirana_varijabla naziv="DomainObject.Predmet.OstaliListNazivFormated_1">
      <item>Mario Ivanković</item>
    </derivirana_varijabla>
  </DomainObject.Predmet.OstaliListNazivFormated>
  <DomainObject.Predmet.OstaliListNazivFormatedOIB>
    <izvorni_sadrzaj>
      <item>Mario Ivanković, OIB 91979002125</item>
    </izvorni_sadrzaj>
    <derivirana_varijabla naziv="DomainObject.Predmet.OstaliListNazivFormatedOIB_1">
      <item>Mario Ivanković, OIB 91979002125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St-627/2015-21</izvorni_sadrzaj>
    <derivirana_varijabla naziv="DomainObject.PoslovniBrojDokumenta_1">St-627/2015-21</derivirana_varijabla>
  </DomainObject.PoslovniBrojDokumenta>
  <DomainObject.Predmet.StrankaIDrugi>
    <izvorni_sadrzaj>Ante Lasić i dr.</izvorni_sadrzaj>
    <derivirana_varijabla naziv="DomainObject.Predmet.StrankaIDrugi_1">Ante Lasić i dr.</derivirana_varijabla>
  </DomainObject.Predmet.StrankaIDrugi>
  <DomainObject.Predmet.ProtustrankaIDrugi>
    <izvorni_sadrzaj>HP DELAMARIS d.o.o. za trgovinu, turizam i usluge</izvorni_sadrzaj>
    <derivirana_varijabla naziv="DomainObject.Predmet.ProtustrankaIDrugi_1">HP DELAMARIS d.o.o. za trgovinu, turizam i usluge</derivirana_varijabla>
  </DomainObject.Predmet.ProtustrankaIDrugi>
  <DomainObject.Predmet.StrankaIDrugiAdressOIB>
    <izvorni_sadrzaj>Ante Lasić, OIB 43989694525, Vukovarska 113, 21000 Split i dr.</izvorni_sadrzaj>
    <derivirana_varijabla naziv="DomainObject.Predmet.StrankaIDrugiAdressOIB_1">Ante Lasić, OIB 43989694525, Vukovarska 113, 21000 Split i dr.</derivirana_varijabla>
  </DomainObject.Predmet.StrankaIDrugiAdressOIB>
  <DomainObject.Predmet.ProtustrankaIDrugiAdressOIB>
    <izvorni_sadrzaj>HP DELAMARIS d.o.o. za trgovinu, turizam i usluge, OIB 84111292343, Petra Katančića 14/b, 10430 Samobor</izvorni_sadrzaj>
    <derivirana_varijabla naziv="DomainObject.Predmet.ProtustrankaIDrugiAdressOIB_1">HP DELAMARIS d.o.o. za trgovinu, turizam i usluge, OIB 84111292343, Petra Katančića 14/b,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2017.</izvorni_sadrzaj>
    <derivirana_varijabla naziv="DomainObject.Predmet.OdlukaRjesenje.DatumDonosenjaOdluke_1">18.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St-627/2015-19</izvorni_sadrzaj>
    <derivirana_varijabla naziv="DomainObject.Predmet.OdlukaRjesenje.Oznaka_1">St-627/2015-19</derivirana_varijabla>
  </DomainObject.Predmet.OdlukaRjesenje.Oznaka>
  <DomainObject.Predmet.SudioniciListNaziv>
    <izvorni_sadrzaj>
      <item>Ante Lasić</item>
      <item>HP DELAMARIS d.o.o. za trgovinu, turizam i usluge</item>
      <item>Mario Ivanković</item>
      <item>VJEROVNICI</item>
    </izvorni_sadrzaj>
    <derivirana_varijabla naziv="DomainObject.Predmet.SudioniciListNaziv_1">
      <item>Ante Lasić</item>
      <item>HP DELAMARIS d.o.o. za trgovinu, turizam i usluge</item>
      <item>Mario Ivanković</item>
      <item>VJEROVNICI</item>
    </derivirana_varijabla>
  </DomainObject.Predmet.SudioniciListNaziv>
  <DomainObject.Predmet.SudioniciListAdressOIB>
    <izvorni_sadrzaj>
      <item>Ante Lasić, OIB 43989694525, Vukovarska 113,21000 Split</item>
      <item>HP DELAMARIS d.o.o. za trgovinu, turizam i usluge, OIB 84111292343, Petra Katančića 14/b,10430 Samobor</item>
      <item>Mario Ivanković, OIB 91979002125, Petra Katančića 14b,10430 Samobor</item>
      <item>VJEROVNICI</item>
    </izvorni_sadrzaj>
    <derivirana_varijabla naziv="DomainObject.Predmet.SudioniciListAdressOIB_1">
      <item>Ante Lasić, OIB 43989694525, Vukovarska 113,21000 Split</item>
      <item>HP DELAMARIS d.o.o. za trgovinu, turizam i usluge, OIB 84111292343, Petra Katančića 14/b,10430 Samobor</item>
      <item>Mario Ivanković, OIB 91979002125, Petra Katančića 14b,10430 Samobor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43989694525</item>
      <item>, OIB 84111292343</item>
      <item>, OIB 91979002125</item>
      <item>, OIB null</item>
    </izvorni_sadrzaj>
    <derivirana_varijabla naziv="DomainObject.Predmet.SudioniciListNazivOIB_1">
      <item>, OIB 43989694525</item>
      <item>, OIB 84111292343</item>
      <item>, OIB 91979002125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255</properties:Words>
  <properties:Characters>1326</properties:Characters>
  <properties:Lines>45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2017-05-09T08:37:00Z</dcterms:created>
  <dc:creator>Nada Kraljić</dc:creator>
  <cp:lastModifiedBy>Vinka Mihalinčić</cp:lastModifiedBy>
  <cp:lastPrinted>2017-05-09T08:41:00Z</cp:lastPrinted>
  <dcterms:modified xmlns:xsi="http://www.w3.org/2001/XMLSchema-instance" xsi:type="dcterms:W3CDTF">2017-05-17T09:41:00Z</dcterms:modified>
  <cp:revision>7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St-627/2015-21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