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7643" w14:paraId="62c7643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62322D">
        <w:rPr>
          <w:b/>
          <w:sz w:val="24"/>
        </w:rPr>
        <w:t>204/2018-12</w:t>
      </w:r>
    </w:p>
    <w:p w:rsidRDefault="003A00F7" w:rsidR="003A00F7">
      <w:pPr>
        <w:rPr>
          <w:sz w:val="24"/>
        </w:rPr>
      </w:pP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</w:t>
      </w:r>
      <w:r w:rsidR="0062322D">
        <w:rPr>
          <w:sz w:val="24"/>
        </w:rPr>
        <w:t>RICH-TRADE d.o.o., OIB 01032067613, Zrinska 64, Slavonski Brod</w:t>
      </w:r>
      <w:r w:rsidR="00740D3B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740D3B">
        <w:rPr>
          <w:sz w:val="24"/>
        </w:rPr>
        <w:t>23. srpnja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740D3B" w:rsidRPr="0062322D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62322D" w:rsidRPr="0062322D">
        <w:rPr>
          <w:b/>
          <w:sz w:val="24"/>
        </w:rPr>
        <w:t>RICH-TRADE d.o.o., OIB 01032067613, Zrinska 64, Slavonski Brod.</w:t>
      </w:r>
    </w:p>
    <w:p w:rsidRDefault="0062322D" w:rsidR="0062322D">
      <w:pPr>
        <w:jc w:val="both"/>
        <w:rPr>
          <w:sz w:val="24"/>
        </w:rPr>
      </w:pPr>
    </w:p>
    <w:p w:rsidRDefault="007C1CCB" w:rsidR="00A0401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60268E">
        <w:rPr>
          <w:sz w:val="24"/>
        </w:rPr>
        <w:t>o</w:t>
      </w:r>
      <w:r w:rsidR="00511071">
        <w:rPr>
          <w:sz w:val="24"/>
        </w:rPr>
        <w:t xml:space="preserve">m </w:t>
      </w:r>
      <w:r w:rsidR="0060268E">
        <w:rPr>
          <w:sz w:val="24"/>
        </w:rPr>
        <w:t>upraviteljico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60268E" w:rsidRPr="00EB5CB4">
        <w:rPr>
          <w:b/>
          <w:sz w:val="24"/>
          <w:szCs w:val="24"/>
        </w:rPr>
        <w:t xml:space="preserve">MIRJANA VIDUKA VARENINA, </w:t>
      </w:r>
      <w:proofErr w:type="spellStart"/>
      <w:r w:rsidR="0060268E" w:rsidRPr="00EB5CB4">
        <w:rPr>
          <w:b/>
          <w:sz w:val="24"/>
          <w:szCs w:val="24"/>
        </w:rPr>
        <w:t>dipl.ekonomistica</w:t>
      </w:r>
      <w:proofErr w:type="spellEnd"/>
      <w:r w:rsidR="0060268E" w:rsidRPr="00EB5CB4">
        <w:rPr>
          <w:b/>
          <w:sz w:val="24"/>
          <w:szCs w:val="24"/>
        </w:rPr>
        <w:t xml:space="preserve"> iz Osijeka, Dubrovačka 107, OIB 98866841784</w:t>
      </w:r>
      <w:r w:rsidR="00BD255D">
        <w:rPr>
          <w:b/>
          <w:sz w:val="24"/>
        </w:rPr>
        <w:t>.</w:t>
      </w:r>
    </w:p>
    <w:p w:rsidRDefault="00F24546" w:rsidR="00F2454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62322D" w:rsidRPr="0062322D">
        <w:rPr>
          <w:b/>
          <w:sz w:val="24"/>
        </w:rPr>
        <w:t>RICH-TRADE d.o.o., OIB 01032067613, Zrinska 64, Slavonski Brod</w:t>
      </w:r>
      <w:r w:rsidR="003A00F7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F24546">
        <w:rPr>
          <w:sz w:val="24"/>
        </w:rPr>
        <w:t>Stečajn</w:t>
      </w:r>
      <w:r w:rsidR="0060268E">
        <w:rPr>
          <w:sz w:val="24"/>
        </w:rPr>
        <w:t>a</w:t>
      </w:r>
      <w:r w:rsidR="003F7EE9">
        <w:rPr>
          <w:sz w:val="24"/>
        </w:rPr>
        <w:t xml:space="preserve"> upravitelj</w:t>
      </w:r>
      <w:r w:rsidR="0060268E">
        <w:rPr>
          <w:sz w:val="24"/>
        </w:rPr>
        <w:t>ica</w:t>
      </w:r>
      <w:r w:rsidR="003F7EE9">
        <w:rPr>
          <w:sz w:val="24"/>
        </w:rPr>
        <w:t xml:space="preserve"> ovlašten</w:t>
      </w:r>
      <w:r w:rsidR="0060268E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60268E">
        <w:rPr>
          <w:sz w:val="24"/>
        </w:rPr>
        <w:t>a</w:t>
      </w:r>
      <w:r>
        <w:rPr>
          <w:sz w:val="24"/>
        </w:rPr>
        <w:t xml:space="preserve"> upravitelj</w:t>
      </w:r>
      <w:r w:rsidR="0060268E">
        <w:rPr>
          <w:sz w:val="24"/>
        </w:rPr>
        <w:t>ica</w:t>
      </w:r>
      <w:r w:rsidR="00511071">
        <w:rPr>
          <w:sz w:val="24"/>
        </w:rPr>
        <w:t xml:space="preserve"> </w:t>
      </w:r>
      <w:r w:rsidR="0060268E">
        <w:rPr>
          <w:sz w:val="24"/>
        </w:rPr>
        <w:t>duž</w:t>
      </w:r>
      <w:r w:rsidR="00F24546">
        <w:rPr>
          <w:sz w:val="24"/>
        </w:rPr>
        <w:t>n</w:t>
      </w:r>
      <w:r w:rsidR="0060268E">
        <w:rPr>
          <w:sz w:val="24"/>
        </w:rPr>
        <w:t>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F0216" w:rsidRPr="00F74EF3">
        <w:rPr>
          <w:b/>
          <w:sz w:val="24"/>
        </w:rPr>
        <w:t>Broj: 1/St-</w:t>
      </w:r>
      <w:r w:rsidR="0062322D">
        <w:rPr>
          <w:b/>
          <w:sz w:val="24"/>
        </w:rPr>
        <w:t>204/2018-12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prijedlog stečajnog</w:t>
      </w:r>
      <w:r w:rsidR="00A04011">
        <w:rPr>
          <w:sz w:val="24"/>
        </w:rPr>
        <w:t xml:space="preserve"> upravitelj</w:t>
      </w:r>
      <w:r w:rsidR="00F24546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AA378D" w:rsidP="008C3C44" w:rsidR="00AA378D">
      <w:pPr>
        <w:ind w:firstLine="720"/>
        <w:jc w:val="both"/>
        <w:rPr>
          <w:sz w:val="24"/>
        </w:rPr>
      </w:pPr>
    </w:p>
    <w:p w:rsidRDefault="00977F4A" w:rsidR="00977F4A">
      <w:pPr>
        <w:rPr>
          <w:sz w:val="24"/>
        </w:rPr>
      </w:pPr>
    </w:p>
    <w:p w:rsidRDefault="004E6CEA" w:rsidP="00AA378D" w:rsidR="002D62F0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AA378D" w:rsidP="00AA378D" w:rsidR="00AA378D">
      <w:pPr>
        <w:jc w:val="both"/>
        <w:rPr>
          <w:sz w:val="24"/>
        </w:rPr>
      </w:pPr>
    </w:p>
    <w:p w:rsidRDefault="0062322D" w:rsidP="0062322D" w:rsidR="0062322D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 RICH-TRADE d.o.o., OIB 01032067613, Zrinska 64, Slavonski Brod, podnijela je FINA RC Osijek, Podružnica Slavonski Brod, po službenoj dužnosti sukladno čl. 110 st. 1 Stečajnog zakona (NN br. 71/15, 104/17, dalje SZ).</w:t>
      </w:r>
    </w:p>
    <w:p w:rsidRDefault="0062322D" w:rsidP="0062322D" w:rsidR="0062322D">
      <w:pPr>
        <w:ind w:firstLine="720"/>
        <w:jc w:val="both"/>
        <w:rPr>
          <w:sz w:val="24"/>
        </w:rPr>
      </w:pPr>
    </w:p>
    <w:p w:rsidRDefault="0062322D" w:rsidP="0062322D" w:rsidR="0062322D">
      <w:pPr>
        <w:ind w:firstLine="720"/>
        <w:jc w:val="both"/>
        <w:rPr>
          <w:sz w:val="24"/>
        </w:rPr>
      </w:pPr>
      <w:r>
        <w:rPr>
          <w:sz w:val="24"/>
        </w:rPr>
        <w:t>U prijedlogu navodi da dužnik na dan 23.02.2018.g. u Očevidniku redoslijeda osnova za plaćanje ima evidentirane neizvršene osnove za plaćanje u neprekinutom razdoblju od 120 dana, u ukupnom iznosu od 41.163,16 kn i zapošljava jednog radnika.</w:t>
      </w:r>
    </w:p>
    <w:p w:rsidRDefault="0062322D" w:rsidP="0062322D" w:rsidR="0062322D">
      <w:pPr>
        <w:ind w:firstLine="720"/>
        <w:jc w:val="both"/>
        <w:rPr>
          <w:sz w:val="24"/>
        </w:rPr>
      </w:pPr>
    </w:p>
    <w:p w:rsidRDefault="0062322D" w:rsidP="0062322D" w:rsidR="0062322D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posl.br. St-204/2018-3 od 07.ožujka 2018.g. pokrenuo prethodni postupak radi utvrđivanja pretpostavki za otvaranje stečajnog postupka te odredio ročište radi očitovanja o prijedlogu.</w:t>
      </w:r>
    </w:p>
    <w:p w:rsidRDefault="0062322D" w:rsidP="0062322D" w:rsidR="0062322D">
      <w:pPr>
        <w:ind w:firstLine="720"/>
        <w:jc w:val="both"/>
        <w:rPr>
          <w:sz w:val="24"/>
        </w:rPr>
      </w:pPr>
    </w:p>
    <w:p w:rsidRDefault="0062322D" w:rsidP="0062322D" w:rsidR="0062322D">
      <w:pPr>
        <w:ind w:firstLine="720"/>
        <w:jc w:val="both"/>
        <w:rPr>
          <w:sz w:val="24"/>
        </w:rPr>
      </w:pPr>
      <w:r>
        <w:rPr>
          <w:sz w:val="24"/>
        </w:rPr>
        <w:t xml:space="preserve"> Na ročištu održanom 26.travnja 2018. saslušan je zastupnik po zakonu dužnika Berislav Grgić koji je priznao postojanje nesposobnosti za plaćanje kao stečajnog razloga jer je poslovni račun dužnika dugotrajno blokiran s evidentiranim neizmirenim obvezama, a u odnosu na imovinu društva, iskazao je da je dužnik djelatnost obavljao u okviru njegove obiteljske kuće te nikada nije imao u vlasništvu nekretnine i motorna vozila, već samo sitni inventar i uredski namještaj koji je u međuvremenu otpisan i više se ne vodi u poslovnim knjigama. Od imovine dužnik je evidentirao i vrijednost potraživanja u iznosu 4.596,00 kn koja su u međuvremenu naplaćena.</w:t>
      </w:r>
    </w:p>
    <w:p w:rsidRDefault="0062322D" w:rsidP="0062322D" w:rsidR="0062322D">
      <w:pPr>
        <w:jc w:val="both"/>
        <w:rPr>
          <w:sz w:val="24"/>
        </w:rPr>
      </w:pPr>
    </w:p>
    <w:p w:rsidRDefault="0062322D" w:rsidP="0062322D" w:rsidR="0062322D">
      <w:pPr>
        <w:ind w:firstLine="720"/>
        <w:jc w:val="both"/>
        <w:rPr>
          <w:sz w:val="24"/>
        </w:rPr>
      </w:pPr>
      <w:r>
        <w:rPr>
          <w:sz w:val="24"/>
        </w:rPr>
        <w:t xml:space="preserve">Svoje navode zastupnik po zakonu potvrdio je prilaganjem ovjerovljenog </w:t>
      </w:r>
      <w:proofErr w:type="spellStart"/>
      <w:r>
        <w:rPr>
          <w:sz w:val="24"/>
        </w:rPr>
        <w:t>prokaznog</w:t>
      </w:r>
      <w:proofErr w:type="spellEnd"/>
      <w:r>
        <w:rPr>
          <w:sz w:val="24"/>
        </w:rPr>
        <w:t xml:space="preserve"> popisa imovine, te je pod kaznenom i materijalnom odgovornošću izjavio da su podaci u priloženom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točni i istiniti i da dužnik nema druge imovine koja bi mogla ući u stečajnu masu.</w:t>
      </w:r>
    </w:p>
    <w:p w:rsidRDefault="0062322D" w:rsidP="0062322D" w:rsidR="0062322D">
      <w:pPr>
        <w:ind w:firstLine="720"/>
        <w:jc w:val="both"/>
        <w:rPr>
          <w:sz w:val="24"/>
        </w:rPr>
      </w:pPr>
    </w:p>
    <w:p w:rsidRDefault="0062322D" w:rsidP="0062322D" w:rsidR="0062322D">
      <w:pPr>
        <w:ind w:firstLine="720"/>
        <w:jc w:val="both"/>
        <w:rPr>
          <w:sz w:val="24"/>
        </w:rPr>
      </w:pPr>
      <w:r>
        <w:rPr>
          <w:sz w:val="24"/>
        </w:rPr>
        <w:t xml:space="preserve">Podatke o eventualnoj drugoj imovini sud je po službenoj dužnosti pribavio putem zajedničkog informacijskog sustava zemljišnih knjiga "uređena zemlja" te je utvrdio da dužnik nije upisan kao vlasnik nekretnina, a putem podataka dobivenih od Centra za vozila Hrvatske d.d., stanice za tehnički pregled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d.o.o.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>, utvrdio je da se ne vodi niti kao vlasnik motornih vozila.</w:t>
      </w:r>
    </w:p>
    <w:p w:rsidRDefault="0062322D" w:rsidP="0062322D" w:rsidR="0062322D">
      <w:pPr>
        <w:ind w:firstLine="720"/>
        <w:jc w:val="both"/>
        <w:rPr>
          <w:sz w:val="24"/>
        </w:rPr>
      </w:pPr>
    </w:p>
    <w:p w:rsidRDefault="00FC1C4A" w:rsidP="0062322D" w:rsidR="00FC1C4A">
      <w:pPr>
        <w:ind w:firstLine="720"/>
        <w:jc w:val="both"/>
        <w:rPr>
          <w:sz w:val="24"/>
        </w:rPr>
      </w:pPr>
    </w:p>
    <w:p w:rsidRDefault="00FC1C4A" w:rsidP="0062322D" w:rsidR="00FC1C4A">
      <w:pPr>
        <w:ind w:firstLine="720"/>
        <w:jc w:val="both"/>
        <w:rPr>
          <w:sz w:val="24"/>
        </w:rPr>
      </w:pPr>
    </w:p>
    <w:p w:rsidRDefault="0060268E" w:rsidP="0062322D" w:rsidR="0060268E">
      <w:pPr>
        <w:ind w:firstLine="720"/>
        <w:jc w:val="both"/>
        <w:rPr>
          <w:sz w:val="24"/>
        </w:rPr>
      </w:pPr>
    </w:p>
    <w:p w:rsidRDefault="0060268E" w:rsidP="0060268E" w:rsidR="0060268E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204/2018-12</w:t>
      </w:r>
    </w:p>
    <w:p w:rsidRDefault="0060268E" w:rsidP="0060268E" w:rsidR="0060268E">
      <w:pPr>
        <w:ind w:firstLine="720"/>
        <w:jc w:val="right"/>
        <w:rPr>
          <w:b/>
          <w:sz w:val="24"/>
        </w:rPr>
      </w:pPr>
    </w:p>
    <w:p w:rsidRDefault="0060268E" w:rsidP="0060268E" w:rsidR="0060268E">
      <w:pPr>
        <w:ind w:firstLine="720"/>
        <w:jc w:val="right"/>
        <w:rPr>
          <w:sz w:val="24"/>
        </w:rPr>
      </w:pPr>
    </w:p>
    <w:p w:rsidRDefault="0062322D" w:rsidP="0062322D" w:rsidR="0062322D">
      <w:pPr>
        <w:ind w:firstLine="720"/>
        <w:jc w:val="both"/>
        <w:rPr>
          <w:sz w:val="24"/>
        </w:rPr>
      </w:pPr>
      <w:r>
        <w:rPr>
          <w:sz w:val="24"/>
        </w:rPr>
        <w:t>U tijeku dokaznog postupka sud je izveo dokaz uvidom u podatke FINE od 10.03</w:t>
      </w:r>
      <w:r w:rsidR="006A204C">
        <w:rPr>
          <w:sz w:val="24"/>
        </w:rPr>
        <w:t>.2018</w:t>
      </w:r>
      <w:r>
        <w:rPr>
          <w:sz w:val="24"/>
        </w:rPr>
        <w:t xml:space="preserve">., bilance za 2015.g., 2016.g. i 2017.g., izvještaj o provedenom godišnjem popisu imovine i obveza od 15.01.2018.g.,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potvrdu Centra za vozila Hrvatske d.d. STP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d.o.o. br</w:t>
      </w:r>
      <w:r w:rsidR="006A204C">
        <w:rPr>
          <w:sz w:val="24"/>
        </w:rPr>
        <w:t>.H015-U-00392-18 od 03.05.2018</w:t>
      </w:r>
      <w:r>
        <w:rPr>
          <w:sz w:val="24"/>
        </w:rPr>
        <w:t>.</w:t>
      </w:r>
    </w:p>
    <w:p w:rsidRDefault="00FC1C4A" w:rsidP="00FC1C4A" w:rsidR="00FC1C4A">
      <w:pPr>
        <w:ind w:firstLine="720"/>
        <w:jc w:val="both"/>
        <w:rPr>
          <w:sz w:val="24"/>
        </w:rPr>
      </w:pPr>
    </w:p>
    <w:p w:rsidRDefault="00FC1C4A" w:rsidP="00FC1C4A" w:rsidR="00FC1C4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čl.5 Stečajnog zakona (NN br.71/15, 104/17, dalje SZ) stečajni postupak može se otvoriti ako sud utvrdi postojanje kojeg od zakonom predviđenih stečajnih razloga, a stečajni razlozi su nesposobnost za plaćanje (insolventnost) i prezaduženost. </w:t>
      </w:r>
    </w:p>
    <w:p w:rsidRDefault="00FC1C4A" w:rsidP="00FC1C4A" w:rsidR="0062322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B3545D" w:rsidP="00B3545D" w:rsidR="004458FB">
      <w:pPr>
        <w:ind w:firstLine="720"/>
        <w:jc w:val="both"/>
        <w:rPr>
          <w:sz w:val="24"/>
        </w:rPr>
      </w:pPr>
      <w:r>
        <w:rPr>
          <w:sz w:val="24"/>
        </w:rPr>
        <w:t xml:space="preserve">U ovom postupku nedvojbeno je utvrđeno postojanje nesposobnosti za plaćanje kao stečajnog razloga jer iz priložene potvrde FINE od </w:t>
      </w:r>
      <w:r w:rsidR="006A204C">
        <w:rPr>
          <w:sz w:val="24"/>
        </w:rPr>
        <w:t>10.03.2018</w:t>
      </w:r>
      <w:r w:rsidR="0040715E">
        <w:rPr>
          <w:sz w:val="24"/>
        </w:rPr>
        <w:t>.</w:t>
      </w:r>
      <w:r>
        <w:rPr>
          <w:sz w:val="24"/>
        </w:rPr>
        <w:t xml:space="preserve"> proizlazi da dužnik u Očevidniku redoslijeda osnova za plaćanje ima evidentirane neizvršene osnove za plaćanje u neprekinutom razdoblju duljem od </w:t>
      </w:r>
      <w:r w:rsidR="006A204C">
        <w:rPr>
          <w:sz w:val="24"/>
        </w:rPr>
        <w:t>120</w:t>
      </w:r>
      <w:r>
        <w:rPr>
          <w:sz w:val="24"/>
        </w:rPr>
        <w:t xml:space="preserve"> dana u ukupnom iznosu od </w:t>
      </w:r>
      <w:r w:rsidR="006A204C">
        <w:rPr>
          <w:sz w:val="24"/>
        </w:rPr>
        <w:t>41.163,16</w:t>
      </w:r>
      <w:r w:rsidR="0039170A">
        <w:rPr>
          <w:sz w:val="24"/>
        </w:rPr>
        <w:t xml:space="preserve"> kn</w:t>
      </w:r>
      <w:r w:rsidR="003A265F">
        <w:rPr>
          <w:sz w:val="24"/>
        </w:rPr>
        <w:t xml:space="preserve">, </w:t>
      </w:r>
      <w:r w:rsidR="006A204C">
        <w:rPr>
          <w:sz w:val="24"/>
        </w:rPr>
        <w:t>koje činjenice je na ročištu priznao zastupnik po zakonu Berislav Grgić</w:t>
      </w:r>
      <w:r w:rsidR="0039170A">
        <w:rPr>
          <w:sz w:val="24"/>
        </w:rPr>
        <w:t>.</w:t>
      </w:r>
    </w:p>
    <w:p w:rsidRDefault="0039170A" w:rsidP="00B3545D" w:rsidR="0039170A">
      <w:pPr>
        <w:ind w:firstLine="720"/>
        <w:jc w:val="both"/>
        <w:rPr>
          <w:sz w:val="24"/>
        </w:rPr>
      </w:pPr>
    </w:p>
    <w:p w:rsidRDefault="004458FB" w:rsidP="00F574D5" w:rsidR="0039170A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60268E" w:rsidP="0060268E" w:rsidR="0060268E">
      <w:pPr>
        <w:ind w:firstLine="720"/>
        <w:jc w:val="both"/>
        <w:rPr>
          <w:sz w:val="24"/>
        </w:rPr>
      </w:pPr>
      <w:r>
        <w:rPr>
          <w:sz w:val="24"/>
        </w:rPr>
        <w:t xml:space="preserve">S obzirom da je na temelju iskaza </w:t>
      </w:r>
      <w:proofErr w:type="spellStart"/>
      <w:r>
        <w:rPr>
          <w:sz w:val="24"/>
        </w:rPr>
        <w:t>zak.zastupnika</w:t>
      </w:r>
      <w:proofErr w:type="spellEnd"/>
      <w:r>
        <w:rPr>
          <w:sz w:val="24"/>
        </w:rPr>
        <w:t xml:space="preserve"> dužnika, te priložene bilance sa stanjem na dan 31.12.2017., izvješća o godišnjem provedenom popisu imovine i obveza te podataka o imovini koje je sud pribavio po službenoj dužnosti, utvrđeno da dužnik nema imovine koja bi mogla ući u stečajnu masu, a koje činjenice je zakonski zastupnik potvrdio  priloženim </w:t>
      </w:r>
      <w:proofErr w:type="spellStart"/>
      <w:r>
        <w:rPr>
          <w:sz w:val="24"/>
        </w:rPr>
        <w:t>prokaznim</w:t>
      </w:r>
      <w:proofErr w:type="spellEnd"/>
      <w:r>
        <w:rPr>
          <w:sz w:val="24"/>
        </w:rPr>
        <w:t xml:space="preserve"> popisom imovine, to sud zaključuje da nema imovine s kojom bi se mogli pokriti troškovi stečajnog postupka koji po ocjeni ovog suda mogu iznositi minimalno 12.450,00 kn.</w:t>
      </w: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60268E">
        <w:rPr>
          <w:sz w:val="24"/>
        </w:rPr>
        <w:t>204</w:t>
      </w:r>
      <w:r w:rsidR="00514195">
        <w:rPr>
          <w:sz w:val="24"/>
        </w:rPr>
        <w:t>/</w:t>
      </w:r>
      <w:r w:rsidR="0060268E">
        <w:rPr>
          <w:sz w:val="24"/>
        </w:rPr>
        <w:t>2018-11</w:t>
      </w:r>
      <w:r w:rsidR="002C09E1">
        <w:rPr>
          <w:sz w:val="24"/>
        </w:rPr>
        <w:t xml:space="preserve"> od </w:t>
      </w:r>
      <w:r w:rsidR="00514195">
        <w:rPr>
          <w:sz w:val="24"/>
        </w:rPr>
        <w:t>1</w:t>
      </w:r>
      <w:r w:rsidR="0060268E">
        <w:rPr>
          <w:sz w:val="24"/>
        </w:rPr>
        <w:t>6</w:t>
      </w:r>
      <w:r w:rsidR="00514195">
        <w:rPr>
          <w:sz w:val="24"/>
        </w:rPr>
        <w:t>. svibnja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60268E">
        <w:rPr>
          <w:sz w:val="24"/>
        </w:rPr>
        <w:t>12.450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514195">
        <w:rPr>
          <w:sz w:val="24"/>
        </w:rPr>
        <w:t>1</w:t>
      </w:r>
      <w:r w:rsidR="0060268E">
        <w:rPr>
          <w:sz w:val="24"/>
        </w:rPr>
        <w:t>6</w:t>
      </w:r>
      <w:r w:rsidR="00514195">
        <w:rPr>
          <w:sz w:val="24"/>
        </w:rPr>
        <w:t>.svibnja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60268E" w:rsidP="005C220E" w:rsidR="0060268E">
      <w:pPr>
        <w:ind w:firstLine="720"/>
        <w:jc w:val="both"/>
        <w:rPr>
          <w:sz w:val="24"/>
        </w:rPr>
      </w:pPr>
    </w:p>
    <w:p w:rsidRDefault="0060268E" w:rsidP="005C220E" w:rsidR="0060268E">
      <w:pPr>
        <w:ind w:firstLine="720"/>
        <w:jc w:val="both"/>
        <w:rPr>
          <w:sz w:val="24"/>
        </w:rPr>
      </w:pPr>
    </w:p>
    <w:p w:rsidRDefault="0060268E" w:rsidP="0060268E" w:rsidR="0060268E">
      <w:pPr>
        <w:ind w:firstLine="720"/>
        <w:jc w:val="right"/>
        <w:rPr>
          <w:b/>
          <w:sz w:val="24"/>
        </w:rPr>
      </w:pPr>
    </w:p>
    <w:p w:rsidRDefault="0060268E" w:rsidP="0060268E" w:rsidR="0060268E">
      <w:pPr>
        <w:ind w:firstLine="720"/>
        <w:jc w:val="right"/>
        <w:rPr>
          <w:b/>
          <w:sz w:val="24"/>
        </w:rPr>
      </w:pPr>
    </w:p>
    <w:p w:rsidRDefault="0060268E" w:rsidP="0060268E" w:rsidR="0060268E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204/2018-12</w:t>
      </w:r>
    </w:p>
    <w:p w:rsidRDefault="0060268E" w:rsidP="0060268E" w:rsidR="0060268E">
      <w:pPr>
        <w:ind w:firstLine="720"/>
        <w:jc w:val="right"/>
        <w:rPr>
          <w:b/>
          <w:sz w:val="24"/>
        </w:rPr>
      </w:pPr>
    </w:p>
    <w:p w:rsidRDefault="0060268E" w:rsidP="0060268E" w:rsidR="0060268E">
      <w:pPr>
        <w:ind w:firstLine="720"/>
        <w:jc w:val="right"/>
        <w:rPr>
          <w:sz w:val="24"/>
        </w:rPr>
      </w:pP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60268E" w:rsidP="002C09E1" w:rsidR="0060268E">
      <w:pPr>
        <w:jc w:val="both"/>
        <w:rPr>
          <w:sz w:val="24"/>
        </w:rPr>
      </w:pPr>
    </w:p>
    <w:p w:rsidRDefault="00AB3F6C" w:rsidP="0060268E" w:rsidR="0060268E">
      <w:pPr>
        <w:jc w:val="both"/>
        <w:rPr>
          <w:sz w:val="24"/>
        </w:rPr>
      </w:pPr>
      <w:r>
        <w:rPr>
          <w:sz w:val="24"/>
        </w:rPr>
        <w:tab/>
      </w:r>
      <w:r w:rsidR="0060268E">
        <w:rPr>
          <w:sz w:val="24"/>
        </w:rPr>
        <w:t>Izbor stečajne upraviteljice obavljen je metodom slučajnog odabira u skladu s odredbom čl. 84 st. 1 i čl. 85 st 1 SZ-a.</w:t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514195">
        <w:rPr>
          <w:sz w:val="24"/>
        </w:rPr>
        <w:t>23. srpnja</w:t>
      </w:r>
      <w:r w:rsidR="005C220E">
        <w:rPr>
          <w:sz w:val="24"/>
        </w:rPr>
        <w:t xml:space="preserve"> 20</w:t>
      </w:r>
      <w:r w:rsidR="00514195">
        <w:rPr>
          <w:sz w:val="24"/>
        </w:rPr>
        <w:t>18.</w:t>
      </w:r>
    </w:p>
    <w:p w:rsidRDefault="0060268E" w:rsidP="00F24546" w:rsidR="0060268E">
      <w:pPr>
        <w:jc w:val="center"/>
        <w:rPr>
          <w:sz w:val="24"/>
        </w:rPr>
      </w:pPr>
    </w:p>
    <w:p w:rsidRDefault="0060268E" w:rsidP="00F24546" w:rsidR="0060268E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4A4B40" w:rsidR="004A4B40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60268E">
        <w:rPr>
          <w:sz w:val="24"/>
        </w:rPr>
        <w:t>eč.upraviteljici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60268E">
        <w:rPr>
          <w:sz w:val="24"/>
        </w:rPr>
        <w:t>Slavonski Brod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1E02CD">
        <w:rPr>
          <w:sz w:val="24"/>
        </w:rPr>
        <w:t xml:space="preserve">po pravomoćnosti </w:t>
      </w:r>
      <w:r w:rsidR="009F606F">
        <w:rPr>
          <w:sz w:val="24"/>
        </w:rPr>
        <w:t>i putem pošte</w:t>
      </w:r>
    </w:p>
    <w:p w:rsidRDefault="009F606F" w:rsidR="00DD3D25">
      <w:pPr>
        <w:rPr>
          <w:sz w:val="24"/>
        </w:rPr>
      </w:pPr>
      <w:r>
        <w:rPr>
          <w:sz w:val="24"/>
        </w:rPr>
        <w:t>7</w:t>
      </w:r>
      <w:r w:rsidR="00DD3D25">
        <w:rPr>
          <w:sz w:val="24"/>
        </w:rPr>
        <w:t xml:space="preserve">. </w:t>
      </w:r>
      <w:r w:rsidR="00D756ED">
        <w:rPr>
          <w:sz w:val="24"/>
        </w:rPr>
        <w:t>PBZ</w:t>
      </w:r>
      <w:r w:rsidR="00242265">
        <w:rPr>
          <w:sz w:val="24"/>
        </w:rPr>
        <w:t xml:space="preserve"> d.d.</w:t>
      </w:r>
      <w:r w:rsidR="00D756ED">
        <w:rPr>
          <w:sz w:val="24"/>
        </w:rPr>
        <w:t xml:space="preserve"> Zagreb</w:t>
      </w:r>
      <w:r w:rsidR="004A4B40">
        <w:rPr>
          <w:sz w:val="24"/>
        </w:rPr>
        <w:t>,</w:t>
      </w:r>
      <w:r>
        <w:rPr>
          <w:sz w:val="24"/>
        </w:rPr>
        <w:t xml:space="preserve"> </w:t>
      </w:r>
      <w:r w:rsidR="001E02CD">
        <w:rPr>
          <w:sz w:val="24"/>
        </w:rPr>
        <w:t xml:space="preserve">po pravomoćnosti </w:t>
      </w:r>
      <w:r>
        <w:rPr>
          <w:sz w:val="24"/>
        </w:rPr>
        <w:t>i putem pošte</w:t>
      </w:r>
    </w:p>
    <w:sectPr w:rsidR="00DD3D2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0FFC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58A1"/>
    <w:rsid w:val="00145B39"/>
    <w:rsid w:val="00146AFC"/>
    <w:rsid w:val="00146DD3"/>
    <w:rsid w:val="00150843"/>
    <w:rsid w:val="00156236"/>
    <w:rsid w:val="00156B39"/>
    <w:rsid w:val="0017163B"/>
    <w:rsid w:val="00172D75"/>
    <w:rsid w:val="001826DD"/>
    <w:rsid w:val="001846B3"/>
    <w:rsid w:val="0018562A"/>
    <w:rsid w:val="0019504D"/>
    <w:rsid w:val="001A6BED"/>
    <w:rsid w:val="001A767C"/>
    <w:rsid w:val="001B7B9B"/>
    <w:rsid w:val="001D47E7"/>
    <w:rsid w:val="001E02CD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5A4B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2E17"/>
    <w:rsid w:val="00373E91"/>
    <w:rsid w:val="00384359"/>
    <w:rsid w:val="003912DD"/>
    <w:rsid w:val="00391412"/>
    <w:rsid w:val="0039170A"/>
    <w:rsid w:val="0039491D"/>
    <w:rsid w:val="003975AF"/>
    <w:rsid w:val="003A00F7"/>
    <w:rsid w:val="003A1B1A"/>
    <w:rsid w:val="003A265F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644F8"/>
    <w:rsid w:val="00464A73"/>
    <w:rsid w:val="0046765C"/>
    <w:rsid w:val="0048096E"/>
    <w:rsid w:val="004910D4"/>
    <w:rsid w:val="004945E5"/>
    <w:rsid w:val="00495F52"/>
    <w:rsid w:val="00497352"/>
    <w:rsid w:val="004A0752"/>
    <w:rsid w:val="004A4B40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14195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6712E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68E"/>
    <w:rsid w:val="00602DCB"/>
    <w:rsid w:val="00604954"/>
    <w:rsid w:val="00610778"/>
    <w:rsid w:val="0061083F"/>
    <w:rsid w:val="0062079E"/>
    <w:rsid w:val="0062322D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204C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324CA"/>
    <w:rsid w:val="00733E34"/>
    <w:rsid w:val="00740D3B"/>
    <w:rsid w:val="00745BA2"/>
    <w:rsid w:val="0076081A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104"/>
    <w:rsid w:val="009174B2"/>
    <w:rsid w:val="00921DD7"/>
    <w:rsid w:val="00925665"/>
    <w:rsid w:val="00926E0B"/>
    <w:rsid w:val="009373D4"/>
    <w:rsid w:val="00940269"/>
    <w:rsid w:val="00941882"/>
    <w:rsid w:val="00945BC4"/>
    <w:rsid w:val="00951F4D"/>
    <w:rsid w:val="00951FD0"/>
    <w:rsid w:val="00961EA6"/>
    <w:rsid w:val="0097182A"/>
    <w:rsid w:val="00977630"/>
    <w:rsid w:val="00977F4A"/>
    <w:rsid w:val="0098535B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16CD4"/>
    <w:rsid w:val="00A21FF8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3545D"/>
    <w:rsid w:val="00B425FC"/>
    <w:rsid w:val="00B50E56"/>
    <w:rsid w:val="00B57046"/>
    <w:rsid w:val="00B62690"/>
    <w:rsid w:val="00B63A8A"/>
    <w:rsid w:val="00B65D39"/>
    <w:rsid w:val="00B70571"/>
    <w:rsid w:val="00B70C9C"/>
    <w:rsid w:val="00B70FD0"/>
    <w:rsid w:val="00B72939"/>
    <w:rsid w:val="00B84715"/>
    <w:rsid w:val="00B87F2D"/>
    <w:rsid w:val="00B87F43"/>
    <w:rsid w:val="00B934CF"/>
    <w:rsid w:val="00B94512"/>
    <w:rsid w:val="00B95CC9"/>
    <w:rsid w:val="00B9647B"/>
    <w:rsid w:val="00BA5BF9"/>
    <w:rsid w:val="00BB6921"/>
    <w:rsid w:val="00BB6B8D"/>
    <w:rsid w:val="00BC7879"/>
    <w:rsid w:val="00BC7B3A"/>
    <w:rsid w:val="00BD1D70"/>
    <w:rsid w:val="00BD255D"/>
    <w:rsid w:val="00BE2389"/>
    <w:rsid w:val="00BE3015"/>
    <w:rsid w:val="00BE3E9C"/>
    <w:rsid w:val="00BE4B29"/>
    <w:rsid w:val="00BE59A3"/>
    <w:rsid w:val="00BE6738"/>
    <w:rsid w:val="00C0232D"/>
    <w:rsid w:val="00C023ED"/>
    <w:rsid w:val="00C0600D"/>
    <w:rsid w:val="00C1451A"/>
    <w:rsid w:val="00C205D3"/>
    <w:rsid w:val="00C232CC"/>
    <w:rsid w:val="00C3309D"/>
    <w:rsid w:val="00C33A0B"/>
    <w:rsid w:val="00C344B8"/>
    <w:rsid w:val="00C35F8D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2195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56ED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D3D25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40C62"/>
    <w:rsid w:val="00F4228C"/>
    <w:rsid w:val="00F45C44"/>
    <w:rsid w:val="00F5532E"/>
    <w:rsid w:val="00F574D5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0CC7"/>
    <w:rsid w:val="00F92B5F"/>
    <w:rsid w:val="00F9667C"/>
    <w:rsid w:val="00FA36EA"/>
    <w:rsid w:val="00FB122D"/>
    <w:rsid w:val="00FC1A41"/>
    <w:rsid w:val="00FC1C4A"/>
    <w:rsid w:val="00FC2A83"/>
    <w:rsid w:val="00FC3E86"/>
    <w:rsid w:val="00FC64E4"/>
    <w:rsid w:val="00FD3882"/>
    <w:rsid w:val="00FD696F"/>
    <w:rsid w:val="00FD71EB"/>
    <w:rsid w:val="00FD7573"/>
    <w:rsid w:val="00FE1F33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4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7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4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41163.16</izvorni_sadrzaj>
    <derivirana_varijabla naziv="DomainObject.Predmet.InicijalnaVrijednost_1">41163.16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RICH-TRADE društvo s ograničenom odgovornošću za trgovinu i usluge, turistička agencija</izvorni_sadrzaj>
    <derivirana_varijabla naziv="DomainObject.Predmet.ProtustrankaFormated_1">  RICH-TRADE društvo s ograničenom odgovornošću za trgovinu i usluge, turistička agencija</derivirana_varijabla>
  </DomainObject.Predmet.ProtustrankaFormated>
  <DomainObject.Predmet.ProtustrankaFormatedOIB>
    <izvorni_sadrzaj>  RICH-TRADE društvo s ograničenom odgovornošću za trgovinu i usluge, turistička agencija, OIB 01032067613</izvorni_sadrzaj>
    <derivirana_varijabla naziv="DomainObject.Predmet.ProtustrankaFormatedOIB_1">  RICH-TRADE društvo s ograničenom odgovornošću za trgovinu i usluge, turistička agencija, OIB 01032067613</derivirana_varijabla>
  </DomainObject.Predmet.ProtustrankaFormatedOIB>
  <DomainObject.Predmet.ProtustrankaFormatedWithAdress>
    <izvorni_sadrzaj> RICH-TRADE društvo s ograničenom odgovornošću za trgovinu i usluge, turistička agencija, Zrinska 64, 35000 Slavonski Brod</izvorni_sadrzaj>
    <derivirana_varijabla naziv="DomainObject.Predmet.ProtustrankaFormatedWithAdress_1"> RICH-TRADE društvo s ograničenom odgovornošću za trgovinu i usluge, turistička agencija, Zrinska 64, 35000 Slavonski Brod</derivirana_varijabla>
  </DomainObject.Predmet.ProtustrankaFormatedWithAdress>
  <DomainObject.Predmet.ProtustrankaFormatedWithAdressOIB>
    <izvorni_sadrzaj> RICH-TRADE društvo s ograničenom odgovornošću za trgovinu i usluge, turistička agencija, OIB 01032067613, Zrinska 64, 35000 Slavonski Brod</izvorni_sadrzaj>
    <derivirana_varijabla naziv="DomainObject.Predmet.ProtustrankaFormatedWithAdressOIB_1"> RICH-TRADE društvo s ograničenom odgovornošću za trgovinu i usluge, turistička agencija, OIB 01032067613, Zrinska 64, 35000 Slavonski Brod</derivirana_varijabla>
  </DomainObject.Predmet.ProtustrankaFormatedWithAdressOIB>
  <DomainObject.Predmet.ProtustrankaWithAdress>
    <izvorni_sadrzaj>RICH-TRADE društvo s ograničenom odgovornošću za trgovinu i usluge, turistička agencija Zrinska 64, 35000 Slavonski Brod</izvorni_sadrzaj>
    <derivirana_varijabla naziv="DomainObject.Predmet.ProtustrankaWithAdress_1">RICH-TRADE društvo s ograničenom odgovornošću za trgovinu i usluge, turistička agencija Zrinska 64, 35000 Slavonski Brod</derivirana_varijabla>
  </DomainObject.Predmet.ProtustrankaWithAdress>
  <DomainObject.Predmet.ProtustrankaWithAdressOIB>
    <izvorni_sadrzaj>RICH-TRADE društvo s ograničenom odgovornošću za trgovinu i usluge, turistička agencija, OIB 01032067613, Zrinska 64, 35000 Slavonski Brod</izvorni_sadrzaj>
    <derivirana_varijabla naziv="DomainObject.Predmet.ProtustrankaWithAdressOIB_1">RICH-TRADE društvo s ograničenom odgovornošću za trgovinu i usluge, turistička agencija, OIB 01032067613, Zrinska 64, 35000 Slavonski Brod</derivirana_varijabla>
  </DomainObject.Predmet.ProtustrankaWithAdressOIB>
  <DomainObject.Predmet.ProtustrankaNazivFormated>
    <izvorni_sadrzaj>RICH-TRADE društvo s ograničenom odgovornošću za trgovinu i usluge, turistička agencija</izvorni_sadrzaj>
    <derivirana_varijabla naziv="DomainObject.Predmet.ProtustrankaNazivFormated_1">RICH-TRADE društvo s ograničenom odgovornošću za trgovinu i usluge, turistička agencija</derivirana_varijabla>
  </DomainObject.Predmet.ProtustrankaNazivFormated>
  <DomainObject.Predmet.ProtustrankaNazivFormatedOIB>
    <izvorni_sadrzaj>RICH-TRADE društvo s ograničenom odgovornošću za trgovinu i usluge, turistička agencija, OIB 01032067613</izvorni_sadrzaj>
    <derivirana_varijabla naziv="DomainObject.Predmet.ProtustrankaNazivFormatedOIB_1">RICH-TRADE društvo s ograničenom odgovornošću za trgovinu i usluge, turistička agencija, OIB 01032067613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RICH-TRADE društvo s ograničenom odgovornošću za trgovinu i usluge, turistička agencija</item>
    </izvorni_sadrzaj>
    <derivirana_varijabla naziv="DomainObject.Predmet.ProtuStrankaListFormated_1">
      <item>RICH-TRADE društvo s ograničenom odgovornošću za trgovinu i usluge, turistička agencija</item>
    </derivirana_varijabla>
  </DomainObject.Predmet.ProtuStrankaListFormated>
  <DomainObject.Predmet.ProtuStrankaListFormatedOIB>
    <izvorni_sadrzaj>
      <item>RICH-TRADE društvo s ograničenom odgovornošću za trgovinu i usluge, turistička agencija, OIB 01032067613</item>
    </izvorni_sadrzaj>
    <derivirana_varijabla naziv="DomainObject.Predmet.ProtuStrankaListFormatedOIB_1">
      <item>RICH-TRADE društvo s ograničenom odgovornošću za trgovinu i usluge, turistička agencija, OIB 01032067613</item>
    </derivirana_varijabla>
  </DomainObject.Predmet.ProtuStrankaListFormatedOIB>
  <DomainObject.Predmet.ProtuStrankaListFormatedWithAdress>
    <izvorni_sadrzaj>
      <item>RICH-TRADE društvo s ograničenom odgovornošću za trgovinu i usluge, turistička agencija, Zrinska 64, 35000 Slavonski Brod</item>
    </izvorni_sadrzaj>
    <derivirana_varijabla naziv="DomainObject.Predmet.ProtuStrankaListFormatedWithAdress_1">
      <item>RICH-TRADE društvo s ograničenom odgovornošću za trgovinu i usluge, turistička agencija, Zrinska 64, 35000 Slavonski Brod</item>
    </derivirana_varijabla>
  </DomainObject.Predmet.ProtuStrankaListFormatedWithAdress>
  <DomainObject.Predmet.ProtuStrankaListFormatedWithAdressOIB>
    <izvorni_sadrzaj>
      <item>RICH-TRADE društvo s ograničenom odgovornošću za trgovinu i usluge, turistička agencija, OIB 01032067613, Zrinska 64, 35000 Slavonski Brod</item>
    </izvorni_sadrzaj>
    <derivirana_varijabla naziv="DomainObject.Predmet.ProtuStrankaListFormatedWithAdressOIB_1">
      <item>RICH-TRADE društvo s ograničenom odgovornošću za trgovinu i usluge, turistička agencija, OIB 01032067613, Zrinska 64, 35000 Slavonski Brod</item>
    </derivirana_varijabla>
  </DomainObject.Predmet.ProtuStrankaListFormatedWithAdressOIB>
  <DomainObject.Predmet.ProtuStrankaListNazivFormated>
    <izvorni_sadrzaj>
      <item>RICH-TRADE društvo s ograničenom odgovornošću za trgovinu i usluge, turistička agencija</item>
    </izvorni_sadrzaj>
    <derivirana_varijabla naziv="DomainObject.Predmet.ProtuStrankaListNazivFormated_1">
      <item>RICH-TRADE društvo s ograničenom odgovornošću za trgovinu i usluge, turistička agencija</item>
    </derivirana_varijabla>
  </DomainObject.Predmet.ProtuStrankaListNazivFormated>
  <DomainObject.Predmet.ProtuStrankaListNazivFormatedOIB>
    <izvorni_sadrzaj>
      <item>RICH-TRADE društvo s ograničenom odgovornošću za trgovinu i usluge, turistička agencija, OIB 01032067613</item>
    </izvorni_sadrzaj>
    <derivirana_varijabla naziv="DomainObject.Predmet.ProtuStrankaListNazivFormatedOIB_1">
      <item>RICH-TRADE društvo s ograničenom odgovornošću za trgovinu i usluge, turistička agencija, OIB 01032067613</item>
    </derivirana_varijabla>
  </DomainObject.Predmet.ProtuStrankaListNazivFormatedOIB>
  <DomainObject.Predmet.OstaliListFormated>
    <izvorni_sadrzaj>
      <item>Berislav Grgić</item>
    </izvorni_sadrzaj>
    <derivirana_varijabla naziv="DomainObject.Predmet.OstaliListFormated_1">
      <item>Berislav Grgić</item>
    </derivirana_varijabla>
  </DomainObject.Predmet.OstaliListFormated>
  <DomainObject.Predmet.OstaliListFormatedOIB>
    <izvorni_sadrzaj>
      <item>Berislav Grgić, OIB 47149870005</item>
    </izvorni_sadrzaj>
    <derivirana_varijabla naziv="DomainObject.Predmet.OstaliListFormatedOIB_1">
      <item>Berislav Grgić, OIB 47149870005</item>
    </derivirana_varijabla>
  </DomainObject.Predmet.OstaliListFormatedOIB>
  <DomainObject.Predmet.OstaliListFormatedWithAdress>
    <izvorni_sadrzaj>
      <item>Berislav Grgić, Zrinska 64, 35000 Slavonski Brod</item>
    </izvorni_sadrzaj>
    <derivirana_varijabla naziv="DomainObject.Predmet.OstaliListFormatedWithAdress_1">
      <item>Berislav Grgić, Zrinska 64, 35000 Slavonski Brod</item>
    </derivirana_varijabla>
  </DomainObject.Predmet.OstaliListFormatedWithAdress>
  <DomainObject.Predmet.OstaliListFormatedWithAdressOIB>
    <izvorni_sadrzaj>
      <item>Berislav Grgić, OIB 47149870005, Zrinska 64, 35000 Slavonski Brod</item>
    </izvorni_sadrzaj>
    <derivirana_varijabla naziv="DomainObject.Predmet.OstaliListFormatedWithAdressOIB_1">
      <item>Berislav Grgić, OIB 47149870005, Zrinska 64, 35000 Slavonski Brod</item>
    </derivirana_varijabla>
  </DomainObject.Predmet.OstaliListFormatedWithAdressOIB>
  <DomainObject.Predmet.OstaliListNazivFormated>
    <izvorni_sadrzaj>
      <item>Berislav Grgić</item>
    </izvorni_sadrzaj>
    <derivirana_varijabla naziv="DomainObject.Predmet.OstaliListNazivFormated_1">
      <item>Berislav Grgić</item>
    </derivirana_varijabla>
  </DomainObject.Predmet.OstaliListNazivFormated>
  <DomainObject.Predmet.OstaliListNazivFormatedOIB>
    <izvorni_sadrzaj>
      <item>Berislav Grgić, OIB 47149870005</item>
    </izvorni_sadrzaj>
    <derivirana_varijabla naziv="DomainObject.Predmet.OstaliListNazivFormatedOIB_1">
      <item>Berislav Grgić, OIB 47149870005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RICH-TRADE društvo s ograničenom odgovornošću za trgovinu i usluge, turistička agencija</izvorni_sadrzaj>
    <derivirana_varijabla naziv="DomainObject.Predmet.ProtustrankaIDrugi_1">RICH-TRADE društvo s ograničenom odgovornošću za trgovinu i usluge,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RICH-TRADE društvo s ograničenom odgovornošću za trgovinu i usluge, turistička agencija, OIB 01032067613, Zrinska 64, 35000 Slavonski Brod</izvorni_sadrzaj>
    <derivirana_varijabla naziv="DomainObject.Predmet.ProtustrankaIDrugiAdressOIB_1">RICH-TRADE društvo s ograničenom odgovornošću za trgovinu i usluge, turistička agencija, OIB 01032067613, Zrinska 64,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RICH-TRADE društvo s ograničenom odgovornošću za trgovinu i usluge, turistička agencija</item>
      <item>Berislav Grgić</item>
    </izvorni_sadrzaj>
    <derivirana_varijabla naziv="DomainObject.Predmet.SudioniciListNaziv_1">
      <item>Financijska agencija</item>
      <item>RICH-TRADE društvo s ograničenom odgovornošću za trgovinu i usluge, turistička agencija</item>
      <item>Berislav Grgić</item>
    </derivirana_varijabla>
  </DomainObject.Predmet.SudioniciListNaziv>
  <DomainObject.Predmet.SudioniciListAdressOIB>
    <izvorni_sadrzaj>
      <item>Financijska agencija, OIB 85821130368, Ulica grada Vukovara 70,10000 Zagreb</item>
      <item>RICH-TRADE društvo s ograničenom odgovornošću za trgovinu i usluge, turistička agencija, OIB 01032067613, Zrinska 64,35000 Slavonski Brod</item>
      <item>Berislav Grgić, OIB 47149870005, Zrinska 64,35000 Slavonski Brod</item>
    </izvorni_sadrzaj>
    <derivirana_varijabla naziv="DomainObject.Predmet.SudioniciListAdressOIB_1">
      <item>Financijska agencija, OIB 85821130368, Ulica grada Vukovara 70,10000 Zagreb</item>
      <item>RICH-TRADE društvo s ograničenom odgovornošću za trgovinu i usluge, turistička agencija, OIB 01032067613, Zrinska 64,35000 Slavonski Brod</item>
      <item>Berislav Grgić, OIB 47149870005, Zrinska 64,35000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01032067613</item>
      <item>, OIB 47149870005</item>
    </izvorni_sadrzaj>
    <derivirana_varijabla naziv="DomainObject.Predmet.SudioniciListNazivOIB_1">
      <item>, OIB 85821130368</item>
      <item>, OIB 01032067613</item>
      <item>, OIB 47149870005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F0D10-0EB4-44DA-A167-CFDBF83BC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1309</properties:Words>
  <properties:Characters>7344</properties:Characters>
  <properties:Lines>185</properties:Lines>
  <properties:Paragraphs>54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2018-07-23T11:16:00Z</dcterms:created>
  <dc:creator>Trgovacki sud</dc:creator>
  <cp:lastModifiedBy>wsadmin</cp:lastModifiedBy>
  <cp:lastPrinted>2018-07-23T11:33:00Z</cp:lastPrinted>
  <dcterms:modified xmlns:xsi="http://www.w3.org/2001/XMLSchema-instance" xsi:type="dcterms:W3CDTF">2018-07-23T11:34:00Z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ST-204-2018.docx)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