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f5d1" w14:paraId="0c2f5d1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6263E5">
        <w:t>PAULETIĆ j.d.o.o. Vrsar, Aldo Negri 3</w:t>
      </w:r>
      <w:r w:rsidR="00974F56">
        <w:t xml:space="preserve">, OIB: </w:t>
      </w:r>
      <w:r w:rsidR="006263E5" w:rsidRPr="006263E5">
        <w:t>52594240676</w:t>
      </w:r>
      <w:r w:rsidR="00446C07">
        <w:t xml:space="preserve">, </w:t>
      </w:r>
      <w:r w:rsidR="005D515D">
        <w:t>11</w:t>
      </w:r>
      <w:r w:rsidR="00D612AB">
        <w:t xml:space="preserve">. </w:t>
      </w:r>
      <w:r w:rsidR="00F2074E">
        <w:t>listopada</w:t>
      </w:r>
      <w:r w:rsidR="00446C07">
        <w:t xml:space="preserve"> 2017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6263E5">
        <w:t xml:space="preserve">PAULETIĆ j.d.o.o. Vrsar, Aldo Negri 3, OIB: </w:t>
      </w:r>
      <w:r w:rsidR="006263E5" w:rsidRPr="006263E5">
        <w:t>52594240676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6263E5">
        <w:t>317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5D515D">
        <w:t>11</w:t>
      </w:r>
      <w:r w:rsidR="00D612AB">
        <w:t xml:space="preserve">. </w:t>
      </w:r>
      <w:r w:rsidR="00F2074E">
        <w:t>listopada</w:t>
      </w:r>
      <w:r w:rsidR="00656550">
        <w:t xml:space="preserve"> 2017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6263E5" w:rsidP="00C765FC" w:rsidR="00C765FC" w:rsidRPr="00C10C53">
      <w:pPr>
        <w:jc w:val="both"/>
      </w:pPr>
      <w:r>
        <w:tab/>
        <w:t xml:space="preserve">Protiv ovog rješenja </w:t>
      </w:r>
      <w:r w:rsidR="00C765FC"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6263E5" w:rsidRPr="00C10C53">
      <w:t>Posl.br.: 1 St-</w:t>
    </w:r>
    <w:r w:rsidR="006263E5">
      <w:t>317/17</w:t>
    </w:r>
    <w:r w:rsidR="006263E5" w:rsidRPr="00C10C53">
      <w:t>-</w:t>
    </w:r>
    <w:r w:rsidR="006263E5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Posl.br.: 1 St-</w:t>
    </w:r>
    <w:r w:rsidR="006263E5">
      <w:t>317</w:t>
    </w:r>
    <w:r w:rsidR="00D612AB">
      <w:t>/</w:t>
    </w:r>
    <w:r w:rsidR="006B0385">
      <w:t>1</w:t>
    </w:r>
    <w:r w:rsidR="00446C07">
      <w:t>7</w:t>
    </w:r>
    <w:r w:rsidRPr="00C10C53">
      <w:t>-</w:t>
    </w:r>
    <w:r w:rsidR="006263E5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847C4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63E5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14708"/>
    <w:rsid w:val="008863FF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43991"/>
    <w:rsid w:val="00E56F14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3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3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PAULETIĆ j.d.o.o. VRSAR</izvorni_sadrzaj>
    <derivirana_varijabla naziv="DomainObject.Predmet.ProtustrankaFormated_1">  PAULETIĆ j.d.o.o. VRSAR</derivirana_varijabla>
  </DomainObject.Predmet.ProtustrankaFormated>
  <DomainObject.Predmet.ProtustrankaFormatedOIB>
    <izvorni_sadrzaj>  PAULETIĆ j.d.o.o. VRSAR, OIB 52594240676</izvorni_sadrzaj>
    <derivirana_varijabla naziv="DomainObject.Predmet.ProtustrankaFormatedOIB_1">  PAULETIĆ j.d.o.o. VRSAR, OIB 52594240676</derivirana_varijabla>
  </DomainObject.Predmet.ProtustrankaFormatedOIB>
  <DomainObject.Predmet.ProtustrankaFormatedWithAdress>
    <izvorni_sadrzaj> PAULETIĆ j.d.o.o. VRSAR, Aldo Negri 3, 52450 Vrsar</izvorni_sadrzaj>
    <derivirana_varijabla naziv="DomainObject.Predmet.ProtustrankaFormatedWithAdress_1"> PAULETIĆ j.d.o.o. VRSAR, Aldo Negri 3, 52450 Vrsar</derivirana_varijabla>
  </DomainObject.Predmet.ProtustrankaFormatedWithAdress>
  <DomainObject.Predmet.ProtustrankaFormatedWithAdressOIB>
    <izvorni_sadrzaj> PAULETIĆ j.d.o.o. VRSAR, OIB 52594240676, Aldo Negri 3, 52450 Vrsar</izvorni_sadrzaj>
    <derivirana_varijabla naziv="DomainObject.Predmet.ProtustrankaFormatedWithAdressOIB_1"> PAULETIĆ j.d.o.o. VRSAR, OIB 52594240676, Aldo Negri 3, 52450 Vrsar</derivirana_varijabla>
  </DomainObject.Predmet.ProtustrankaFormatedWithAdressOIB>
  <DomainObject.Predmet.ProtustrankaWithAdress>
    <izvorni_sadrzaj>PAULETIĆ j.d.o.o. VRSAR Aldo Negri 3, 52450 Vrsar</izvorni_sadrzaj>
    <derivirana_varijabla naziv="DomainObject.Predmet.ProtustrankaWithAdress_1">PAULETIĆ j.d.o.o. VRSAR Aldo Negri 3, 52450 Vrsar</derivirana_varijabla>
  </DomainObject.Predmet.ProtustrankaWithAdress>
  <DomainObject.Predmet.ProtustrankaWithAdressOIB>
    <izvorni_sadrzaj>PAULETIĆ j.d.o.o. VRSAR, OIB 52594240676, Aldo Negri 3, 52450 Vrsar</izvorni_sadrzaj>
    <derivirana_varijabla naziv="DomainObject.Predmet.ProtustrankaWithAdressOIB_1">PAULETIĆ j.d.o.o. VRSAR, OIB 52594240676, Aldo Negri 3, 52450 Vrsar</derivirana_varijabla>
  </DomainObject.Predmet.ProtustrankaWithAdressOIB>
  <DomainObject.Predmet.ProtustrankaNazivFormated>
    <izvorni_sadrzaj>PAULETIĆ j.d.o.o. VRSAR</izvorni_sadrzaj>
    <derivirana_varijabla naziv="DomainObject.Predmet.ProtustrankaNazivFormated_1">PAULETIĆ j.d.o.o. VRSAR</derivirana_varijabla>
  </DomainObject.Predmet.ProtustrankaNazivFormated>
  <DomainObject.Predmet.ProtustrankaNazivFormatedOIB>
    <izvorni_sadrzaj>PAULETIĆ j.d.o.o. VRSAR, OIB 52594240676</izvorni_sadrzaj>
    <derivirana_varijabla naziv="DomainObject.Predmet.ProtustrankaNazivFormatedOIB_1">PAULETIĆ j.d.o.o. VRSAR, OIB 52594240676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5415.00</izvorni_sadrzaj>
    <derivirana_varijabla naziv="DomainObject.Predmet.TrenutnaVrijednost_1">5415.00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PAULETIĆ j.d.o.o. VRSAR</item>
    </izvorni_sadrzaj>
    <derivirana_varijabla naziv="DomainObject.Predmet.ProtuStrankaListFormated_1">
      <item>PAULETIĆ j.d.o.o. VRSAR</item>
    </derivirana_varijabla>
  </DomainObject.Predmet.ProtuStrankaListFormated>
  <DomainObject.Predmet.ProtuStrankaListFormatedOIB>
    <izvorni_sadrzaj>
      <item>PAULETIĆ j.d.o.o. VRSAR, OIB 52594240676</item>
    </izvorni_sadrzaj>
    <derivirana_varijabla naziv="DomainObject.Predmet.ProtuStrankaListFormatedOIB_1">
      <item>PAULETIĆ j.d.o.o. VRSAR, OIB 52594240676</item>
    </derivirana_varijabla>
  </DomainObject.Predmet.ProtuStrankaListFormatedOIB>
  <DomainObject.Predmet.ProtuStrankaListFormatedWithAdress>
    <izvorni_sadrzaj>
      <item>PAULETIĆ j.d.o.o. VRSAR, Aldo Negri 3, 52450 Vrsar</item>
    </izvorni_sadrzaj>
    <derivirana_varijabla naziv="DomainObject.Predmet.ProtuStrankaListFormatedWithAdress_1">
      <item>PAULETIĆ j.d.o.o. VRSAR, Aldo Negri 3, 52450 Vrsar</item>
    </derivirana_varijabla>
  </DomainObject.Predmet.ProtuStrankaListFormatedWithAdress>
  <DomainObject.Predmet.ProtuStrankaListFormatedWithAdressOIB>
    <izvorni_sadrzaj>
      <item>PAULETIĆ j.d.o.o. VRSAR, OIB 52594240676, Aldo Negri 3, 52450 Vrsar</item>
    </izvorni_sadrzaj>
    <derivirana_varijabla naziv="DomainObject.Predmet.ProtuStrankaListFormatedWithAdressOIB_1">
      <item>PAULETIĆ j.d.o.o. VRSAR, OIB 52594240676, Aldo Negri 3, 52450 Vrsar</item>
    </derivirana_varijabla>
  </DomainObject.Predmet.ProtuStrankaListFormatedWithAdressOIB>
  <DomainObject.Predmet.ProtuStrankaListNazivFormated>
    <izvorni_sadrzaj>
      <item>PAULETIĆ j.d.o.o. VRSAR</item>
    </izvorni_sadrzaj>
    <derivirana_varijabla naziv="DomainObject.Predmet.ProtuStrankaListNazivFormated_1">
      <item>PAULETIĆ j.d.o.o. VRSAR</item>
    </derivirana_varijabla>
  </DomainObject.Predmet.ProtuStrankaListNazivFormated>
  <DomainObject.Predmet.ProtuStrankaListNazivFormatedOIB>
    <izvorni_sadrzaj>
      <item>PAULETIĆ j.d.o.o. VRSAR, OIB 52594240676</item>
    </izvorni_sadrzaj>
    <derivirana_varijabla naziv="DomainObject.Predmet.ProtuStrankaListNazivFormatedOIB_1">
      <item>PAULETIĆ j.d.o.o. VRSAR, OIB 52594240676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PAULETIĆ j.d.o.o. VRSAR</izvorni_sadrzaj>
    <derivirana_varijabla naziv="DomainObject.Predmet.ProtustrankaIDrugi_1">PAULETIĆ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PAULETIĆ j.d.o.o. VRSAR, OIB 52594240676, Aldo Negri 3, 52450 Vrsar</izvorni_sadrzaj>
    <derivirana_varijabla naziv="DomainObject.Predmet.ProtustrankaIDrugiAdressOIB_1">PAULETIĆ j.d.o.o. VRSAR, OIB 52594240676, Aldo Negri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PAULETIĆ j.d.o.o. VRSAR</item>
    </izvorni_sadrzaj>
    <derivirana_varijabla naziv="DomainObject.Predmet.SudioniciListNaziv_1">
      <item>FINANCIJSKA AGENCIJA, RC RIJEKA, PODRUŽNICA PULA, PULA</item>
      <item>PAULETIĆ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PAULETIĆ j.d.o.o. VRSAR, OIB 52594240676, Aldo Negri 3,52450 Vrsar</item>
    </izvorni_sadrzaj>
    <derivirana_varijabla naziv="DomainObject.Predmet.SudioniciListAdressOIB_1">
      <item>FINANCIJSKA AGENCIJA, RC RIJEKA, PODRUŽNICA PULA, PULA, OIB 85821130368, Giardini 5,52100 Pula</item>
      <item>PAULETIĆ j.d.o.o. VRSAR, OIB 52594240676, Aldo Negri 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52594240676</item>
    </izvorni_sadrzaj>
    <derivirana_varijabla naziv="DomainObject.Predmet.SudioniciListNazivOIB_1">
      <item>, OIB 85821130368</item>
      <item>, OIB 52594240676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418</properties:Words>
  <properties:Characters>2133</properties:Characters>
  <properties:Lines>69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2017-10-11T10:33:00Z</cp:lastPrinted>
  <dcterms:modified xmlns:xsi="http://www.w3.org/2001/XMLSchema-instance" xsi:type="dcterms:W3CDTF">2017-10-11T10:38:00Z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