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f2d3" w14:paraId="e7ff2d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913E9A">
        <w:t>55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proofErr w:type="spellStart"/>
      <w:r w:rsidR="00913E9A" w:rsidRPr="00913E9A">
        <w:t>VOYAGER</w:t>
      </w:r>
      <w:proofErr w:type="spellEnd"/>
      <w:r w:rsidR="00913E9A" w:rsidRPr="00913E9A">
        <w:t xml:space="preserve"> jednostavno društvo s ograničenom odgovornošću za trgovinu i usluge</w:t>
      </w:r>
      <w:r w:rsidR="00913E9A">
        <w:t xml:space="preserve"> Gradići, Vladimira Nazora 29, </w:t>
      </w:r>
      <w:proofErr w:type="spellStart"/>
      <w:r w:rsidR="00913E9A">
        <w:t>OIB</w:t>
      </w:r>
      <w:proofErr w:type="spellEnd"/>
      <w:r w:rsidR="00913E9A">
        <w:t xml:space="preserve">: </w:t>
      </w:r>
      <w:r w:rsidR="00913E9A" w:rsidRPr="00913E9A">
        <w:t>81296861333</w:t>
      </w:r>
      <w:r w:rsidR="00913E9A">
        <w:t xml:space="preserve">, </w:t>
      </w:r>
      <w:proofErr w:type="spellStart"/>
      <w:r w:rsidR="00913E9A">
        <w:t>MBS</w:t>
      </w:r>
      <w:proofErr w:type="spellEnd"/>
      <w:r w:rsidR="00913E9A">
        <w:t xml:space="preserve">: </w:t>
      </w:r>
      <w:r w:rsidR="00913E9A" w:rsidRPr="00913E9A">
        <w:t>080986327</w:t>
      </w:r>
      <w:r w:rsidR="00913E9A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proofErr w:type="spellStart"/>
      <w:r w:rsidR="00913E9A" w:rsidRPr="00913E9A">
        <w:t>VOYAGER</w:t>
      </w:r>
      <w:proofErr w:type="spellEnd"/>
      <w:r w:rsidR="00913E9A" w:rsidRPr="00913E9A">
        <w:t xml:space="preserve"> jednostavno društvo s ograničenom odgovornošću za trgovinu i usluge</w:t>
      </w:r>
      <w:r w:rsidR="00913E9A">
        <w:t xml:space="preserve"> Gradići, Vladimira Nazora 29, </w:t>
      </w:r>
      <w:proofErr w:type="spellStart"/>
      <w:r w:rsidR="00913E9A">
        <w:t>OIB</w:t>
      </w:r>
      <w:proofErr w:type="spellEnd"/>
      <w:r w:rsidR="00913E9A">
        <w:t xml:space="preserve">: </w:t>
      </w:r>
      <w:r w:rsidR="00913E9A" w:rsidRPr="00913E9A">
        <w:t>81296861333</w:t>
      </w:r>
      <w:r w:rsidR="00913E9A">
        <w:t xml:space="preserve">, </w:t>
      </w:r>
      <w:proofErr w:type="spellStart"/>
      <w:r w:rsidR="00913E9A">
        <w:t>MBS</w:t>
      </w:r>
      <w:proofErr w:type="spellEnd"/>
      <w:r w:rsidR="00913E9A">
        <w:t xml:space="preserve">: </w:t>
      </w:r>
      <w:r w:rsidR="00913E9A" w:rsidRPr="00913E9A">
        <w:t>080986327</w:t>
      </w:r>
      <w:r w:rsidR="00913E9A">
        <w:t xml:space="preserve">, iznosi 28.484,19 kn.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913E9A">
        <w:t xml:space="preserve">Gordana Pintarić iz Bjelovara,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356C8E">
        <w:t>5</w:t>
      </w:r>
      <w:r w:rsidR="00913E9A">
        <w:t>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77CC1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7CC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7CC1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C1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C1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7CC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7CC1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CC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CC1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VOYAGER jednostavno društvo s ograničenom odgovornošću za trgovinu i usluge</izvorni_sadrzaj>
    <derivirana_varijabla naziv="DomainObject.Predmet.ProtustrankaFormated_1">  VOYAGER jednostavno društvo s ograničenom odgovornošću za trgovinu i usluge</derivirana_varijabla>
  </DomainObject.Predmet.ProtustrankaFormated>
  <DomainObject.Predmet.ProtustrankaFormatedOIB>
    <izvorni_sadrzaj>  VOYAGER jednostavno društvo s ograničenom odgovornošću za trgovinu i usluge, OIB 81296861333</izvorni_sadrzaj>
    <derivirana_varijabla naziv="DomainObject.Predmet.ProtustrankaFormatedOIB_1">  VOYAGER jednostavno društvo s ograničenom odgovornošću za trgovinu i usluge, OIB 81296861333</derivirana_varijabla>
  </DomainObject.Predmet.ProtustrankaFormatedOIB>
  <DomainObject.Predmet.ProtustrankaFormatedWithAdress>
    <izvorni_sadrzaj> VOYAGER jednostavno društvo s ograničenom odgovornošću za trgovinu i usluge, Vladimira Nazora 29, 10410 Gradići</izvorni_sadrzaj>
    <derivirana_varijabla naziv="DomainObject.Predmet.ProtustrankaFormatedWithAdress_1"> VOYAGER jednostavno društvo s ograničenom odgovornošću za trgovinu i usluge, Vladimira Nazora 29, 10410 Gradići</derivirana_varijabla>
  </DomainObject.Predmet.ProtustrankaFormatedWithAdress>
  <DomainObject.Predmet.ProtustrankaFormatedWithAdressOIB>
    <izvorni_sadrzaj> VOYAGER jednostavno društvo s ograničenom odgovornošću za trgovinu i usluge, OIB 81296861333, Vladimira Nazora 29, 10410 Gradići</izvorni_sadrzaj>
    <derivirana_varijabla naziv="DomainObject.Predmet.ProtustrankaFormatedWithAdressOIB_1"> VOYAGER jednostavno društvo s ograničenom odgovornošću za trgovinu i usluge, OIB 81296861333, Vladimira Nazora 29, 10410 Gradići</derivirana_varijabla>
  </DomainObject.Predmet.ProtustrankaFormatedWithAdressOIB>
  <DomainObject.Predmet.ProtustrankaWithAdress>
    <izvorni_sadrzaj>VOYAGER jednostavno društvo s ograničenom odgovornošću za trgovinu i usluge Vladimira Nazora 29, 10410 Gradići</izvorni_sadrzaj>
    <derivirana_varijabla naziv="DomainObject.Predmet.ProtustrankaWithAdress_1">VOYAGER jednostavno društvo s ograničenom odgovornošću za trgovinu i usluge Vladimira Nazora 29, 10410 Gradići</derivirana_varijabla>
  </DomainObject.Predmet.ProtustrankaWithAdress>
  <DomainObject.Predmet.ProtustrankaWithAdressOIB>
    <izvorni_sadrzaj>VOYAGER jednostavno društvo s ograničenom odgovornošću za trgovinu i usluge, OIB 81296861333, Vladimira Nazora 29, 10410 Gradići</izvorni_sadrzaj>
    <derivirana_varijabla naziv="DomainObject.Predmet.ProtustrankaWithAdressOIB_1">VOYAGER jednostavno društvo s ograničenom odgovornošću za trgovinu i usluge, OIB 81296861333, Vladimira Nazora 29, 10410 Gradići</derivirana_varijabla>
  </DomainObject.Predmet.ProtustrankaWithAdressOIB>
  <DomainObject.Predmet.ProtustrankaNazivFormated>
    <izvorni_sadrzaj>VOYAGER jednostavno društvo s ograničenom odgovornošću za trgovinu i usluge</izvorni_sadrzaj>
    <derivirana_varijabla naziv="DomainObject.Predmet.ProtustrankaNazivFormated_1">VOYAGER jednostavno društvo s ograničenom odgovornošću za trgovinu i usluge</derivirana_varijabla>
  </DomainObject.Predmet.ProtustrankaNazivFormated>
  <DomainObject.Predmet.ProtustrankaNazivFormatedOIB>
    <izvorni_sadrzaj>VOYAGER jednostavno društvo s ograničenom odgovornošću za trgovinu i usluge, OIB 81296861333</izvorni_sadrzaj>
    <derivirana_varijabla naziv="DomainObject.Predmet.ProtustrankaNazivFormatedOIB_1">VOYAGER jednostavno društvo s ograničenom odgovornošću za trgovinu i usluge, OIB 81296861333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VOYAGER jednostavno društvo s ograničenom odgovornošću za trgovinu i usluge</item>
    </izvorni_sadrzaj>
    <derivirana_varijabla naziv="DomainObject.Predmet.ProtuStrankaListFormated_1">
      <item>VOYAGER jednostavno društvo s ograničenom odgovornošću za trgovinu i usluge</item>
    </derivirana_varijabla>
  </DomainObject.Predmet.ProtuStrankaListFormated>
  <DomainObject.Predmet.ProtuStrankaListFormatedOIB>
    <izvorni_sadrzaj>
      <item>VOYAGER jednostavno društvo s ograničenom odgovornošću za trgovinu i usluge, OIB 81296861333</item>
    </izvorni_sadrzaj>
    <derivirana_varijabla naziv="DomainObject.Predmet.ProtuStrankaListFormatedOIB_1">
      <item>VOYAGER jednostavno društvo s ograničenom odgovornošću za trgovinu i usluge, OIB 81296861333</item>
    </derivirana_varijabla>
  </DomainObject.Predmet.ProtuStrankaListFormatedOIB>
  <DomainObject.Predmet.ProtuStrankaListFormatedWithAdress>
    <izvorni_sadrzaj>
      <item>VOYAGER jednostavno društvo s ograničenom odgovornošću za trgovinu i usluge, Vladimira Nazora 29, 10410 Gradići</item>
    </izvorni_sadrzaj>
    <derivirana_varijabla naziv="DomainObject.Predmet.ProtuStrankaListFormatedWithAdress_1">
      <item>VOYAGER jednostavno društvo s ograničenom odgovornošću za trgovinu i usluge, Vladimira Nazora 29, 10410 Gradići</item>
    </derivirana_varijabla>
  </DomainObject.Predmet.ProtuStrankaListFormatedWithAdress>
  <DomainObject.Predmet.ProtuStrankaListFormatedWithAdressOIB>
    <izvorni_sadrzaj>
      <item>VOYAGER jednostavno društvo s ograničenom odgovornošću za trgovinu i usluge, OIB 81296861333, Vladimira Nazora 29, 10410 Gradići</item>
    </izvorni_sadrzaj>
    <derivirana_varijabla naziv="DomainObject.Predmet.ProtuStrankaListFormatedWithAdressOIB_1">
      <item>VOYAGER jednostavno društvo s ograničenom odgovornošću za trgovinu i usluge, OIB 81296861333, Vladimira Nazora 29, 10410 Gradići</item>
    </derivirana_varijabla>
  </DomainObject.Predmet.ProtuStrankaListFormatedWithAdressOIB>
  <DomainObject.Predmet.ProtuStrankaListNazivFormated>
    <izvorni_sadrzaj>
      <item>VOYAGER jednostavno društvo s ograničenom odgovornošću za trgovinu i usluge</item>
    </izvorni_sadrzaj>
    <derivirana_varijabla naziv="DomainObject.Predmet.ProtuStrankaListNazivFormated_1">
      <item>VOYAGER jednostavno društvo s ograničenom odgovornošću za trgovinu i usluge</item>
    </derivirana_varijabla>
  </DomainObject.Predmet.ProtuStrankaListNazivFormated>
  <DomainObject.Predmet.ProtuStrankaListNazivFormatedOIB>
    <izvorni_sadrzaj>
      <item>VOYAGER jednostavno društvo s ograničenom odgovornošću za trgovinu i usluge, OIB 81296861333</item>
    </izvorni_sadrzaj>
    <derivirana_varijabla naziv="DomainObject.Predmet.ProtuStrankaListNazivFormatedOIB_1">
      <item>VOYAGER jednostavno društvo s ograničenom odgovornošću za trgovinu i usluge, OIB 81296861333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VOYAGER jednostavno društvo s ograničenom odgovornošću za trgovinu i usluge</izvorni_sadrzaj>
    <derivirana_varijabla naziv="DomainObject.Predmet.ProtustrankaIDrugi_1">VOYAGER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VOYAGER jednostavno društvo s ograničenom odgovornošću za trgovinu i usluge, OIB 81296861333, Vladimira Nazora 29, 10410 Gradići</izvorni_sadrzaj>
    <derivirana_varijabla naziv="DomainObject.Predmet.ProtustrankaIDrugiAdressOIB_1">VOYAGER jednostavno društvo s ograničenom odgovornošću za trgovinu i usluge, OIB 81296861333, Vladimira Nazora 29,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VOYAGER jednostavno društvo s ograničenom odgovornošću za trgovinu i usluge</item>
      <item>FINA Regionalni centar Zagreb</item>
    </izvorni_sadrzaj>
    <derivirana_varijabla naziv="DomainObject.Predmet.SudioniciListNaziv_1">
      <item>VOYAGER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VOYAGER jednostavno društvo s ograničenom odgovornošću za trgovinu i usluge, OIB 81296861333, Vladimira Nazora 29,10410 Gradići</item>
      <item>FINA Regionalni centar Zagreb, OIB 85821130368, Trg svibanjskih žrtava 1995. 1,10000 Zagreb</item>
    </izvorni_sadrzaj>
    <derivirana_varijabla naziv="DomainObject.Predmet.SudioniciListAdressOIB_1">
      <item>VOYAGER jednostavno društvo s ograničenom odgovornošću za trgovinu i usluge, OIB 81296861333, Vladimira Nazora 29,10410 Gradići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81296861333</item>
      <item>, OIB 85821130368</item>
    </izvorni_sadrzaj>
    <derivirana_varijabla naziv="DomainObject.Predmet.SudioniciListNazivOIB_1">
      <item>, OIB 81296861333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2023</properties:Characters>
  <properties:Lines>47</properties:Lines>
  <properties:Paragraphs>15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2018-05-18T06:54:00Z</cp:lastPrinted>
  <dcterms:modified xmlns:xsi="http://www.w3.org/2001/XMLSchema-instance" xsi:type="dcterms:W3CDTF">2018-05-18T06:55:00Z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