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0df7" w14:paraId="7ba0df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72A02" w:rsidRPr="00672A02">
        <w:t>ELEKTRO-ELEKTRONIK PRANJIĆ, d.o.o., Benkovac, Žrtava Domovinskog rata 2 b, OIB: 88504661314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672A02">
        <w:t>25</w:t>
      </w:r>
      <w:r>
        <w:t>.</w:t>
      </w:r>
      <w:r w:rsidR="00B51EA5">
        <w:t xml:space="preserve"> </w:t>
      </w:r>
      <w:r w:rsidR="00A340EB">
        <w:t>kolovoza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72A02">
        <w:t>5</w:t>
      </w:r>
      <w:r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72A02" w:rsidRPr="00672A02">
        <w:t>ELEKTRO-ELEKTRONIK PRANJIĆ, d.o.o., Benkovac, Žrtava Domovinskog rata 2 b, OIB: 88504661314</w:t>
      </w:r>
      <w:r w:rsidR="00990573">
        <w:t xml:space="preserve">, </w:t>
      </w:r>
      <w:r>
        <w:t xml:space="preserve">na temelju neizvršenih osnova za plaćanje iznosi </w:t>
      </w:r>
      <w:r w:rsidR="00672A02">
        <w:t>37</w:t>
      </w:r>
      <w:r w:rsidR="00990573">
        <w:t>.</w:t>
      </w:r>
      <w:r w:rsidR="00672A02">
        <w:t>193</w:t>
      </w:r>
      <w:r w:rsidR="008F2806">
        <w:t>,</w:t>
      </w:r>
      <w:r w:rsidR="00672A02">
        <w:t>17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72A02">
        <w:t>Kruno Pranjić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72A02">
        <w:t>5</w:t>
      </w:r>
      <w:r w:rsidR="00814E35"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172B9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672A02">
      <w:t>376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672A02">
      <w:t>376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2B90"/>
    <w:rsid w:val="00176D97"/>
    <w:rsid w:val="0019042D"/>
    <w:rsid w:val="00284EA7"/>
    <w:rsid w:val="002D6E29"/>
    <w:rsid w:val="002F1F17"/>
    <w:rsid w:val="002F6CBF"/>
    <w:rsid w:val="00325DFC"/>
    <w:rsid w:val="00381463"/>
    <w:rsid w:val="00395D66"/>
    <w:rsid w:val="003D6394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C3F99"/>
    <w:rsid w:val="005D6212"/>
    <w:rsid w:val="005F67DA"/>
    <w:rsid w:val="00611283"/>
    <w:rsid w:val="0063348D"/>
    <w:rsid w:val="006444A6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0B19"/>
    <w:rsid w:val="0082637D"/>
    <w:rsid w:val="008337B7"/>
    <w:rsid w:val="008B2836"/>
    <w:rsid w:val="008F280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204A"/>
    <w:rsid w:val="00AC25A0"/>
    <w:rsid w:val="00B27462"/>
    <w:rsid w:val="00B51EA5"/>
    <w:rsid w:val="00B6399C"/>
    <w:rsid w:val="00B94422"/>
    <w:rsid w:val="00BA4D2C"/>
    <w:rsid w:val="00BD7E97"/>
    <w:rsid w:val="00C601BA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626FA"/>
    <w:rsid w:val="00E6461B"/>
    <w:rsid w:val="00E73553"/>
    <w:rsid w:val="00EA0574"/>
    <w:rsid w:val="00EA56D2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2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2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ELEKTRO-ELEKTRONIK PRANJIĆ, d.o.o. za proizvodnju strojeva i uređaja, trgovinu i usluge</izvorni_sadrzaj>
    <derivirana_varijabla naziv="DomainObject.Predmet.ProtustrankaFormated_1">  ELEKTRO-ELEKTRONIK PRANJIĆ, d.o.o. za proizvodnju strojeva i uređaja, trgovinu i usluge</derivirana_varijabla>
  </DomainObject.Predmet.ProtustrankaFormated>
  <DomainObject.Predmet.ProtustrankaFormatedOIB>
    <izvorni_sadrzaj>  ELEKTRO-ELEKTRONIK PRANJIĆ, d.o.o. za proizvodnju strojeva i uređaja, trgovinu i usluge, OIB 88504661314</izvorni_sadrzaj>
    <derivirana_varijabla naziv="DomainObject.Predmet.ProtustrankaFormatedOIB_1">  ELEKTRO-ELEKTRONIK PRANJIĆ, d.o.o. za proizvodnju strojeva i uređaja, trgovinu i usluge, OIB 88504661314</derivirana_varijabla>
  </DomainObject.Predmet.ProtustrankaFormatedOIB>
  <DomainObject.Predmet.ProtustrankaFormatedWithAdress>
    <izvorni_sadrzaj> ELEKTRO-ELEKTRONIK PRANJIĆ, d.o.o. za proizvodnju strojeva i uređaja, trgovinu i usluge, Žrtava Domovinskog rata 2/b, 23420 Benkovac</izvorni_sadrzaj>
    <derivirana_varijabla naziv="DomainObject.Predmet.ProtustrankaFormatedWithAdress_1"> ELEKTRO-ELEKTRONIK PRANJIĆ, d.o.o. za proizvodnju strojeva i uređaja, trgovinu i usluge, Žrtava Domovinskog rata 2/b, 23420 Benkovac</derivirana_varijabla>
  </DomainObject.Predmet.ProtustrankaFormatedWithAdress>
  <DomainObject.Predmet.ProtustrankaFormatedWithAdressOIB>
    <izvorni_sadrzaj> ELEKTRO-ELEKTRONIK PRANJIĆ, d.o.o. za proizvodnju strojeva i uređaja, trgovinu i usluge, OIB 88504661314, Žrtava Domovinskog rata 2/b, 23420 Benkovac</izvorni_sadrzaj>
    <derivirana_varijabla naziv="DomainObject.Predmet.ProtustrankaFormatedWithAdressOIB_1"> ELEKTRO-ELEKTRONIK PRANJIĆ, d.o.o. za proizvodnju strojeva i uređaja, trgovinu i usluge, OIB 88504661314, Žrtava Domovinskog rata 2/b, 23420 Benkovac</derivirana_varijabla>
  </DomainObject.Predmet.ProtustrankaFormatedWithAdressOIB>
  <DomainObject.Predmet.ProtustrankaWithAdress>
    <izvorni_sadrzaj>ELEKTRO-ELEKTRONIK PRANJIĆ, d.o.o. za proizvodnju strojeva i uređaja, trgovinu i usluge Žrtava Domovinskog rata 2/b, 23420 Benkovac</izvorni_sadrzaj>
    <derivirana_varijabla naziv="DomainObject.Predmet.ProtustrankaWithAdress_1">ELEKTRO-ELEKTRONIK PRANJIĆ, d.o.o. za proizvodnju strojeva i uređaja, trgovinu i usluge Žrtava Domovinskog rata 2/b, 23420 Benkovac</derivirana_varijabla>
  </DomainObject.Predmet.ProtustrankaWithAdress>
  <DomainObject.Predmet.ProtustrankaWithAdressOIB>
    <izvorni_sadrzaj>ELEKTRO-ELEKTRONIK PRANJIĆ, d.o.o. za proizvodnju strojeva i uređaja, trgovinu i usluge, OIB 88504661314, Žrtava Domovinskog rata 2/b, 23420 Benkovac</izvorni_sadrzaj>
    <derivirana_varijabla naziv="DomainObject.Predmet.ProtustrankaWithAdressOIB_1">ELEKTRO-ELEKTRONIK PRANJIĆ, d.o.o. za proizvodnju strojeva i uređaja, trgovinu i usluge, OIB 88504661314, Žrtava Domovinskog rata 2/b, 23420 Benkovac</derivirana_varijabla>
  </DomainObject.Predmet.ProtustrankaWithAdressOIB>
  <DomainObject.Predmet.ProtustrankaNazivFormated>
    <izvorni_sadrzaj>ELEKTRO-ELEKTRONIK PRANJIĆ, d.o.o. za proizvodnju strojeva i uređaja, trgovinu i usluge</izvorni_sadrzaj>
    <derivirana_varijabla naziv="DomainObject.Predmet.ProtustrankaNazivFormated_1">ELEKTRO-ELEKTRONIK PRANJIĆ, d.o.o. za proizvodnju strojeva i uređaja, trgovinu i usluge</derivirana_varijabla>
  </DomainObject.Predmet.ProtustrankaNazivFormated>
  <DomainObject.Predmet.ProtustrankaNazivFormatedOIB>
    <izvorni_sadrzaj>ELEKTRO-ELEKTRONIK PRANJIĆ, d.o.o. za proizvodnju strojeva i uređaja, trgovinu i usluge, OIB 88504661314</izvorni_sadrzaj>
    <derivirana_varijabla naziv="DomainObject.Predmet.ProtustrankaNazivFormatedOIB_1">ELEKTRO-ELEKTRONIK PRANJIĆ, d.o.o. za proizvodnju strojeva i uređaja, trgovinu i usluge, OIB 88504661314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ELEKTRO-ELEKTRONIK PRANJIĆ, d.o.o. za proizvodnju strojeva i uređaja, trgovinu i usluge</item>
    </izvorni_sadrzaj>
    <derivirana_varijabla naziv="DomainObject.Predmet.ProtuStrankaListFormated_1">
      <item>ELEKTRO-ELEKTRONIK PRANJIĆ, d.o.o. za proizvodnju strojeva i uređaja, trgovinu i usluge</item>
    </derivirana_varijabla>
  </DomainObject.Predmet.ProtuStrankaListFormated>
  <DomainObject.Predmet.ProtuStrankaListFormatedOIB>
    <izvorni_sadrzaj>
      <item>ELEKTRO-ELEKTRONIK PRANJIĆ, d.o.o. za proizvodnju strojeva i uređaja, trgovinu i usluge, OIB 88504661314</item>
    </izvorni_sadrzaj>
    <derivirana_varijabla naziv="DomainObject.Predmet.ProtuStrankaListFormatedOIB_1">
      <item>ELEKTRO-ELEKTRONIK PRANJIĆ, d.o.o. za proizvodnju strojeva i uređaja, trgovinu i usluge, OIB 88504661314</item>
    </derivirana_varijabla>
  </DomainObject.Predmet.ProtuStrankaListFormatedOIB>
  <DomainObject.Predmet.ProtuStrankaListFormatedWithAdress>
    <izvorni_sadrzaj>
      <item>ELEKTRO-ELEKTRONIK PRANJIĆ, d.o.o. za proizvodnju strojeva i uređaja, trgovinu i usluge, Žrtava Domovinskog rata 2/b, 23420 Benkovac</item>
    </izvorni_sadrzaj>
    <derivirana_varijabla naziv="DomainObject.Predmet.ProtuStrankaListFormatedWithAdress_1">
      <item>ELEKTRO-ELEKTRONIK PRANJIĆ, d.o.o. za proizvodnju strojeva i uređaja, trgovinu i usluge, Žrtava Domovinskog rata 2/b, 23420 Benkovac</item>
    </derivirana_varijabla>
  </DomainObject.Predmet.ProtuStrankaListFormatedWithAdress>
  <DomainObject.Predmet.ProtuStrankaListFormatedWithAdressOIB>
    <izvorni_sadrzaj>
      <item>ELEKTRO-ELEKTRONIK PRANJIĆ, d.o.o. za proizvodnju strojeva i uređaja, trgovinu i usluge, OIB 88504661314, Žrtava Domovinskog rata 2/b, 23420 Benkovac</item>
    </izvorni_sadrzaj>
    <derivirana_varijabla naziv="DomainObject.Predmet.ProtuStrankaListFormatedWithAdressOIB_1">
      <item>ELEKTRO-ELEKTRONIK PRANJIĆ, d.o.o. za proizvodnju strojeva i uređaja, trgovinu i usluge, OIB 88504661314, Žrtava Domovinskog rata 2/b, 23420 Benkovac</item>
    </derivirana_varijabla>
  </DomainObject.Predmet.ProtuStrankaListFormatedWithAdressOIB>
  <DomainObject.Predmet.ProtuStrankaListNazivFormated>
    <izvorni_sadrzaj>
      <item>ELEKTRO-ELEKTRONIK PRANJIĆ, d.o.o. za proizvodnju strojeva i uređaja, trgovinu i usluge</item>
    </izvorni_sadrzaj>
    <derivirana_varijabla naziv="DomainObject.Predmet.ProtuStrankaListNazivFormated_1">
      <item>ELEKTRO-ELEKTRONIK PRANJIĆ, d.o.o. za proizvodnju strojeva i uređaja, trgovinu i usluge</item>
    </derivirana_varijabla>
  </DomainObject.Predmet.ProtuStrankaListNazivFormated>
  <DomainObject.Predmet.ProtuStrankaListNazivFormatedOIB>
    <izvorni_sadrzaj>
      <item>ELEKTRO-ELEKTRONIK PRANJIĆ, d.o.o. za proizvodnju strojeva i uređaja, trgovinu i usluge, OIB 88504661314</item>
    </izvorni_sadrzaj>
    <derivirana_varijabla naziv="DomainObject.Predmet.ProtuStrankaListNazivFormatedOIB_1">
      <item>ELEKTRO-ELEKTRONIK PRANJIĆ, d.o.o. za proizvodnju strojeva i uređaja, trgovinu i usluge, OIB 88504661314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ELEKTRO-ELEKTRONIK PRANJIĆ, d.o.o. za proizvodnju strojeva i uređaja, trgovinu i usluge</izvorni_sadrzaj>
    <derivirana_varijabla naziv="DomainObject.Predmet.ProtustrankaIDrugi_1">ELEKTRO-ELEKTRONIK PRANJIĆ, d.o.o. za proizvodnju strojeva i uređaja,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ELEKTRO-ELEKTRONIK PRANJIĆ, d.o.o. za proizvodnju strojeva i uređaja, trgovinu i usluge, OIB 88504661314, Žrtava Domovinskog rata 2/b, 23420 Benkovac</izvorni_sadrzaj>
    <derivirana_varijabla naziv="DomainObject.Predmet.ProtustrankaIDrugiAdressOIB_1">ELEKTRO-ELEKTRONIK PRANJIĆ, d.o.o. za proizvodnju strojeva i uređaja, trgovinu i usluge, OIB 88504661314, Žrtava Domovinskog rata 2/b,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ELEKTRO-ELEKTRONIK PRANJIĆ, d.o.o. za proizvodnju strojeva i uređaja, trgovinu i usluge</item>
    </izvorni_sadrzaj>
    <derivirana_varijabla naziv="DomainObject.Predmet.SudioniciListNaziv_1">
      <item>Fina</item>
      <item>ELEKTRO-ELEKTRONIK PRANJIĆ, d.o.o. za proizvodnju strojeva i uređaja, trgovinu i usluge</item>
    </derivirana_varijabla>
  </DomainObject.Predmet.SudioniciListNaziv>
  <DomainObject.Predmet.SudioniciListAdressOIB>
    <izvorni_sadrzaj>
      <item>Fina, OIB 85821130368</item>
      <item>ELEKTRO-ELEKTRONIK PRANJIĆ, d.o.o. za proizvodnju strojeva i uređaja, trgovinu i usluge, OIB 88504661314, Žrtava Domovinskog rata 2/b,23420 Benkovac</item>
    </izvorni_sadrzaj>
    <derivirana_varijabla naziv="DomainObject.Predmet.SudioniciListAdressOIB_1">
      <item>Fina, OIB 85821130368</item>
      <item>ELEKTRO-ELEKTRONIK PRANJIĆ, d.o.o. za proizvodnju strojeva i uređaja, trgovinu i usluge, OIB 88504661314, Žrtava Domovinskog rata 2/b,23420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88504661314</item>
    </izvorni_sadrzaj>
    <derivirana_varijabla naziv="DomainObject.Predmet.SudioniciListNazivOIB_1">
      <item>, OIB 85821130368</item>
      <item>, OIB 88504661314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3F72D-D69B-4D38-A8C5-3E869C4D0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2021</properties:Characters>
  <properties:Lines>63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2017-09-05T07:18:00Z</dcterms:created>
  <dc:creator>Tina Grgas</dc:creator>
  <cp:lastModifiedBy>wsadmin</cp:lastModifiedBy>
  <cp:lastPrinted>2017-09-05T07:24:00Z</cp:lastPrinted>
  <dcterms:modified xmlns:xsi="http://www.w3.org/2001/XMLSchema-instance" xsi:type="dcterms:W3CDTF">2017-09-05T08:08:00Z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