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1910" w14:paraId="7161910" w:rsidRDefault="00847CB4" w:rsidP="00847CB4" w:rsidR="00847CB4">
      <w:pPr>
        <w:jc w:val="right"/>
        <w15:collapsed w:val="false"/>
      </w:pPr>
      <w:r>
        <w:t>Broj: 6 St-</w:t>
      </w:r>
      <w:r w:rsidR="00222FFA">
        <w:t>1121</w:t>
      </w:r>
      <w:r>
        <w:t>/18-3</w:t>
      </w:r>
    </w:p>
    <w:p w:rsidRDefault="00847CB4" w:rsidP="00847CB4" w:rsidR="00847CB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CB4" w:rsidP="00847CB4" w:rsidR="00847CB4"/>
    <w:p w:rsidRDefault="00847CB4" w:rsidP="00847CB4" w:rsidR="00847CB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FINA RC Osijek za otvaranje stečajnog postupka nad dužnikom: </w:t>
      </w:r>
      <w:r w:rsidR="00222FFA">
        <w:rPr>
          <w:b/>
        </w:rPr>
        <w:t>BENZINSKI SERVISI d.o.o. Osijek, J. J. Strossmayera 105, OIB: 97635112941</w:t>
      </w:r>
      <w:r>
        <w:t xml:space="preserve">, dana 28. rujna 2018. g.,  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222FFA">
        <w:t xml:space="preserve">Vedran </w:t>
      </w:r>
      <w:proofErr w:type="spellStart"/>
      <w:r w:rsidR="00222FFA">
        <w:t>Labor</w:t>
      </w:r>
      <w:proofErr w:type="spellEnd"/>
      <w:r w:rsidR="00222FFA">
        <w:t>, Osijek, J. J. Strossmayera 105, OIB: 17338727869</w:t>
      </w:r>
      <w:r>
        <w:t xml:space="preserve">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222FFA">
        <w:rPr>
          <w:b/>
        </w:rPr>
        <w:t>1121</w:t>
      </w:r>
      <w:r>
        <w:rPr>
          <w:b/>
        </w:rPr>
        <w:t>-18</w:t>
      </w:r>
      <w:r>
        <w:t xml:space="preserve"> koji se vodi kod Hrvatske poštanske banke d.d. za stečajnog dužnika </w:t>
      </w:r>
      <w:r w:rsidR="00222FFA">
        <w:rPr>
          <w:b/>
        </w:rPr>
        <w:t>BENZINSKI SERVISI d.o.o. Osijek, J. J. Strossmayera 105, OIB: 97635112941</w:t>
      </w:r>
      <w:r w:rsidR="00222FFA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222FFA">
        <w:t xml:space="preserve">Vedran </w:t>
      </w:r>
      <w:proofErr w:type="spellStart"/>
      <w:r w:rsidR="00222FFA">
        <w:t>Labor</w:t>
      </w:r>
      <w:proofErr w:type="spellEnd"/>
      <w:r w:rsidR="00222FFA">
        <w:t xml:space="preserve">, Osijek, J. J. Strossmayera 105, OIB: 17338727869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222FFA">
        <w:t xml:space="preserve">Vedran </w:t>
      </w:r>
      <w:proofErr w:type="spellStart"/>
      <w:r w:rsidR="00222FFA">
        <w:t>Labor</w:t>
      </w:r>
      <w:proofErr w:type="spellEnd"/>
      <w:r w:rsidR="00222FFA">
        <w:t>, Osijek, J. J. Strossmayera 105, OIB: 17338727869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222FFA">
        <w:t xml:space="preserve">Vedran </w:t>
      </w:r>
      <w:proofErr w:type="spellStart"/>
      <w:r w:rsidR="00222FFA">
        <w:t>Labor</w:t>
      </w:r>
      <w:proofErr w:type="spellEnd"/>
      <w:r w:rsidR="00222FFA">
        <w:t xml:space="preserve">, Osijek, J. J. Strossmayera 105, OIB: 17338727869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222FFA" w:rsidR="00222FFA">
      <w:pPr>
        <w:jc w:val="right"/>
      </w:pPr>
      <w:r>
        <w:t>Broj: 6 St-1121/18-3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222FFA">
        <w:t xml:space="preserve">Vedran </w:t>
      </w:r>
      <w:proofErr w:type="spellStart"/>
      <w:r w:rsidR="00222FFA">
        <w:t>Labor</w:t>
      </w:r>
      <w:proofErr w:type="spellEnd"/>
      <w:r w:rsidR="00222FFA">
        <w:t>, Osijek, J. J. Strossmayera 105, OIB: 17338727869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>U Osijeku 28. rujna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847CB4" w:rsidR="00847CB4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222FFA">
        <w:t xml:space="preserve">Vedran </w:t>
      </w:r>
      <w:proofErr w:type="spellStart"/>
      <w:r w:rsidR="00222FFA">
        <w:t>Labor</w:t>
      </w:r>
      <w:proofErr w:type="spellEnd"/>
      <w:r w:rsidR="00222FFA">
        <w:t>, Osijek, J. J. Strossmayera 105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K-28.10.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660504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780" w:rsidR="00AB4780">
      <w:r>
        <w:separator/>
      </w:r>
    </w:p>
  </w:endnote>
  <w:endnote w:id="0" w:type="continuationSeparator">
    <w:p w:rsidRDefault="00AB4780" w:rsidR="00AB47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780" w:rsidR="00AB4780">
      <w:r>
        <w:separator/>
      </w:r>
    </w:p>
  </w:footnote>
  <w:footnote w:id="0" w:type="continuationSeparator">
    <w:p w:rsidRDefault="00AB4780" w:rsidR="00AB47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0504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D29AD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83C8C"/>
    <w:rsid w:val="004971E9"/>
    <w:rsid w:val="00497410"/>
    <w:rsid w:val="004A6AAF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26B1D"/>
    <w:rsid w:val="00660504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37C5"/>
    <w:rsid w:val="008763AA"/>
    <w:rsid w:val="0088689D"/>
    <w:rsid w:val="008919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4780"/>
    <w:rsid w:val="00AB56F9"/>
    <w:rsid w:val="00AD24AA"/>
    <w:rsid w:val="00AD76C3"/>
    <w:rsid w:val="00AF787C"/>
    <w:rsid w:val="00B11D59"/>
    <w:rsid w:val="00B27C25"/>
    <w:rsid w:val="00B41F79"/>
    <w:rsid w:val="00B54B7E"/>
    <w:rsid w:val="00B84F0F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62F81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605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05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5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5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5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605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05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5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5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5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St-1121/2018</izvorni_sadrzaj>
    <derivirana_varijabla naziv="DomainObject.Predmet.OznakaBroj_1">St-1121/2018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BENZINSKI SERVISI d.o.o. za usluge</izvorni_sadrzaj>
    <derivirana_varijabla naziv="DomainObject.Predmet.ProtustrankaFormated_1">  BENZINSKI SERVISI d.o.o. za usluge</derivirana_varijabla>
  </DomainObject.Predmet.ProtustrankaFormated>
  <DomainObject.Predmet.ProtustrankaFormatedOIB>
    <izvorni_sadrzaj>  BENZINSKI SERVISI d.o.o. za usluge, OIB 97635112941</izvorni_sadrzaj>
    <derivirana_varijabla naziv="DomainObject.Predmet.ProtustrankaFormatedOIB_1">  BENZINSKI SERVISI d.o.o. za usluge, OIB 97635112941</derivirana_varijabla>
  </DomainObject.Predmet.ProtustrankaFormatedOIB>
  <DomainObject.Predmet.ProtustrankaFormatedWithAdress>
    <izvorni_sadrzaj> BENZINSKI SERVISI d.o.o. za usluge, Josipa Jurja Strossmayera 105, 31000 Osijek</izvorni_sadrzaj>
    <derivirana_varijabla naziv="DomainObject.Predmet.ProtustrankaFormatedWithAdress_1"> BENZINSKI SERVISI d.o.o. za usluge, Josipa Jurja Strossmayera 105, 31000 Osijek</derivirana_varijabla>
  </DomainObject.Predmet.ProtustrankaFormatedWithAdress>
  <DomainObject.Predmet.ProtustrankaFormatedWithAdressOIB>
    <izvorni_sadrzaj> BENZINSKI SERVISI d.o.o. za usluge, OIB 97635112941, Josipa Jurja Strossmayera 105, 31000 Osijek</izvorni_sadrzaj>
    <derivirana_varijabla naziv="DomainObject.Predmet.ProtustrankaFormatedWithAdressOIB_1"> BENZINSKI SERVISI d.o.o. za usluge, OIB 97635112941, Josipa Jurja Strossmayera 105, 31000 Osijek</derivirana_varijabla>
  </DomainObject.Predmet.ProtustrankaFormatedWithAdressOIB>
  <DomainObject.Predmet.ProtustrankaWithAdress>
    <izvorni_sadrzaj>BENZINSKI SERVISI d.o.o. za usluge Josipa Jurja Strossmayera 105, 31000 Osijek</izvorni_sadrzaj>
    <derivirana_varijabla naziv="DomainObject.Predmet.ProtustrankaWithAdress_1">BENZINSKI SERVISI d.o.o. za usluge Josipa Jurja Strossmayera 105, 31000 Osijek</derivirana_varijabla>
  </DomainObject.Predmet.ProtustrankaWithAdress>
  <DomainObject.Predmet.ProtustrankaWithAdressOIB>
    <izvorni_sadrzaj>BENZINSKI SERVISI d.o.o. za usluge, OIB 97635112941, Josipa Jurja Strossmayera 105, 31000 Osijek</izvorni_sadrzaj>
    <derivirana_varijabla naziv="DomainObject.Predmet.ProtustrankaWithAdressOIB_1">BENZINSKI SERVISI d.o.o. za usluge, OIB 97635112941, Josipa Jurja Strossmayera 105, 31000 Osijek</derivirana_varijabla>
  </DomainObject.Predmet.ProtustrankaWithAdressOIB>
  <DomainObject.Predmet.ProtustrankaNazivFormated>
    <izvorni_sadrzaj>BENZINSKI SERVISI d.o.o. za usluge</izvorni_sadrzaj>
    <derivirana_varijabla naziv="DomainObject.Predmet.ProtustrankaNazivFormated_1">BENZINSKI SERVISI d.o.o. za usluge</derivirana_varijabla>
  </DomainObject.Predmet.ProtustrankaNazivFormated>
  <DomainObject.Predmet.ProtustrankaNazivFormatedOIB>
    <izvorni_sadrzaj>BENZINSKI SERVISI d.o.o. za usluge, OIB 97635112941</izvorni_sadrzaj>
    <derivirana_varijabla naziv="DomainObject.Predmet.ProtustrankaNazivFormatedOIB_1">BENZINSKI SERVISI d.o.o. za usluge, OIB 97635112941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BENZINSKI SERVISI d.o.o. za usluge</item>
    </izvorni_sadrzaj>
    <derivirana_varijabla naziv="DomainObject.Predmet.ProtuStrankaListFormated_1">
      <item>BENZINSKI SERVISI d.o.o. za usluge</item>
    </derivirana_varijabla>
  </DomainObject.Predmet.ProtuStrankaListFormated>
  <DomainObject.Predmet.ProtuStrankaListFormatedOIB>
    <izvorni_sadrzaj>
      <item>BENZINSKI SERVISI d.o.o. za usluge, OIB 97635112941</item>
    </izvorni_sadrzaj>
    <derivirana_varijabla naziv="DomainObject.Predmet.ProtuStrankaListFormatedOIB_1">
      <item>BENZINSKI SERVISI d.o.o. za usluge, OIB 97635112941</item>
    </derivirana_varijabla>
  </DomainObject.Predmet.ProtuStrankaListFormatedOIB>
  <DomainObject.Predmet.ProtuStrankaListFormatedWithAdress>
    <izvorni_sadrzaj>
      <item>BENZINSKI SERVISI d.o.o. za usluge, Josipa Jurja Strossmayera 105, 31000 Osijek</item>
    </izvorni_sadrzaj>
    <derivirana_varijabla naziv="DomainObject.Predmet.ProtuStrankaListFormatedWithAdress_1">
      <item>BENZINSKI SERVISI d.o.o. za usluge, Josipa Jurja Strossmayera 105, 31000 Osijek</item>
    </derivirana_varijabla>
  </DomainObject.Predmet.ProtuStrankaListFormatedWithAdress>
  <DomainObject.Predmet.ProtuStrankaListFormatedWithAdressOIB>
    <izvorni_sadrzaj>
      <item>BENZINSKI SERVISI d.o.o. za usluge, OIB 97635112941, Josipa Jurja Strossmayera 105, 31000 Osijek</item>
    </izvorni_sadrzaj>
    <derivirana_varijabla naziv="DomainObject.Predmet.ProtuStrankaListFormatedWithAdressOIB_1">
      <item>BENZINSKI SERVISI d.o.o. za usluge, OIB 97635112941, Josipa Jurja Strossmayera 105, 31000 Osijek</item>
    </derivirana_varijabla>
  </DomainObject.Predmet.ProtuStrankaListFormatedWithAdressOIB>
  <DomainObject.Predmet.ProtuStrankaListNazivFormated>
    <izvorni_sadrzaj>
      <item>BENZINSKI SERVISI d.o.o. za usluge</item>
    </izvorni_sadrzaj>
    <derivirana_varijabla naziv="DomainObject.Predmet.ProtuStrankaListNazivFormated_1">
      <item>BENZINSKI SERVISI d.o.o. za usluge</item>
    </derivirana_varijabla>
  </DomainObject.Predmet.ProtuStrankaListNazivFormated>
  <DomainObject.Predmet.ProtuStrankaListNazivFormatedOIB>
    <izvorni_sadrzaj>
      <item>BENZINSKI SERVISI d.o.o. za usluge, OIB 97635112941</item>
    </izvorni_sadrzaj>
    <derivirana_varijabla naziv="DomainObject.Predmet.ProtuStrankaListNazivFormatedOIB_1">
      <item>BENZINSKI SERVISI d.o.o. za usluge, OIB 97635112941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BENZINSKI SERVISI d.o.o. za usluge</izvorni_sadrzaj>
    <derivirana_varijabla naziv="DomainObject.Predmet.ProtustrankaIDrugi_1">BENZINSKI SERVISI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BENZINSKI SERVISI d.o.o. za usluge, OIB 97635112941, Josipa Jurja Strossmayera 105, 31000 Osijek</izvorni_sadrzaj>
    <derivirana_varijabla naziv="DomainObject.Predmet.ProtustrankaIDrugiAdressOIB_1">BENZINSKI SERVISI d.o.o. za usluge, OIB 97635112941, Josipa Jurja Strossmayera 105,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BENZINSKI SERVISI d.o.o. za usluge</item>
    </izvorni_sadrzaj>
    <derivirana_varijabla naziv="DomainObject.Predmet.SudioniciListNaziv_1">
      <item>FINA RC OSIJEK</item>
      <item>BENZINSKI SERVISI d.o.o. za usluge</item>
    </derivirana_varijabla>
  </DomainObject.Predmet.SudioniciListNaziv>
  <DomainObject.Predmet.SudioniciListAdressOIB>
    <izvorni_sadrzaj>
      <item>FINA RC OSIJEK, OIB 85821130368</item>
      <item>BENZINSKI SERVISI d.o.o. za usluge, OIB 97635112941, Josipa Jurja Strossmayera 105,31000 Osijek</item>
    </izvorni_sadrzaj>
    <derivirana_varijabla naziv="DomainObject.Predmet.SudioniciListAdressOIB_1">
      <item>FINA RC OSIJEK, OIB 85821130368</item>
      <item>BENZINSKI SERVISI d.o.o. za usluge, OIB 97635112941, Josipa Jurja Strossmayera 105,31000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97635112941</item>
    </izvorni_sadrzaj>
    <derivirana_varijabla naziv="DomainObject.Predmet.SudioniciListNazivOIB_1">
      <item>, OIB 85821130368</item>
      <item>, OIB 97635112941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9232D2-046A-47D9-915A-EAB83F5370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2414</properties:Characters>
  <properties:Lines>128</properties:Lines>
  <properties:Paragraphs>25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2018-09-28T07:33:00Z</cp:lastPrinted>
  <dcterms:modified xmlns:xsi="http://www.w3.org/2001/XMLSchema-instance" xsi:type="dcterms:W3CDTF">2018-09-28T07:33:00Z</dcterms:modified>
  <cp:revision>36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