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6e74" w14:paraId="76b6e74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F76D5C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 w:rsidRPr="00F76D5C">
        <w:t>-</w:t>
      </w:r>
      <w:r w:rsidR="00F76D5C" w:rsidRPr="00F76D5C">
        <w:t>1989</w:t>
      </w:r>
      <w:r w:rsidR="00050A01" w:rsidRPr="00F76D5C">
        <w:t>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F76D5C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F76D5C">
        <w:rPr>
          <w:lang w:val="pt-BR"/>
        </w:rPr>
        <w:t>VEL-TEHNOCENTAR d.o.o., OIB 03242431832, Zagreb, Avenija Dubrovnik 15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76D5C" w:rsidRPr="00F76D5C">
        <w:rPr>
          <w:lang w:val="pt-BR"/>
        </w:rPr>
        <w:t>1.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F76D5C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76D5C">
        <w:rPr>
          <w:lang w:val="pt-BR"/>
        </w:rPr>
        <w:t>VEL-TEHNOCENTAR d.o.o., OIB 03242431832, Zagreb, Avenija Dubrovnik 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76D5C" w:rsidRPr="00F76D5C">
        <w:t>1989</w:t>
      </w:r>
      <w:r w:rsidR="00652C5D" w:rsidRPr="00F76D5C">
        <w:t>-16</w:t>
      </w:r>
      <w:r w:rsidR="00A0793E" w:rsidRPr="00F76D5C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F76D5C">
      <w:pPr>
        <w:pStyle w:val="Tijeloteksta"/>
        <w:ind w:firstLine="708"/>
      </w:pPr>
      <w:r w:rsidRPr="0062522C">
        <w:t xml:space="preserve">Financijska agencija, Regionalni centar Zagreb, podnijela je ovom sudu prijedlog za otvaranje stečajnog postupka nad dužnikom </w:t>
      </w:r>
      <w:r w:rsidR="00F76D5C">
        <w:rPr>
          <w:lang w:val="pt-BR"/>
        </w:rPr>
        <w:t xml:space="preserve">VEL-TEHNOCENTAR d.o.o., OIB 03242431832, Zagreb, Avenija Dubrovnik 15, temeljem čl. 444. stavka 2. </w:t>
      </w:r>
      <w:r w:rsidRPr="0062522C">
        <w:t xml:space="preserve">Stečajnog zakona („Narodne novine“ broj 71/15, dalje: SZ). 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</w:t>
      </w:r>
      <w:r w:rsidRPr="00F76D5C">
        <w:t xml:space="preserve">dan </w:t>
      </w:r>
      <w:r w:rsidR="00F76D5C" w:rsidRPr="00F76D5C">
        <w:t>1. rujna 2015</w:t>
      </w:r>
      <w:r w:rsidRPr="00F76D5C">
        <w:t xml:space="preserve">. u Očevidniku </w:t>
      </w:r>
      <w:r w:rsidRPr="0062522C">
        <w:t xml:space="preserve">redoslijeda osnova za plaćanje ima evidentirane neizvršene osnove za plaćanje u neprekinutom razdoblju od </w:t>
      </w:r>
      <w:r w:rsidR="007D16A6">
        <w:t xml:space="preserve">2891 </w:t>
      </w:r>
      <w:r w:rsidRPr="0062522C">
        <w:t xml:space="preserve">dana, u ukupnom iznosu </w:t>
      </w:r>
      <w:r w:rsidRPr="00F76D5C">
        <w:t xml:space="preserve">od </w:t>
      </w:r>
      <w:r w:rsidR="00F76D5C" w:rsidRPr="00F76D5C">
        <w:t>375.382,29</w:t>
      </w:r>
      <w:r w:rsidRPr="00F76D5C">
        <w:t xml:space="preserve"> kn</w:t>
      </w:r>
      <w:r w:rsidRPr="0062522C">
        <w:t xml:space="preserve">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F76D5C" w:rsidRPr="00F76D5C">
        <w:t>22. prosinca</w:t>
      </w:r>
      <w:r w:rsidR="00D346E6" w:rsidRPr="00F76D5C">
        <w:t xml:space="preserve"> 2016., </w:t>
      </w:r>
      <w:r w:rsidR="00D346E6">
        <w:t>ko</w:t>
      </w:r>
      <w:r w:rsidR="00652C5D">
        <w:t>ji</w:t>
      </w:r>
      <w:r w:rsidR="00D346E6">
        <w:t xml:space="preserve">m je pozvan na ročište </w:t>
      </w:r>
      <w:r w:rsidR="00F76D5C">
        <w:t>1. veljače 2017.,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 xml:space="preserve">ave, Područni ured </w:t>
      </w:r>
      <w:r w:rsidR="00050A01">
        <w:t>Zagreb</w:t>
      </w:r>
      <w:r w:rsidR="00652C5D">
        <w:t xml:space="preserve">, </w:t>
      </w:r>
      <w:r w:rsidR="00652C5D" w:rsidRPr="00F76D5C">
        <w:t xml:space="preserve">Ispostava </w:t>
      </w:r>
      <w:r w:rsidR="00F76D5C" w:rsidRPr="00F76D5C">
        <w:t xml:space="preserve">Novi </w:t>
      </w:r>
      <w:r w:rsidR="00F76D5C" w:rsidRPr="00F76D5C">
        <w:lastRenderedPageBreak/>
        <w:t xml:space="preserve">Zagreb </w:t>
      </w:r>
      <w:r w:rsidR="00D62EBE" w:rsidRPr="00F76D5C">
        <w:t xml:space="preserve">od </w:t>
      </w:r>
      <w:r w:rsidR="00F76D5C" w:rsidRPr="00F76D5C">
        <w:t>17. siječnja 2017</w:t>
      </w:r>
      <w:r w:rsidR="00D62EBE" w:rsidRPr="00F76D5C">
        <w:t>. (list 17</w:t>
      </w:r>
      <w:r w:rsidR="00F76D5C" w:rsidRPr="00F76D5C">
        <w:t>-25</w:t>
      </w:r>
      <w:r w:rsidR="00D62EBE" w:rsidRPr="00F76D5C">
        <w:t xml:space="preserve"> spisa) </w:t>
      </w:r>
      <w:r w:rsidR="00F76D5C">
        <w:t>kojim obavještava sud da dužnik nema imovine.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76D5C">
        <w:t>1. veljače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696037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696037" w:rsidP="00065B42" w:rsidR="00696037"/>
    <w:p w:rsidRDefault="00696037" w:rsidP="002B3342" w:rsidR="00696037" w:rsidRPr="00694D64">
      <w:r w:rsidRPr="00694D64">
        <w:t>Za točnost otpravka-ovlašteni službenik:</w:t>
      </w:r>
    </w:p>
    <w:p w:rsidRDefault="00696037" w:rsidP="002B3342" w:rsidR="00696037" w:rsidRPr="00694D64">
      <w:r w:rsidRPr="00694D64">
        <w:t>Karmela Dolenc</w:t>
      </w:r>
    </w:p>
    <w:p w:rsidRDefault="00696037" w:rsidP="002B3342" w:rsidR="00696037">
      <w:pPr>
        <w:pStyle w:val="Bezproreda"/>
      </w:pPr>
    </w:p>
    <w:p w:rsidRDefault="00696037" w:rsidP="00065B42" w:rsidR="00696037"/>
    <w:sectPr w:rsidSect="001B2E63" w:rsidR="0069603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9603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76D5C">
          <w:rPr>
            <w:sz w:val="24"/>
          </w:rPr>
          <w:t>1989</w:t>
        </w:r>
        <w:r w:rsidR="00050A01">
          <w:rPr>
            <w:sz w:val="24"/>
          </w:rPr>
          <w:t>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96037"/>
    <w:rsid w:val="00704DD0"/>
    <w:rsid w:val="007150E9"/>
    <w:rsid w:val="00754CF2"/>
    <w:rsid w:val="007B068E"/>
    <w:rsid w:val="007D16A6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76D5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603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9603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VEL-TEHNOCENTAR d.o.o. zastupanog po punomoćniku Damir Tirić</izvorni_sadrzaj>
    <derivirana_varijabla naziv="DomainObject.Predmet.ProtustrankaFormated_1">  VEL-TEHNOCENTAR d.o.o. zastupanog po punomoćniku Damir Tirić</derivirana_varijabla>
  </DomainObject.Predmet.ProtustrankaFormated>
  <DomainObject.Predmet.ProtustrankaFormatedOIB>
    <izvorni_sadrzaj>  VEL-TEHNOCENTAR d.o.o., OIB 03242431832 zastupanog po punomoćniku Damir Tirić</izvorni_sadrzaj>
    <derivirana_varijabla naziv="DomainObject.Predmet.ProtustrankaFormatedOIB_1">  VEL-TEHNOCENTAR d.o.o., OIB 03242431832 zastupanog po punomoćniku Damir Tirić</derivirana_varijabla>
  </DomainObject.Predmet.ProtustrankaFormatedOIB>
  <DomainObject.Predmet.ProtustrankaFormatedWithAdress>
    <izvorni_sadrzaj> VEL-TEHNOCENTAR d.o.o., Avenija Dubrovnik 15, 10000 Zagreb zastupanog po punomoćniku Damir Tirić</izvorni_sadrzaj>
    <derivirana_varijabla naziv="DomainObject.Predmet.ProtustrankaFormatedWithAdress_1"> VEL-TEHNOCENTAR d.o.o., Avenija Dubrovnik 15, 10000 Zagreb zastupanog po punomoćniku Damir Tirić</derivirana_varijabla>
  </DomainObject.Predmet.ProtustrankaFormatedWithAdress>
  <DomainObject.Predmet.ProtustrankaFormatedWithAdressOIB>
    <izvorni_sadrzaj> VEL-TEHNOCENTAR d.o.o., OIB 03242431832, Avenija Dubrovnik 15, 10000 Zagreb zastupanog po punomoćniku Damir Tirić</izvorni_sadrzaj>
    <derivirana_varijabla naziv="DomainObject.Predmet.ProtustrankaFormatedWithAdressOIB_1"> VEL-TEHNOCENTAR d.o.o., OIB 03242431832, Avenija Dubrovnik 15, 10000 Zagreb zastupanog po punomoćniku Damir Tirić</derivirana_varijabla>
  </DomainObject.Predmet.ProtustrankaFormatedWithAdressOIB>
  <DomainObject.Predmet.ProtustrankaWithAdress>
    <izvorni_sadrzaj>VEL-TEHNOCENTAR d.o.o. Avenija Dubrovnik 15, 10000 Zagreb</izvorni_sadrzaj>
    <derivirana_varijabla naziv="DomainObject.Predmet.ProtustrankaWithAdress_1">VEL-TEHNOCENTAR d.o.o. Avenija Dubrovnik 15, 10000 Zagreb</derivirana_varijabla>
  </DomainObject.Predmet.ProtustrankaWithAdress>
  <DomainObject.Predmet.ProtustrankaWithAdressOIB>
    <izvorni_sadrzaj>VEL-TEHNOCENTAR d.o.o., OIB 03242431832, Avenija Dubrovnik 15, 10000 Zagreb</izvorni_sadrzaj>
    <derivirana_varijabla naziv="DomainObject.Predmet.ProtustrankaWithAdressOIB_1">VEL-TEHNOCENTAR d.o.o., OIB 03242431832, Avenija Dubrovnik 15, 10000 Zagreb</derivirana_varijabla>
  </DomainObject.Predmet.ProtustrankaWithAdressOIB>
  <DomainObject.Predmet.ProtustrankaNazivFormated>
    <izvorni_sadrzaj>VEL-TEHNOCENTAR d.o.o.</izvorni_sadrzaj>
    <derivirana_varijabla naziv="DomainObject.Predmet.ProtustrankaNazivFormated_1">VEL-TEHNOCENTAR d.o.o.</derivirana_varijabla>
  </DomainObject.Predmet.ProtustrankaNazivFormated>
  <DomainObject.Predmet.ProtustrankaNazivFormatedOIB>
    <izvorni_sadrzaj>VEL-TEHNOCENTAR d.o.o., OIB 03242431832</izvorni_sadrzaj>
    <derivirana_varijabla naziv="DomainObject.Predmet.ProtustrankaNazivFormatedOIB_1">VEL-TEHNOCENTAR d.o.o., OIB 03242431832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VEL-TEHNOCENTAR d.o.o. zastupanog po punomoćniku Damir Tirić</item>
    </izvorni_sadrzaj>
    <derivirana_varijabla naziv="DomainObject.Predmet.ProtuStrankaListFormated_1">
      <item>VEL-TEHNOCENTAR d.o.o. zastupanog po punomoćniku Damir Tirić</item>
    </derivirana_varijabla>
  </DomainObject.Predmet.ProtuStrankaListFormated>
  <DomainObject.Predmet.ProtuStrankaListFormatedOIB>
    <izvorni_sadrzaj>
      <item>VEL-TEHNOCENTAR d.o.o., OIB 03242431832 zastupanog po punomoćniku Damir Tirić</item>
    </izvorni_sadrzaj>
    <derivirana_varijabla naziv="DomainObject.Predmet.ProtuStrankaListFormatedOIB_1">
      <item>VEL-TEHNOCENTAR d.o.o., OIB 03242431832 zastupanog po punomoćniku Damir Tirić</item>
    </derivirana_varijabla>
  </DomainObject.Predmet.ProtuStrankaListFormatedOIB>
  <DomainObject.Predmet.ProtuStrankaListFormatedWithAdress>
    <izvorni_sadrzaj>
      <item>VEL-TEHNOCENTAR d.o.o., Avenija Dubrovnik 15, 10000 Zagreb zastupanog po punomoćniku Damir Tirić</item>
    </izvorni_sadrzaj>
    <derivirana_varijabla naziv="DomainObject.Predmet.ProtuStrankaListFormatedWithAdress_1">
      <item>VEL-TEHNOCENTAR d.o.o., Avenija Dubrovnik 15, 10000 Zagreb zastupanog po punomoćniku Damir Tirić</item>
    </derivirana_varijabla>
  </DomainObject.Predmet.ProtuStrankaListFormatedWithAdress>
  <DomainObject.Predmet.ProtuStrankaListFormatedWithAdressOIB>
    <izvorni_sadrzaj>
      <item>VEL-TEHNOCENTAR d.o.o., OIB 03242431832, Avenija Dubrovnik 15, 10000 Zagreb zastupanog po punomoćniku Damir Tirić</item>
    </izvorni_sadrzaj>
    <derivirana_varijabla naziv="DomainObject.Predmet.ProtuStrankaListFormatedWithAdressOIB_1">
      <item>VEL-TEHNOCENTAR d.o.o., OIB 03242431832, Avenija Dubrovnik 15, 10000 Zagreb zastupanog po punomoćniku Damir Tirić</item>
    </derivirana_varijabla>
  </DomainObject.Predmet.ProtuStrankaListFormatedWithAdressOIB>
  <DomainObject.Predmet.ProtuStrankaListNazivFormated>
    <izvorni_sadrzaj>
      <item>VEL-TEHNOCENTAR d.o.o.</item>
    </izvorni_sadrzaj>
    <derivirana_varijabla naziv="DomainObject.Predmet.ProtuStrankaListNazivFormated_1">
      <item>VEL-TEHNOCENTAR d.o.o.</item>
    </derivirana_varijabla>
  </DomainObject.Predmet.ProtuStrankaListNazivFormated>
  <DomainObject.Predmet.ProtuStrankaListNazivFormatedOIB>
    <izvorni_sadrzaj>
      <item>VEL-TEHNOCENTAR d.o.o., OIB 03242431832</item>
    </izvorni_sadrzaj>
    <derivirana_varijabla naziv="DomainObject.Predmet.ProtuStrankaListNazivFormatedOIB_1">
      <item>VEL-TEHNOCENTAR d.o.o., OIB 03242431832</item>
    </derivirana_varijabla>
  </DomainObject.Predmet.ProtuStrankaListNazivFormatedOIB>
  <DomainObject.Predmet.OstaliListFormated>
    <izvorni_sadrzaj>
      <item>Damir Tirić punomoćnik sudionika u postupku VEL-TEHNOCENTAR d.o.o.</item>
    </izvorni_sadrzaj>
    <derivirana_varijabla naziv="DomainObject.Predmet.OstaliListFormated_1">
      <item>Damir Tirić punomoćnik sudionika u postupku VEL-TEHNOCENTAR d.o.o.</item>
    </derivirana_varijabla>
  </DomainObject.Predmet.OstaliListFormated>
  <DomainObject.Predmet.OstaliListFormatedOIB>
    <izvorni_sadrzaj>
      <item>Damir Tirić, OIB 46388479205 punomoćnik sudionika u postupku VEL-TEHNOCENTAR d.o.o.</item>
    </izvorni_sadrzaj>
    <derivirana_varijabla naziv="DomainObject.Predmet.OstaliListFormatedOIB_1">
      <item>Damir Tirić, OIB 46388479205 punomoćnik sudionika u postupku VEL-TEHNOCENTAR d.o.o.</item>
    </derivirana_varijabla>
  </DomainObject.Predmet.OstaliListFormatedOIB>
  <DomainObject.Predmet.OstaliListFormatedWithAdress>
    <izvorni_sadrzaj>
      <item>Damir Tirić, Ulica Vladimira Ruždjaka 9, 10000 Zagreb punomoćnik sudionika u postupku VEL-TEHNOCENTAR d.o.o.</item>
    </izvorni_sadrzaj>
    <derivirana_varijabla naziv="DomainObject.Predmet.OstaliListFormatedWithAdress_1">
      <item>Damir Tirić, Ulica Vladimira Ruždjaka 9, 10000 Zagreb punomoćnik sudionika u postupku VEL-TEHNOCENTAR d.o.o.</item>
    </derivirana_varijabla>
  </DomainObject.Predmet.OstaliListFormatedWithAdress>
  <DomainObject.Predmet.OstaliListFormatedWithAdressOIB>
    <izvorni_sadrzaj>
      <item>Damir Tirić, OIB 46388479205, Ulica Vladimira Ruždjaka 9, 10000 Zagreb punomoćnik sudionika u postupku VEL-TEHNOCENTAR d.o.o.</item>
    </izvorni_sadrzaj>
    <derivirana_varijabla naziv="DomainObject.Predmet.OstaliListFormatedWithAdressOIB_1">
      <item>Damir Tirić, OIB 46388479205, Ulica Vladimira Ruždjaka 9, 10000 Zagreb punomoćnik sudionika u postupku VEL-TEHNOCENTAR d.o.o.</item>
    </derivirana_varijabla>
  </DomainObject.Predmet.OstaliListFormatedWithAdressOIB>
  <DomainObject.Predmet.OstaliListNazivFormated>
    <izvorni_sadrzaj>
      <item>Damir Tirić</item>
    </izvorni_sadrzaj>
    <derivirana_varijabla naziv="DomainObject.Predmet.OstaliListNazivFormated_1">
      <item>Damir Tirić</item>
    </derivirana_varijabla>
  </DomainObject.Predmet.OstaliListNazivFormated>
  <DomainObject.Predmet.OstaliListNazivFormatedOIB>
    <izvorni_sadrzaj>
      <item>Damir Tirić, OIB 46388479205</item>
    </izvorni_sadrzaj>
    <derivirana_varijabla naziv="DomainObject.Predmet.OstaliListNazivFormatedOIB_1">
      <item>Damir Tirić, OIB 46388479205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VEL-TEHNOCENTAR d.o.o.</izvorni_sadrzaj>
    <derivirana_varijabla naziv="DomainObject.Predmet.ProtustrankaIDrugi_1">VEL-TEHNOCENTAR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VEL-TEHNOCENTAR d.o.o., OIB 03242431832, Avenija Dubrovnik 15, 10000 Zagreb</izvorni_sadrzaj>
    <derivirana_varijabla naziv="DomainObject.Predmet.ProtustrankaIDrugiAdressOIB_1">VEL-TEHNOCENTAR d.o.o., OIB 03242431832,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VEL-TEHNOCENTAR d.o.o.</item>
      <item>Damir Tirić</item>
    </izvorni_sadrzaj>
    <derivirana_varijabla naziv="DomainObject.Predmet.SudioniciListNaziv_1">
      <item>FINA Regionalni centar Zagreb</item>
      <item>VEL-TEHNOCENTAR d.o.o.</item>
      <item>Damir Tirić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VEL-TEHNOCENTAR d.o.o., OIB 03242431832, Avenija Dubrovnik 15,10000 Zagreb</item>
      <item>Damir Tirić, OIB 46388479205, Ulica Vladimira Ruždjaka 9,10000 Zagreb</item>
    </izvorni_sadrzaj>
    <derivirana_varijabla naziv="DomainObject.Predmet.SudioniciListAdressOIB_1">
      <item>FINA Regionalni centar Zagreb, OIB 85821130368, Trg svibanjskih žrtava 1995. 1,10000 Zagreb</item>
      <item>VEL-TEHNOCENTAR d.o.o., OIB 03242431832, Avenija Dubrovnik 15,10000 Zagreb</item>
      <item>Damir Tirić, OIB 46388479205, Ulica Vladimira Ruždjaka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03242431832</item>
      <item>, OIB 46388479205</item>
    </izvorni_sadrzaj>
    <derivirana_varijabla naziv="DomainObject.Predmet.SudioniciListNazivOIB_1">
      <item>, OIB 85821130368</item>
      <item>, OIB 03242431832</item>
      <item>, OIB 46388479205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7887D-4D30-4705-BE84-3A36E0BBF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3575</properties:Characters>
  <properties:Lines>79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2017-02-02T08:42:00Z</cp:lastPrinted>
  <dcterms:modified xmlns:xsi="http://www.w3.org/2001/XMLSchema-instance" xsi:type="dcterms:W3CDTF">2017-02-02T08:42:00Z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