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61a7" w14:paraId="87061a7" w:rsidRDefault="00867CFB" w:rsidP="001940FB" w:rsidR="00867CF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867CFB" w:rsidR="001065A0" w:rsidRPr="00867CF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3251F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3251F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67CFB" w:rsidP="00AA6BCF" w:rsidR="00867CF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67CFB" w:rsidP="00867CFB" w:rsidR="00867CF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67CFB" w:rsidP="00867CFB" w:rsidR="00867CF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67CF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67CF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E0DEB" w:rsidRPr="00EE0DEB">
        <w:rPr>
          <w:rFonts w:cs="Calibri" w:hAnsi="Calibri" w:ascii="Calibri"/>
        </w:rPr>
        <w:t>SILVIJA KELAM</w:t>
      </w:r>
      <w:r w:rsidR="00EE0DE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67CF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EE0DEB" w:rsidRPr="00EE0DEB">
        <w:rPr>
          <w:rFonts w:cs="Calibri" w:hAnsi="Calibri" w:ascii="Calibri"/>
        </w:rPr>
        <w:t>30.638,07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E0DEB" w:rsidRPr="00EE0DEB">
        <w:rPr>
          <w:rFonts w:cs="Calibri" w:hAnsi="Calibri" w:ascii="Calibri"/>
        </w:rPr>
        <w:t xml:space="preserve">28.338,07 </w:t>
      </w:r>
      <w:r w:rsidR="00B54464" w:rsidRPr="00B54464">
        <w:rPr>
          <w:rFonts w:cs="Calibri" w:hAnsi="Calibri" w:ascii="Calibri"/>
        </w:rPr>
        <w:t>kn</w:t>
      </w:r>
      <w:r w:rsidR="00867CFB">
        <w:rPr>
          <w:rFonts w:cs="Calibri" w:hAnsi="Calibri" w:ascii="Calibri"/>
        </w:rPr>
        <w:t>,</w:t>
      </w:r>
      <w:r w:rsidR="00B5446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EE0DEB" w:rsidRPr="00EE0DEB">
        <w:rPr>
          <w:rFonts w:cs="Calibri" w:hAnsi="Calibri" w:ascii="Calibri"/>
        </w:rPr>
        <w:t>2.300,00 kn</w:t>
      </w:r>
      <w:r w:rsidR="00EE0DE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67CF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EE0DE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67CF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67CFB" w:rsidRPr="00867CF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867CFB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867CF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67CFB" w:rsidP="001D182A" w:rsidR="00867CF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0DEB" w:rsidP="00EE0DEB" w:rsidR="00AA6BCF" w:rsidRPr="00EE0DEB">
            <w:pPr>
              <w:spacing w:after="0"/>
              <w:jc w:val="center"/>
              <w:rPr>
                <w:rFonts w:cs="Calibri" w:hAnsi="Calibri" w:ascii="Calibri"/>
              </w:rPr>
            </w:pPr>
            <w:bookmarkStart w:name="_Hlk518626418" w:id="1"/>
            <w:r w:rsidRPr="00EE0DEB">
              <w:rPr>
                <w:rFonts w:cs="Calibri" w:hAnsi="Calibri" w:ascii="Calibri"/>
              </w:rPr>
              <w:t>SILVIJA KELAM</w:t>
            </w:r>
            <w:bookmarkEnd w:id="1"/>
            <w:r w:rsidR="000A4152">
              <w:rPr>
                <w:rFonts w:cs="Calibri" w:hAnsi="Calibri" w:ascii="Calibri"/>
              </w:rPr>
              <w:t xml:space="preserve">, </w:t>
            </w:r>
            <w:r w:rsidRPr="00EE0DEB">
              <w:rPr>
                <w:rFonts w:cs="Calibri" w:hAnsi="Calibri" w:ascii="Calibri"/>
              </w:rPr>
              <w:t>Vinkovačka 49, Split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EE0DEB">
              <w:rPr>
                <w:rFonts w:cs="Calibri" w:hAnsi="Calibri" w:ascii="Calibri"/>
              </w:rPr>
              <w:t>20092283444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0DEB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E0DEB">
              <w:rPr>
                <w:rFonts w:cs="Calibri" w:hAnsi="Calibri" w:ascii="Calibri"/>
              </w:rPr>
              <w:t>Ugovori o štednom depozitu broj 81-70-13146-8,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E0DE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0DEB">
              <w:rPr>
                <w:rFonts w:cs="Calibri" w:hAnsi="Calibri" w:ascii="Calibri"/>
              </w:rPr>
              <w:t>30.638,07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0DEB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0DEB">
              <w:rPr>
                <w:rFonts w:cs="Calibri" w:hAnsi="Calibri" w:ascii="Calibri"/>
              </w:rPr>
              <w:t>28.338,07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0DEB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E0DEB">
              <w:rPr>
                <w:rFonts w:cs="Calibri" w:hAnsi="Calibri" w:ascii="Calibri"/>
              </w:rPr>
              <w:t>2.300,00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67CFB" w:rsidP="00867CFB" w:rsidR="00867CF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446C7" w:rsidP="00C24D18" w:rsidR="00C24D1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D18" w:rsidP="00C24D18" w:rsidR="00C24D1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24D18" w:rsidP="00C24D18" w:rsidR="00C24D1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24D18" w:rsidP="00C24D18" w:rsidR="00C24D1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377" w:rsidR="005B4377">
      <w:pPr>
        <w:spacing w:after="0"/>
      </w:pPr>
      <w:r>
        <w:separator/>
      </w:r>
    </w:p>
  </w:endnote>
  <w:endnote w:id="0" w:type="continuationSeparator">
    <w:p w:rsidRDefault="005B4377" w:rsidR="005B43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A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377" w:rsidR="005B4377">
      <w:pPr>
        <w:spacing w:after="0"/>
      </w:pPr>
      <w:r>
        <w:separator/>
      </w:r>
    </w:p>
  </w:footnote>
  <w:footnote w:id="0" w:type="continuationSeparator">
    <w:p w:rsidRDefault="005B4377" w:rsidR="005B437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A1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8EC601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06F1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51F1"/>
    <w:rsid w:val="00326317"/>
    <w:rsid w:val="00330276"/>
    <w:rsid w:val="003319AE"/>
    <w:rsid w:val="00333E42"/>
    <w:rsid w:val="00334146"/>
    <w:rsid w:val="00341E05"/>
    <w:rsid w:val="003446C7"/>
    <w:rsid w:val="00344915"/>
    <w:rsid w:val="00356B0C"/>
    <w:rsid w:val="00357FA9"/>
    <w:rsid w:val="003600D0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4377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4A11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67CFB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325E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22EF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4D18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587C"/>
    <w:rsid w:val="00E27A05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0DEB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B4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1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1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1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1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B4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1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1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1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1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BE773-7E6A-4559-A606-9786D3989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1430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St-651/2017-302 / Podnesak - Podnesak (-302.docx)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