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46c0" w14:paraId="5a646c0" w:rsidRDefault="00C13C27" w:rsidP="00C13C27" w:rsidR="00C13C27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134CC6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13C27" w:rsidP="00C13C27" w:rsidR="00C13C27" w:rsidRPr="006F44C4">
      <w:pPr>
        <w:jc w:val="both"/>
      </w:pPr>
      <w:r w:rsidRPr="006F44C4">
        <w:t xml:space="preserve">       REPUBLIKA HRVATSKA</w:t>
      </w:r>
    </w:p>
    <w:p w:rsidRDefault="00C13C27" w:rsidP="00C13C27" w:rsidR="00C13C27" w:rsidRPr="006F44C4">
      <w:pPr>
        <w:jc w:val="both"/>
      </w:pPr>
      <w:r w:rsidRPr="006F44C4">
        <w:t>TRGOVAČKI SUD U VARAŽDINU</w:t>
      </w:r>
    </w:p>
    <w:p w:rsidRDefault="00C13C27" w:rsidP="00C13C27" w:rsidR="00007AB0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12588" w:rsidP="00C13C27" w:rsidR="00C12588">
      <w:pPr>
        <w:rPr>
          <w:bCs/>
        </w:rPr>
      </w:pPr>
    </w:p>
    <w:p w:rsidRDefault="00C12588" w:rsidP="00C12588" w:rsidR="00C12588" w:rsidRPr="00C12588">
      <w:pPr>
        <w:jc w:val="center"/>
        <w:rPr>
          <w:bCs/>
        </w:rPr>
      </w:pPr>
    </w:p>
    <w:p w:rsidRDefault="00C12588" w:rsidP="00C12588" w:rsidR="00C12588">
      <w:pPr>
        <w:jc w:val="center"/>
      </w:pPr>
      <w:r>
        <w:t>U   I M E   R E P U B L I K E   H R V A T S K E</w:t>
      </w:r>
    </w:p>
    <w:p w:rsidRDefault="00C12588" w:rsidP="00C12588" w:rsidR="00C12588">
      <w:pPr>
        <w:jc w:val="center"/>
      </w:pPr>
    </w:p>
    <w:p w:rsidRDefault="00C12588" w:rsidP="00C12588" w:rsidR="00C12588">
      <w:pPr>
        <w:jc w:val="center"/>
      </w:pPr>
      <w:r>
        <w:t>R J E Š E NJ E</w:t>
      </w:r>
    </w:p>
    <w:p w:rsidRDefault="00C13C27" w:rsidP="00C13C27" w:rsidR="00C13C27"/>
    <w:p w:rsidRDefault="00C12588" w:rsidP="00C13C27" w:rsidR="00C12588"/>
    <w:p w:rsidRDefault="00136B65" w:rsidP="003620DE" w:rsidR="00136B65">
      <w:pPr>
        <w:jc w:val="center"/>
      </w:pPr>
    </w:p>
    <w:p w:rsidRDefault="003620DE" w:rsidP="00007AB0" w:rsidR="007B633A">
      <w:pPr>
        <w:jc w:val="both"/>
      </w:pPr>
      <w:r>
        <w:tab/>
        <w:t>Trgovački sud u Varaždinu, po sucu toga suda Kseniji Flack-Makitan</w:t>
      </w:r>
      <w:r w:rsidR="00E23973">
        <w:t xml:space="preserve">, kao </w:t>
      </w:r>
      <w:r w:rsidR="00C12588">
        <w:t>sucu pojedincu</w:t>
      </w:r>
      <w:r w:rsidR="00E23973">
        <w:t>, u stečajnom</w:t>
      </w:r>
      <w:r>
        <w:t xml:space="preserve"> postupku koji se vodi nad stečajnim dužnikom</w:t>
      </w:r>
      <w:r w:rsidR="005E5363">
        <w:t xml:space="preserve"> </w:t>
      </w:r>
      <w:r w:rsidR="0070195A" w:rsidRPr="00181D45">
        <w:t>MTC d.o.o. u stečaju iz Čakovca, T. Bratkovića 1, OIB: 21784921515</w:t>
      </w:r>
      <w:r w:rsidR="0070195A">
        <w:t xml:space="preserve">, 2. lipnja </w:t>
      </w:r>
      <w:r w:rsidR="007B633A">
        <w:t>2016.</w:t>
      </w:r>
    </w:p>
    <w:p w:rsidRDefault="003620DE" w:rsidP="00007AB0" w:rsidR="003620DE">
      <w:pPr>
        <w:jc w:val="both"/>
      </w:pP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3620DE" w:rsidP="003620DE" w:rsidR="003620DE">
      <w:pPr>
        <w:jc w:val="center"/>
      </w:pPr>
    </w:p>
    <w:p w:rsidRDefault="007B633A" w:rsidP="007B633A" w:rsidR="007B633A"/>
    <w:p w:rsidRDefault="00C12588" w:rsidP="007B633A" w:rsidR="00C12588"/>
    <w:p w:rsidRDefault="004E10DD" w:rsidP="00C10AC9" w:rsidR="007B633A">
      <w:pPr>
        <w:numPr>
          <w:ilvl w:val="0"/>
          <w:numId w:val="3"/>
        </w:numPr>
        <w:jc w:val="both"/>
      </w:pPr>
      <w:r>
        <w:t>Zaključuje se ovaj s</w:t>
      </w:r>
      <w:r w:rsidR="007B633A" w:rsidRPr="009B65CD">
        <w:t>tečajni postupak n</w:t>
      </w:r>
      <w:r w:rsidR="007B633A">
        <w:t>ad stečajnim dužnikom</w:t>
      </w:r>
      <w:r w:rsidR="0070195A">
        <w:t xml:space="preserve"> </w:t>
      </w:r>
      <w:r w:rsidR="0070195A" w:rsidRPr="00181D45">
        <w:t>MTC d.o.o. u stečaju iz Čakovca, T. Bratkovića 1, OIB: 21784921515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4E10DD" w:rsidP="007B633A" w:rsidR="004E10DD"/>
    <w:p w:rsidRDefault="00C12588" w:rsidP="007B633A" w:rsidR="00C12588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7B633A" w:rsidP="00007AB0" w:rsidR="00C12588">
      <w:pPr>
        <w:jc w:val="both"/>
      </w:pPr>
      <w:r>
        <w:tab/>
        <w:t xml:space="preserve">Dana </w:t>
      </w:r>
      <w:r w:rsidR="0070195A">
        <w:t>31. svibnja</w:t>
      </w:r>
      <w:r>
        <w:t xml:space="preserve"> 2016. održano je završno ročište u ovome stečajnom predmetu, s obzirom da je prema podnesenom izvješću i završnom računu stečajnog upravitelja sva imovina stečajnog dužnika unovčena, vjerovnici su kroz diobe djelomično namireni, tako da više ne postoji imovina koju bi trebalo unovčiti a niti radnje koje bi se trebale u tom smislu provoditi u ovom stečajnom postupku.</w:t>
      </w:r>
      <w:r w:rsidR="00C12588">
        <w:t xml:space="preserve"> </w:t>
      </w:r>
    </w:p>
    <w:p w:rsidRDefault="00C12588" w:rsidP="00007AB0" w:rsidR="00C12588">
      <w:pPr>
        <w:jc w:val="both"/>
      </w:pPr>
    </w:p>
    <w:p w:rsidRDefault="00C12588" w:rsidP="00C12588" w:rsidR="007B633A">
      <w:pPr>
        <w:ind w:firstLine="708"/>
        <w:jc w:val="both"/>
      </w:pPr>
      <w:r>
        <w:t xml:space="preserve">Napominje se da je u ovom stečajnom postupku ostvareno prihoda u iznosu od </w:t>
      </w:r>
      <w:r w:rsidR="004415F7">
        <w:t xml:space="preserve">4.457.984,72 </w:t>
      </w:r>
      <w:r>
        <w:t xml:space="preserve">kn, a odljevi su iznosili </w:t>
      </w:r>
      <w:r w:rsidR="004415F7">
        <w:t>1.574.301,44 kn</w:t>
      </w:r>
      <w:r>
        <w:t>.</w:t>
      </w:r>
    </w:p>
    <w:p w:rsidRDefault="007B633A" w:rsidP="00007AB0" w:rsidR="007B633A">
      <w:pPr>
        <w:jc w:val="both"/>
      </w:pPr>
    </w:p>
    <w:p w:rsidRDefault="007B633A" w:rsidP="00007AB0" w:rsidR="004E10DD">
      <w:pPr>
        <w:jc w:val="both"/>
      </w:pPr>
      <w:r>
        <w:tab/>
      </w:r>
      <w:r w:rsidR="004E10DD">
        <w:t>Prisutni stečajni vjerovnici nisu imali prigov</w:t>
      </w:r>
      <w:r w:rsidR="00C12588">
        <w:t>ora na podnijeti završni popis.</w:t>
      </w: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lastRenderedPageBreak/>
        <w:tab/>
        <w:t>S obzirom na izneseno,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70195A">
        <w:t>2. lipnja</w:t>
      </w:r>
      <w:r w:rsidR="004E10DD">
        <w:t xml:space="preserve"> 2016</w:t>
      </w:r>
      <w:r>
        <w:t>. godine.</w:t>
      </w:r>
    </w:p>
    <w:p w:rsidRDefault="00007AB0" w:rsidP="00C13C27" w:rsidR="00007AB0"/>
    <w:p w:rsidRDefault="00C12588" w:rsidP="00C13C27" w:rsidR="00C12588"/>
    <w:p w:rsidRDefault="00C12588" w:rsidP="00C13C27" w:rsidR="00C13C27">
      <w:pPr>
        <w:jc w:val="center"/>
      </w:pPr>
      <w:r>
        <w:tab/>
      </w:r>
      <w:r>
        <w:tab/>
      </w:r>
      <w:r>
        <w:tab/>
      </w:r>
      <w:r>
        <w:tab/>
      </w:r>
      <w:r w:rsidR="00C13C27">
        <w:t>SUDAC</w:t>
      </w:r>
    </w:p>
    <w:p w:rsidRDefault="00C13C27" w:rsidP="00C13C27" w:rsidR="00C13C27">
      <w:pPr>
        <w:jc w:val="center"/>
      </w:pPr>
    </w:p>
    <w:p w:rsidRDefault="00C13C27" w:rsidP="00C13C27" w:rsidR="00C13C27">
      <w:pPr>
        <w:ind w:firstLine="708" w:left="2832"/>
        <w:jc w:val="center"/>
      </w:pPr>
      <w:r>
        <w:t>Ksenija Flack-Makitan, v.r.</w:t>
      </w:r>
    </w:p>
    <w:p w:rsidRDefault="00C13C27" w:rsidP="00C13C27" w:rsidR="00C13C27">
      <w:pPr>
        <w:jc w:val="center"/>
      </w:pPr>
    </w:p>
    <w:p w:rsidRDefault="00C13C27" w:rsidP="00F81D48" w:rsidR="00C13C27">
      <w:pPr>
        <w:ind w:firstLine="708" w:left="3540"/>
      </w:pPr>
      <w:r>
        <w:t>Za točnost otpravka – ovlašteni službenik:</w:t>
      </w: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007AB0" w:rsidP="00007AB0" w:rsidR="00007AB0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4E10DD" w:rsidP="004E10DD" w:rsidR="004E10DD">
      <w:pPr>
        <w:numPr>
          <w:ilvl w:val="0"/>
          <w:numId w:val="5"/>
        </w:numPr>
        <w:jc w:val="both"/>
      </w:pPr>
      <w:r>
        <w:t>Stečajni upravitelj,</w:t>
      </w:r>
      <w:r w:rsidR="00C10AC9" w:rsidRPr="00C10AC9">
        <w:t xml:space="preserve"> </w:t>
      </w:r>
      <w:r w:rsidR="0070195A">
        <w:t>Sanja Kraljek, Čakovec, Kralja Tomislava 14,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>Županijsko državno odvjetništvo u Varaždinu, Građansko upravni odjel, B. Radić 2,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 xml:space="preserve">Financijska agencija </w:t>
      </w:r>
      <w:r w:rsidR="004415F7">
        <w:t>Čakovec, O. Keršovanija 7,</w:t>
      </w:r>
    </w:p>
    <w:p w:rsidRDefault="004E10DD" w:rsidP="004E10DD" w:rsidR="004E10DD">
      <w:pPr>
        <w:numPr>
          <w:ilvl w:val="0"/>
          <w:numId w:val="5"/>
        </w:numPr>
        <w:jc w:val="both"/>
      </w:pPr>
      <w:r>
        <w:t xml:space="preserve">Ministarstvo financija, Porezna uprava Sjeverna Hrvatska, Ispostava </w:t>
      </w:r>
      <w:r w:rsidR="004415F7">
        <w:t>Čakovec, O. Keršovanija 11,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>Sudski registar, nakon pravomoćnosti rješenja,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1C7" w:rsidR="006421C7">
      <w:r>
        <w:separator/>
      </w:r>
    </w:p>
  </w:endnote>
  <w:endnote w:id="0" w:type="continuationSeparator">
    <w:p w:rsidRDefault="006421C7" w:rsidR="00642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1C7" w:rsidR="006421C7">
      <w:r>
        <w:separator/>
      </w:r>
    </w:p>
  </w:footnote>
  <w:footnote w:id="0" w:type="continuationSeparator">
    <w:p w:rsidRDefault="006421C7" w:rsidR="00642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E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70195A">
      <w:t>71/09-247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70195A">
      <w:t>71/09-247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95E5D"/>
    <w:rsid w:val="000A2405"/>
    <w:rsid w:val="000C6B39"/>
    <w:rsid w:val="00134CC6"/>
    <w:rsid w:val="00136B65"/>
    <w:rsid w:val="00176FC6"/>
    <w:rsid w:val="001D0873"/>
    <w:rsid w:val="002C476F"/>
    <w:rsid w:val="002E03E2"/>
    <w:rsid w:val="0030124A"/>
    <w:rsid w:val="003620DE"/>
    <w:rsid w:val="004415F7"/>
    <w:rsid w:val="00453B90"/>
    <w:rsid w:val="004E10DD"/>
    <w:rsid w:val="005E5363"/>
    <w:rsid w:val="006421C7"/>
    <w:rsid w:val="0070195A"/>
    <w:rsid w:val="00787F58"/>
    <w:rsid w:val="007B633A"/>
    <w:rsid w:val="009900A6"/>
    <w:rsid w:val="00A912DD"/>
    <w:rsid w:val="00AB2D18"/>
    <w:rsid w:val="00AE5BB2"/>
    <w:rsid w:val="00AF0F68"/>
    <w:rsid w:val="00BF5F90"/>
    <w:rsid w:val="00C10AC9"/>
    <w:rsid w:val="00C12588"/>
    <w:rsid w:val="00C13C27"/>
    <w:rsid w:val="00E23973"/>
    <w:rsid w:val="00F81D48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365</properties:Words>
  <properties:Characters>1905</properties:Characters>
  <properties:Lines>86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2016-06-02T08:29:00Z</cp:lastPrinted>
  <dcterms:modified xmlns:xsi="http://www.w3.org/2001/XMLSchema-instance" xsi:type="dcterms:W3CDTF">2016-06-02T11:20:00Z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