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d14e" w14:paraId="531d14e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1D0BBE">
        <w:rPr>
          <w:b/>
        </w:rPr>
        <w:t>293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500C" w:rsidRPr="00F0500C">
        <w:t>ELEMENT 21 j.d.o.o. za trgovinu i usluge</w:t>
      </w:r>
      <w:r w:rsidR="0013191F">
        <w:t>, Kunićeva 6,20000, Dubrovnik,O</w:t>
      </w:r>
      <w:r w:rsidR="00F061F2" w:rsidRPr="00F061F2">
        <w:t>IB:</w:t>
      </w:r>
      <w:r w:rsidR="0013191F">
        <w:t xml:space="preserve"> </w:t>
      </w:r>
      <w:r w:rsidR="0013191F" w:rsidRPr="0013191F">
        <w:t>70960244947</w:t>
      </w:r>
      <w:r w:rsidR="00784A37">
        <w:t xml:space="preserve">, </w:t>
      </w:r>
      <w:r w:rsidR="00F867CE" w:rsidRPr="00F061F2">
        <w:t xml:space="preserve">dana </w:t>
      </w:r>
      <w:r w:rsidR="0013191F">
        <w:t>22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3191F">
        <w:t xml:space="preserve"> </w:t>
      </w:r>
      <w:r w:rsidR="0019781D">
        <w:t xml:space="preserve"> </w:t>
      </w:r>
      <w:r w:rsidR="0013191F" w:rsidRPr="0013191F">
        <w:t>ELEMENT 21</w:t>
      </w:r>
      <w:r w:rsidR="0013191F">
        <w:t xml:space="preserve"> </w:t>
      </w:r>
      <w:r w:rsidR="0013191F" w:rsidRPr="0013191F">
        <w:t xml:space="preserve"> j.d.o.o. za trgovinu i usluge, Kunićeva 6,20000, Dubrovnik,OIB: 70960244947</w:t>
      </w:r>
      <w:r w:rsidR="001E7893">
        <w:t xml:space="preserve"> </w:t>
      </w:r>
      <w:r w:rsidR="00784A37" w:rsidRPr="00784A37">
        <w:t>,</w:t>
      </w:r>
      <w:r w:rsidR="0013191F">
        <w:t xml:space="preserve">  22</w:t>
      </w:r>
      <w:r w:rsidR="0019781D">
        <w:t xml:space="preserve">.siječnja 2019. </w:t>
      </w:r>
      <w:r w:rsidR="0013191F">
        <w:t>g u 13,00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</w:t>
      </w:r>
      <w:r w:rsidR="0013191F">
        <w:t xml:space="preserve"> nad </w:t>
      </w:r>
      <w:r w:rsidR="00714900" w:rsidRPr="00F061F2">
        <w:t xml:space="preserve"> </w:t>
      </w:r>
      <w:r w:rsidR="0013191F" w:rsidRPr="0013191F">
        <w:t>ELEMENT 21  j.d.o.o. za trgovinu i usluge, Kunićeva 6,20000, Dubrovnik,OIB: 70960244947</w:t>
      </w:r>
      <w:r w:rsidR="0013191F">
        <w:t>,</w:t>
      </w:r>
      <w:r w:rsidR="0013191F" w:rsidRPr="0013191F">
        <w:t xml:space="preserve"> </w:t>
      </w:r>
      <w:r w:rsidR="00784A37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580015">
        <w:t>2</w:t>
      </w:r>
      <w:r w:rsidR="006A0DF2">
        <w:t>1</w:t>
      </w:r>
      <w:r w:rsidR="003E7BC1" w:rsidRPr="00F061F2">
        <w:t>.</w:t>
      </w:r>
      <w:r w:rsidR="006108BC" w:rsidRPr="00F061F2">
        <w:t xml:space="preserve"> </w:t>
      </w:r>
      <w:r w:rsidR="00580015">
        <w:t>kolovoza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1D0BBE">
        <w:t>259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580015" w:rsidP="00580015" w:rsidR="00580015" w:rsidRPr="00580015">
      <w:r w:rsidRPr="00580015">
        <w:t xml:space="preserve">Sud je zatražio od Republike Hrvatske, Ministarstvo unutarnjih poslova, Policijska uprava  Dubrovačko-neretvanska te Općinskog suda u Dubrovniku, Zemljišnoknjižni odjel, podatke o imovini dužnika  podatke o imovini dužnika. Međutim iz dostavljenih podataka razvidno je da dužnik nema imovinu. 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580015">
        <w:t>1</w:t>
      </w:r>
      <w:r w:rsidR="00CD4EB0">
        <w:t>.</w:t>
      </w:r>
      <w:r w:rsidR="00E907B5" w:rsidRPr="00F061F2">
        <w:t xml:space="preserve"> </w:t>
      </w:r>
      <w:r w:rsidR="00580015">
        <w:t>listopada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580015">
        <w:t>1</w:t>
      </w:r>
      <w:r w:rsidR="00987A3F" w:rsidRPr="00F061F2">
        <w:t>.</w:t>
      </w:r>
      <w:r w:rsidR="00CD4EB0">
        <w:t xml:space="preserve"> </w:t>
      </w:r>
      <w:r w:rsidR="00580015">
        <w:t>listopada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3191F">
        <w:rPr>
          <w:b/>
        </w:rPr>
        <w:t>22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1C2" w:rsidP="00824DEA" w:rsidR="001931C2">
      <w:r>
        <w:separator/>
      </w:r>
    </w:p>
  </w:endnote>
  <w:endnote w:id="0" w:type="continuationSeparator">
    <w:p w:rsidRDefault="001931C2" w:rsidP="00824DEA" w:rsidR="00193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1C2" w:rsidP="00824DEA" w:rsidR="001931C2">
      <w:r>
        <w:separator/>
      </w:r>
    </w:p>
  </w:footnote>
  <w:footnote w:id="0" w:type="continuationSeparator">
    <w:p w:rsidRDefault="001931C2" w:rsidP="00824DEA" w:rsidR="00193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BE9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80015">
          <w:t>2</w:t>
        </w:r>
        <w:r w:rsidR="001D0BBE">
          <w:t>93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70BE9"/>
    <w:rsid w:val="000806D6"/>
    <w:rsid w:val="000D1BEE"/>
    <w:rsid w:val="000D45C7"/>
    <w:rsid w:val="000E5D0D"/>
    <w:rsid w:val="00130A4B"/>
    <w:rsid w:val="0013191F"/>
    <w:rsid w:val="00131995"/>
    <w:rsid w:val="001376F4"/>
    <w:rsid w:val="00152BA8"/>
    <w:rsid w:val="00163350"/>
    <w:rsid w:val="00165EA1"/>
    <w:rsid w:val="001931C2"/>
    <w:rsid w:val="0019781D"/>
    <w:rsid w:val="001A206E"/>
    <w:rsid w:val="001D0BB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54503"/>
    <w:rsid w:val="0055714E"/>
    <w:rsid w:val="00580015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500C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B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B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B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B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B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B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B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B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ELEMENT 21 j.d.o.o. za trgovinu i usluge</izvorni_sadrzaj>
    <derivirana_varijabla naziv="DomainObject.Predmet.ProtustrankaFormated_1">  ELEMENT 21 j.d.o.o. za trgovinu i usluge</derivirana_varijabla>
  </DomainObject.Predmet.ProtustrankaFormated>
  <DomainObject.Predmet.ProtustrankaFormatedOIB>
    <izvorni_sadrzaj>  ELEMENT 21 j.d.o.o. za trgovinu i usluge, OIB 70960244947</izvorni_sadrzaj>
    <derivirana_varijabla naziv="DomainObject.Predmet.ProtustrankaFormatedOIB_1">  ELEMENT 21 j.d.o.o. za trgovinu i usluge, OIB 70960244947</derivirana_varijabla>
  </DomainObject.Predmet.ProtustrankaFormatedOIB>
  <DomainObject.Predmet.ProtustrankaFormatedWithAdress>
    <izvorni_sadrzaj> ELEMENT 21 j.d.o.o. za trgovinu i usluge, Kunićeva 6, 20000 Dubrovnik</izvorni_sadrzaj>
    <derivirana_varijabla naziv="DomainObject.Predmet.ProtustrankaFormatedWithAdress_1"> ELEMENT 21 j.d.o.o. za trgovinu i usluge, Kunićeva 6, 20000 Dubrovnik</derivirana_varijabla>
  </DomainObject.Predmet.ProtustrankaFormatedWithAdress>
  <DomainObject.Predmet.ProtustrankaFormatedWithAdressOIB>
    <izvorni_sadrzaj> ELEMENT 21 j.d.o.o. za trgovinu i usluge, OIB 70960244947, Kunićeva 6, 20000 Dubrovnik</izvorni_sadrzaj>
    <derivirana_varijabla naziv="DomainObject.Predmet.ProtustrankaFormatedWithAdressOIB_1"> ELEMENT 21 j.d.o.o. za trgovinu i usluge, OIB 70960244947, Kunićeva 6, 20000 Dubrovnik</derivirana_varijabla>
  </DomainObject.Predmet.ProtustrankaFormatedWithAdressOIB>
  <DomainObject.Predmet.ProtustrankaWithAdress>
    <izvorni_sadrzaj>ELEMENT 21 j.d.o.o. za trgovinu i usluge Kunićeva 6, 20000 Dubrovnik</izvorni_sadrzaj>
    <derivirana_varijabla naziv="DomainObject.Predmet.ProtustrankaWithAdress_1">ELEMENT 21 j.d.o.o. za trgovinu i usluge Kunićeva 6, 20000 Dubrovnik</derivirana_varijabla>
  </DomainObject.Predmet.ProtustrankaWithAdress>
  <DomainObject.Predmet.ProtustrankaWithAdressOIB>
    <izvorni_sadrzaj>ELEMENT 21 j.d.o.o. za trgovinu i usluge, OIB 70960244947, Kunićeva 6, 20000 Dubrovnik</izvorni_sadrzaj>
    <derivirana_varijabla naziv="DomainObject.Predmet.ProtustrankaWithAdressOIB_1">ELEMENT 21 j.d.o.o. za trgovinu i usluge, OIB 70960244947, Kunićeva 6, 20000 Dubrovnik</derivirana_varijabla>
  </DomainObject.Predmet.ProtustrankaWithAdressOIB>
  <DomainObject.Predmet.ProtustrankaNazivFormated>
    <izvorni_sadrzaj>ELEMENT 21 j.d.o.o. za trgovinu i usluge</izvorni_sadrzaj>
    <derivirana_varijabla naziv="DomainObject.Predmet.ProtustrankaNazivFormated_1">ELEMENT 21 j.d.o.o. za trgovinu i usluge</derivirana_varijabla>
  </DomainObject.Predmet.ProtustrankaNazivFormated>
  <DomainObject.Predmet.ProtustrankaNazivFormatedOIB>
    <izvorni_sadrzaj>ELEMENT 21 j.d.o.o. za trgovinu i usluge, OIB 70960244947</izvorni_sadrzaj>
    <derivirana_varijabla naziv="DomainObject.Predmet.ProtustrankaNazivFormatedOIB_1">ELEMENT 21 j.d.o.o. za trgovinu i usluge, OIB 70960244947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54320.68</izvorni_sadrzaj>
    <derivirana_varijabla naziv="DomainObject.Predmet.TrenutnaVrijednost_1">54320.68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ELEMENT 21 j.d.o.o. za trgovinu i usluge</item>
    </izvorni_sadrzaj>
    <derivirana_varijabla naziv="DomainObject.Predmet.ProtuStrankaListFormated_1">
      <item>ELEMENT 21 j.d.o.o. za trgovinu i usluge</item>
    </derivirana_varijabla>
  </DomainObject.Predmet.ProtuStrankaListFormated>
  <DomainObject.Predmet.ProtuStrankaListFormatedOIB>
    <izvorni_sadrzaj>
      <item>ELEMENT 21 j.d.o.o. za trgovinu i usluge, OIB 70960244947</item>
    </izvorni_sadrzaj>
    <derivirana_varijabla naziv="DomainObject.Predmet.ProtuStrankaListFormatedOIB_1">
      <item>ELEMENT 21 j.d.o.o. za trgovinu i usluge, OIB 70960244947</item>
    </derivirana_varijabla>
  </DomainObject.Predmet.ProtuStrankaListFormatedOIB>
  <DomainObject.Predmet.ProtuStrankaListFormatedWithAdress>
    <izvorni_sadrzaj>
      <item>ELEMENT 21 j.d.o.o. za trgovinu i usluge, Kunićeva 6, 20000 Dubrovnik</item>
    </izvorni_sadrzaj>
    <derivirana_varijabla naziv="DomainObject.Predmet.ProtuStrankaListFormatedWithAdress_1">
      <item>ELEMENT 21 j.d.o.o. za trgovinu i usluge, Kunićeva 6, 20000 Dubrovnik</item>
    </derivirana_varijabla>
  </DomainObject.Predmet.ProtuStrankaListFormatedWithAdress>
  <DomainObject.Predmet.ProtuStrankaListFormatedWithAdressOIB>
    <izvorni_sadrzaj>
      <item>ELEMENT 21 j.d.o.o. za trgovinu i usluge, OIB 70960244947, Kunićeva 6, 20000 Dubrovnik</item>
    </izvorni_sadrzaj>
    <derivirana_varijabla naziv="DomainObject.Predmet.ProtuStrankaListFormatedWithAdressOIB_1">
      <item>ELEMENT 21 j.d.o.o. za trgovinu i usluge, OIB 70960244947, Kunićeva 6, 20000 Dubrovnik</item>
    </derivirana_varijabla>
  </DomainObject.Predmet.ProtuStrankaListFormatedWithAdressOIB>
  <DomainObject.Predmet.ProtuStrankaListNazivFormated>
    <izvorni_sadrzaj>
      <item>ELEMENT 21 j.d.o.o. za trgovinu i usluge</item>
    </izvorni_sadrzaj>
    <derivirana_varijabla naziv="DomainObject.Predmet.ProtuStrankaListNazivFormated_1">
      <item>ELEMENT 21 j.d.o.o. za trgovinu i usluge</item>
    </derivirana_varijabla>
  </DomainObject.Predmet.ProtuStrankaListNazivFormated>
  <DomainObject.Predmet.ProtuStrankaListNazivFormatedOIB>
    <izvorni_sadrzaj>
      <item>ELEMENT 21 j.d.o.o. za trgovinu i usluge, OIB 70960244947</item>
    </izvorni_sadrzaj>
    <derivirana_varijabla naziv="DomainObject.Predmet.ProtuStrankaListNazivFormatedOIB_1">
      <item>ELEMENT 21 j.d.o.o. za trgovinu i usluge, OIB 70960244947</item>
    </derivirana_varijabla>
  </DomainObject.Predmet.ProtuStrankaListNazivFormatedOIB>
  <DomainObject.Predmet.OstaliListFormated>
    <izvorni_sadrzaj>
      <item>Teo Lučić</item>
    </izvorni_sadrzaj>
    <derivirana_varijabla naziv="DomainObject.Predmet.OstaliListFormated_1">
      <item>Teo Lučić</item>
    </derivirana_varijabla>
  </DomainObject.Predmet.OstaliListFormated>
  <DomainObject.Predmet.OstaliListFormatedOIB>
    <izvorni_sadrzaj>
      <item>Teo Lučić</item>
    </izvorni_sadrzaj>
    <derivirana_varijabla naziv="DomainObject.Predmet.OstaliListFormatedOIB_1">
      <item>Teo Lučić</item>
    </derivirana_varijabla>
  </DomainObject.Predmet.OstaliListFormatedOIB>
  <DomainObject.Predmet.OstaliListFormatedWithAdress>
    <izvorni_sadrzaj>
      <item>Teo Lučić</item>
    </izvorni_sadrzaj>
    <derivirana_varijabla naziv="DomainObject.Predmet.OstaliListFormatedWithAdress_1">
      <item>Teo Lučić</item>
    </derivirana_varijabla>
  </DomainObject.Predmet.OstaliListFormatedWithAdress>
  <DomainObject.Predmet.OstaliListFormatedWithAdressOIB>
    <izvorni_sadrzaj>
      <item>Teo Lučić</item>
    </izvorni_sadrzaj>
    <derivirana_varijabla naziv="DomainObject.Predmet.OstaliListFormatedWithAdressOIB_1">
      <item>Teo Lučić</item>
    </derivirana_varijabla>
  </DomainObject.Predmet.OstaliListFormatedWithAdressOIB>
  <DomainObject.Predmet.OstaliListNazivFormated>
    <izvorni_sadrzaj>
      <item>Teo Lučić</item>
    </izvorni_sadrzaj>
    <derivirana_varijabla naziv="DomainObject.Predmet.OstaliListNazivFormated_1">
      <item>Teo Lučić</item>
    </derivirana_varijabla>
  </DomainObject.Predmet.OstaliListNazivFormated>
  <DomainObject.Predmet.OstaliListNazivFormatedOIB>
    <izvorni_sadrzaj>
      <item>Teo Lučić</item>
    </izvorni_sadrzaj>
    <derivirana_varijabla naziv="DomainObject.Predmet.OstaliListNazivFormatedOIB_1">
      <item>Teo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ELEMENT 21 j.d.o.o. za trgovinu i usluge</izvorni_sadrzaj>
    <derivirana_varijabla naziv="DomainObject.Predmet.ProtustrankaIDrugi_1">ELEMENT 21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ELEMENT 21 j.d.o.o. za trgovinu i usluge, OIB 70960244947, Kunićeva 6, 20000 Dubrovnik</izvorni_sadrzaj>
    <derivirana_varijabla naziv="DomainObject.Predmet.ProtustrankaIDrugiAdressOIB_1">ELEMENT 21 j.d.o.o. za trgovinu i usluge, OIB 70960244947, Kunićeva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21 j.d.o.o. za trgovinu i usluge</item>
      <item>FINA, RC Split, Podružnica Dubrovnik</item>
      <item>Teo Lučić</item>
    </izvorni_sadrzaj>
    <derivirana_varijabla naziv="DomainObject.Predmet.SudioniciListNaziv_1">
      <item>ELEMENT 21 j.d.o.o. za trgovinu i usluge</item>
      <item>FINA, RC Split, Podružnica Dubrovnik</item>
      <item>Teo Lučić</item>
    </derivirana_varijabla>
  </DomainObject.Predmet.SudioniciListNaziv>
  <DomainObject.Predmet.SudioniciListAdressOIB>
    <izvorni_sadrzaj>
      <item>ELEMENT 21 j.d.o.o. za trgovinu i usluge, OIB 70960244947, Kunićeva 6,20000 Dubrovnik</item>
      <item>FINA, RC Split, Podružnica Dubrovnik, OIB 85821130368, Vukovarska 2,20000 Dubrovnik</item>
      <item>Teo Lučić</item>
    </izvorni_sadrzaj>
    <derivirana_varijabla naziv="DomainObject.Predmet.SudioniciListAdressOIB_1">
      <item>ELEMENT 21 j.d.o.o. za trgovinu i usluge, OIB 70960244947, Kunićeva 6,20000 Dubrovnik</item>
      <item>FINA, RC Split, Podružnica Dubrovnik, OIB 85821130368, Vukovarska 2,20000 Dubrovnik</item>
      <item>Teo Lučić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70960244947</item>
      <item>, OIB 85821130368</item>
      <item>, OIB null</item>
    </izvorni_sadrzaj>
    <derivirana_varijabla naziv="DomainObject.Predmet.SudioniciListNazivOIB_1">
      <item>, OIB 70960244947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3385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2019-01-22T11:47:00Z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2019-01-22T11:54:00Z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(St-293-19 - čl.132.SZ-otvaranje i zaključenje-ELEMENT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