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9884" w14:paraId="d9c9884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</w:t>
      </w:r>
      <w:r w:rsidR="00F61346">
        <w:rPr>
          <w:sz w:val="24"/>
          <w:szCs w:val="24"/>
          <w:lang w:val="hr-HR"/>
        </w:rPr>
        <w:t>-439/16-3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092006">
        <w:rPr>
          <w:szCs w:val="24"/>
        </w:rPr>
        <w:t>FLORIS</w:t>
      </w:r>
      <w:r w:rsidR="008639A6">
        <w:rPr>
          <w:szCs w:val="24"/>
        </w:rPr>
        <w:t xml:space="preserve"> d.o.o., </w:t>
      </w:r>
      <w:r w:rsidR="00092006">
        <w:rPr>
          <w:szCs w:val="24"/>
        </w:rPr>
        <w:t>Šibenik, Josipa Bana Jelačića 2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092006">
        <w:rPr>
          <w:szCs w:val="24"/>
        </w:rPr>
        <w:t>32981720631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D7490">
        <w:rPr>
          <w:szCs w:val="24"/>
        </w:rPr>
        <w:t>29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302BB8">
        <w:rPr>
          <w:sz w:val="24"/>
          <w:szCs w:val="24"/>
          <w:shd w:fill="F8F8F8" w:color="auto" w:val="clear"/>
        </w:rPr>
        <w:t>NIKOLI DAMJANIĆU iz Šibenika, Put kroz Meterize 6,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302BB8" w:rsidRPr="00302BB8">
        <w:rPr>
          <w:sz w:val="24"/>
          <w:szCs w:val="24"/>
          <w:shd w:fill="F8F8F8" w:color="auto" w:val="clear"/>
        </w:rPr>
        <w:t>09370769936</w:t>
      </w:r>
      <w:r w:rsidR="007A679F">
        <w:rPr>
          <w:sz w:val="24"/>
          <w:szCs w:val="24"/>
          <w:lang w:val="hr-HR"/>
        </w:rPr>
        <w:t>,</w:t>
      </w:r>
      <w:r w:rsidR="00237AB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7A679F" w:rsidRPr="007A679F">
        <w:rPr>
          <w:sz w:val="24"/>
          <w:szCs w:val="24"/>
          <w:lang w:val="hr-HR"/>
        </w:rPr>
        <w:t>plat</w:t>
      </w:r>
      <w:r w:rsidR="00B351ED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</w:t>
      </w:r>
      <w:r w:rsidR="00F61346">
        <w:rPr>
          <w:sz w:val="24"/>
          <w:szCs w:val="24"/>
          <w:lang w:val="hr-HR"/>
        </w:rPr>
        <w:t>-439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B351ED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302BB8" w:rsidRPr="00302BB8">
        <w:rPr>
          <w:sz w:val="24"/>
          <w:szCs w:val="24"/>
        </w:rPr>
        <w:t>FLORIS d.o.o., Šibenik</w:t>
      </w:r>
      <w:r w:rsidR="000632FD" w:rsidRPr="00B351ED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D7490">
        <w:rPr>
          <w:sz w:val="24"/>
          <w:szCs w:val="24"/>
        </w:rPr>
        <w:t>29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302BB8">
        <w:rPr>
          <w:szCs w:val="24"/>
          <w:shd w:fill="F8F8F8" w:color="auto" w:val="clear"/>
        </w:rPr>
        <w:t>NIKOLA DAMJANIĆ iz Šibenika, Put kroz Meterize 6</w:t>
      </w:r>
      <w:r w:rsidR="00881084">
        <w:rPr>
          <w:szCs w:val="24"/>
          <w:shd w:fill="F8F8F8" w:color="auto" w:val="clear"/>
        </w:rPr>
        <w:t xml:space="preserve"> </w:t>
      </w:r>
      <w:r w:rsidR="00EE3BE6">
        <w:rPr>
          <w:szCs w:val="24"/>
        </w:rPr>
        <w:t>i na e-oglasnu ploču sud</w:t>
      </w:r>
      <w:r w:rsidR="00237ABD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4526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</w:t>
    </w:r>
    <w:r w:rsidR="00F61346">
      <w:rPr>
        <w:sz w:val="24"/>
        <w:szCs w:val="24"/>
        <w:lang w:val="hr-HR"/>
      </w:rPr>
      <w:t>-439/16-3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2006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37ABD"/>
    <w:rsid w:val="00256749"/>
    <w:rsid w:val="0027022E"/>
    <w:rsid w:val="002806C2"/>
    <w:rsid w:val="002877F3"/>
    <w:rsid w:val="002D33E5"/>
    <w:rsid w:val="00302BB8"/>
    <w:rsid w:val="003079CD"/>
    <w:rsid w:val="00330E6B"/>
    <w:rsid w:val="003328D9"/>
    <w:rsid w:val="003616D7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2761"/>
    <w:rsid w:val="0056285E"/>
    <w:rsid w:val="00585F66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9071C"/>
    <w:rsid w:val="00793003"/>
    <w:rsid w:val="007A679F"/>
    <w:rsid w:val="007B3220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351ED"/>
    <w:rsid w:val="00B65707"/>
    <w:rsid w:val="00B83E7A"/>
    <w:rsid w:val="00BB68B9"/>
    <w:rsid w:val="00BF4645"/>
    <w:rsid w:val="00C02856"/>
    <w:rsid w:val="00C45268"/>
    <w:rsid w:val="00CA58CD"/>
    <w:rsid w:val="00CC3B20"/>
    <w:rsid w:val="00CE7D5C"/>
    <w:rsid w:val="00CF77F4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50A1"/>
    <w:rsid w:val="00DB7F5C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61346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C452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2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26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2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2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C452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2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26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2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2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FLORIS d.o.o. za usluge</izvorni_sadrzaj>
    <derivirana_varijabla naziv="DomainObject.Predmet.ProtustrankaFormated_1">  FLORIS d.o.o. za usluge</derivirana_varijabla>
  </DomainObject.Predmet.ProtustrankaFormated>
  <DomainObject.Predmet.ProtustrankaFormatedOIB>
    <izvorni_sadrzaj>  FLORIS d.o.o. za usluge, OIB 32981720631</izvorni_sadrzaj>
    <derivirana_varijabla naziv="DomainObject.Predmet.ProtustrankaFormatedOIB_1">  FLORIS d.o.o. za usluge, OIB 32981720631</derivirana_varijabla>
  </DomainObject.Predmet.ProtustrankaFormatedOIB>
  <DomainObject.Predmet.ProtustrankaFormatedWithAdress>
    <izvorni_sadrzaj> FLORIS d.o.o. za usluge, Josipa Bana Jelačića 2 , 22000 Šibenik</izvorni_sadrzaj>
    <derivirana_varijabla naziv="DomainObject.Predmet.ProtustrankaFormatedWithAdress_1"> FLORIS d.o.o. za usluge, Josipa Bana Jelačića 2 , 22000 Šibenik</derivirana_varijabla>
  </DomainObject.Predmet.ProtustrankaFormatedWithAdress>
  <DomainObject.Predmet.ProtustrankaFormatedWithAdressOIB>
    <izvorni_sadrzaj> FLORIS d.o.o. za usluge, OIB 32981720631, Josipa Bana Jelačića 2 , 22000 Šibenik</izvorni_sadrzaj>
    <derivirana_varijabla naziv="DomainObject.Predmet.ProtustrankaFormatedWithAdressOIB_1"> FLORIS d.o.o. za usluge, OIB 32981720631, Josipa Bana Jelačića 2 , 22000 Šibenik</derivirana_varijabla>
  </DomainObject.Predmet.ProtustrankaFormatedWithAdressOIB>
  <DomainObject.Predmet.ProtustrankaWithAdress>
    <izvorni_sadrzaj>FLORIS d.o.o. za usluge Josipa Bana Jelačića 2 , 22000 Šibenik</izvorni_sadrzaj>
    <derivirana_varijabla naziv="DomainObject.Predmet.ProtustrankaWithAdress_1">FLORIS d.o.o. za usluge Josipa Bana Jelačića 2 , 22000 Šibenik</derivirana_varijabla>
  </DomainObject.Predmet.ProtustrankaWithAdress>
  <DomainObject.Predmet.ProtustrankaWithAdressOIB>
    <izvorni_sadrzaj>FLORIS d.o.o. za usluge, OIB 32981720631, Josipa Bana Jelačića 2 , 22000 Šibenik</izvorni_sadrzaj>
    <derivirana_varijabla naziv="DomainObject.Predmet.ProtustrankaWithAdressOIB_1">FLORIS d.o.o. za usluge, OIB 32981720631, Josipa Bana Jelačića 2 , 22000 Šibenik</derivirana_varijabla>
  </DomainObject.Predmet.ProtustrankaWithAdressOIB>
  <DomainObject.Predmet.ProtustrankaNazivFormated>
    <izvorni_sadrzaj>FLORIS d.o.o. za usluge</izvorni_sadrzaj>
    <derivirana_varijabla naziv="DomainObject.Predmet.ProtustrankaNazivFormated_1">FLORIS d.o.o. za usluge</derivirana_varijabla>
  </DomainObject.Predmet.ProtustrankaNazivFormated>
  <DomainObject.Predmet.ProtustrankaNazivFormatedOIB>
    <izvorni_sadrzaj>FLORIS d.o.o. za usluge, OIB 32981720631</izvorni_sadrzaj>
    <derivirana_varijabla naziv="DomainObject.Predmet.ProtustrankaNazivFormatedOIB_1">FLORIS d.o.o. za usluge, OIB 32981720631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FLORIS d.o.o. za usluge</item>
    </izvorni_sadrzaj>
    <derivirana_varijabla naziv="DomainObject.Predmet.ProtuStrankaListFormated_1">
      <item>FLORIS d.o.o. za usluge</item>
    </derivirana_varijabla>
  </DomainObject.Predmet.ProtuStrankaListFormated>
  <DomainObject.Predmet.ProtuStrankaListFormatedOIB>
    <izvorni_sadrzaj>
      <item>FLORIS d.o.o. za usluge, OIB 32981720631</item>
    </izvorni_sadrzaj>
    <derivirana_varijabla naziv="DomainObject.Predmet.ProtuStrankaListFormatedOIB_1">
      <item>FLORIS d.o.o. za usluge, OIB 32981720631</item>
    </derivirana_varijabla>
  </DomainObject.Predmet.ProtuStrankaListFormatedOIB>
  <DomainObject.Predmet.ProtuStrankaListFormatedWithAdress>
    <izvorni_sadrzaj>
      <item>FLORIS d.o.o. za usluge, Josipa Bana Jelačića 2 , 22000 Šibenik</item>
    </izvorni_sadrzaj>
    <derivirana_varijabla naziv="DomainObject.Predmet.ProtuStrankaListFormatedWithAdress_1">
      <item>FLORIS d.o.o. za usluge, Josipa Bana Jelačića 2 , 22000 Šibenik</item>
    </derivirana_varijabla>
  </DomainObject.Predmet.ProtuStrankaListFormatedWithAdress>
  <DomainObject.Predmet.ProtuStrankaListFormatedWithAdressOIB>
    <izvorni_sadrzaj>
      <item>FLORIS d.o.o. za usluge, OIB 32981720631, Josipa Bana Jelačića 2 , 22000 Šibenik</item>
    </izvorni_sadrzaj>
    <derivirana_varijabla naziv="DomainObject.Predmet.ProtuStrankaListFormatedWithAdressOIB_1">
      <item>FLORIS d.o.o. za usluge, OIB 32981720631, Josipa Bana Jelačića 2 , 22000 Šibenik</item>
    </derivirana_varijabla>
  </DomainObject.Predmet.ProtuStrankaListFormatedWithAdressOIB>
  <DomainObject.Predmet.ProtuStrankaListNazivFormated>
    <izvorni_sadrzaj>
      <item>FLORIS d.o.o. za usluge</item>
    </izvorni_sadrzaj>
    <derivirana_varijabla naziv="DomainObject.Predmet.ProtuStrankaListNazivFormated_1">
      <item>FLORIS d.o.o. za usluge</item>
    </derivirana_varijabla>
  </DomainObject.Predmet.ProtuStrankaListNazivFormated>
  <DomainObject.Predmet.ProtuStrankaListNazivFormatedOIB>
    <izvorni_sadrzaj>
      <item>FLORIS d.o.o. za usluge, OIB 32981720631</item>
    </izvorni_sadrzaj>
    <derivirana_varijabla naziv="DomainObject.Predmet.ProtuStrankaListNazivFormatedOIB_1">
      <item>FLORIS d.o.o. za usluge, OIB 32981720631</item>
    </derivirana_varijabla>
  </DomainObject.Predmet.ProtuStrankaListNazivFormatedOIB>
  <DomainObject.Predmet.OstaliListFormated>
    <izvorni_sadrzaj>
      <item>Nikola Damjanić</item>
    </izvorni_sadrzaj>
    <derivirana_varijabla naziv="DomainObject.Predmet.OstaliListFormated_1">
      <item>Nikola Damjanić</item>
    </derivirana_varijabla>
  </DomainObject.Predmet.OstaliListFormated>
  <DomainObject.Predmet.OstaliListFormatedOIB>
    <izvorni_sadrzaj>
      <item>Nikola Damjanić, OIB 09370769936</item>
    </izvorni_sadrzaj>
    <derivirana_varijabla naziv="DomainObject.Predmet.OstaliListFormatedOIB_1">
      <item>Nikola Damjanić, OIB 09370769936</item>
    </derivirana_varijabla>
  </DomainObject.Predmet.OstaliListFormatedOIB>
  <DomainObject.Predmet.OstaliListFormatedWithAdress>
    <izvorni_sadrzaj>
      <item>Nikola Damjanić, Put Kroz Meterize 6, 22000 Šibenik</item>
    </izvorni_sadrzaj>
    <derivirana_varijabla naziv="DomainObject.Predmet.OstaliListFormatedWithAdress_1">
      <item>Nikola Damjanić, Put Kroz Meterize 6, 22000 Šibenik</item>
    </derivirana_varijabla>
  </DomainObject.Predmet.OstaliListFormatedWithAdress>
  <DomainObject.Predmet.OstaliListFormatedWithAdressOIB>
    <izvorni_sadrzaj>
      <item>Nikola Damjanić, OIB 09370769936, Put Kroz Meterize 6, 22000 Šibenik</item>
    </izvorni_sadrzaj>
    <derivirana_varijabla naziv="DomainObject.Predmet.OstaliListFormatedWithAdressOIB_1">
      <item>Nikola Damjanić, OIB 09370769936, Put Kroz Meterize 6, 22000 Šibenik</item>
    </derivirana_varijabla>
  </DomainObject.Predmet.OstaliListFormatedWithAdressOIB>
  <DomainObject.Predmet.OstaliListNazivFormated>
    <izvorni_sadrzaj>
      <item>Nikola Damjanić</item>
    </izvorni_sadrzaj>
    <derivirana_varijabla naziv="DomainObject.Predmet.OstaliListNazivFormated_1">
      <item>Nikola Damjanić</item>
    </derivirana_varijabla>
  </DomainObject.Predmet.OstaliListNazivFormated>
  <DomainObject.Predmet.OstaliListNazivFormatedOIB>
    <izvorni_sadrzaj>
      <item>Nikola Damjanić, OIB 09370769936</item>
    </izvorni_sadrzaj>
    <derivirana_varijabla naziv="DomainObject.Predmet.OstaliListNazivFormatedOIB_1">
      <item>Nikola Damjanić, OIB 09370769936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FLORIS d.o.o. za usluge</izvorni_sadrzaj>
    <derivirana_varijabla naziv="DomainObject.Predmet.ProtustrankaIDrugi_1">FLORIS 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FLORIS d.o.o. za usluge, OIB 32981720631, Josipa Bana Jelačića 2 , 22000 Šibenik</izvorni_sadrzaj>
    <derivirana_varijabla naziv="DomainObject.Predmet.ProtustrankaIDrugiAdressOIB_1">FLORIS d.o.o. za usluge, OIB 32981720631, Josipa Bana Jelačića 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FLORIS d.o.o. za usluge</item>
      <item>Nikola Damjanić</item>
    </izvorni_sadrzaj>
    <derivirana_varijabla naziv="DomainObject.Predmet.SudioniciListNaziv_1">
      <item>FINA - Podružnica Šibenik</item>
      <item>FLORIS d.o.o. za usluge</item>
      <item>Nikola Damjanić</item>
    </derivirana_varijabla>
  </DomainObject.Predmet.SudioniciListNaziv>
  <DomainObject.Predmet.SudioniciListAdressOIB>
    <izvorni_sadrzaj>
      <item>FINA - Podružnica Šibenik, OIB 85821130368, Perivoj L. Marune 1,22000 Šibenik</item>
      <item>FLORIS d.o.o. za usluge, OIB 32981720631, Josipa Bana Jelačića 2 ,22000 Šibenik</item>
      <item>Nikola Damjanić, OIB 09370769936, Put Kroz Meterize 6,22000 Šibenik</item>
    </izvorni_sadrzaj>
    <derivirana_varijabla naziv="DomainObject.Predmet.SudioniciListAdressOIB_1">
      <item>FINA - Podružnica Šibenik, OIB 85821130368, Perivoj L. Marune 1,22000 Šibenik</item>
      <item>FLORIS d.o.o. za usluge, OIB 32981720631, Josipa Bana Jelačića 2 ,22000 Šibenik</item>
      <item>Nikola Damjanić, OIB 09370769936, Put Kroz Meterize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32981720631</item>
      <item>, OIB 09370769936</item>
    </izvorni_sadrzaj>
    <derivirana_varijabla naziv="DomainObject.Predmet.SudioniciListNazivOIB_1">
      <item>, OIB 85821130368</item>
      <item>, OIB 32981720631</item>
      <item>, OIB 09370769936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4396F8-D4FD-42E6-B8AD-9F70C05E35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343</properties:Words>
  <properties:Characters>1700</properties:Characters>
  <properties:Lines>58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2016-03-29T08:22:00Z</dcterms:created>
  <dc:creator>Josipa Dorkin</dc:creator>
  <cp:lastModifiedBy>wsadmin</cp:lastModifiedBy>
  <cp:lastPrinted>2016-03-23T11:43:00Z</cp:lastPrinted>
  <dcterms:modified xmlns:xsi="http://www.w3.org/2001/XMLSchema-instance" xsi:type="dcterms:W3CDTF">2016-03-29T12:16:00Z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