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fe61" w14:paraId="357fe6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236/17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9E4EB6">
        <w:t>ORHIDEJA GLAMUR j.d.o.o., Zagreb, Lonjščina 3b, OIB: 61812752949</w:t>
      </w:r>
      <w:r w:rsidR="00F8624B">
        <w:t>,</w:t>
      </w:r>
      <w:r w:rsidR="00F32EC9">
        <w:t xml:space="preserve"> </w:t>
      </w:r>
      <w:r w:rsidR="002E5C4F">
        <w:t>2</w:t>
      </w:r>
      <w:r w:rsidR="009E4EB6">
        <w:t>4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9E4EB6">
        <w:t>ORHIDEJA GLAMUR j.d.o.o., Zagreb, Lonjščina 3b, OIB: 61812752949</w:t>
      </w:r>
      <w:r w:rsidR="00F8624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9E4EB6">
        <w:t>ORHIDEJA GLAMUR j.d.o.o., Zagreb, Lonjščina 3b, OIB: 61812752949</w:t>
      </w:r>
      <w:r w:rsidR="00C7419C">
        <w:t>,</w:t>
      </w:r>
      <w:r w:rsidR="006C4C3C">
        <w:t xml:space="preserve"> </w:t>
      </w:r>
      <w:r w:rsidR="009E4EB6">
        <w:t>Tatjani Zorić, Zagreb, Lonjščina 3b, OIB: 49700422436</w:t>
      </w:r>
      <w:r w:rsidR="00C741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4EB6">
        <w:rPr>
          <w:b/>
        </w:rPr>
        <w:t>31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9E4EB6">
        <w:rPr>
          <w:b/>
        </w:rPr>
        <w:t>9</w:t>
      </w:r>
      <w:r w:rsidR="00000445">
        <w:rPr>
          <w:b/>
        </w:rPr>
        <w:t>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E4EB6">
        <w:t>23.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9E4EB6">
        <w:t xml:space="preserve">ORHIDEJA GLAMUR j.d.o.o., Zagreb, Lonjščina 3b, OIB: 61812752949,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9E4EB6">
        <w:t>4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B58" w:rsidR="00FC0B58">
      <w:r>
        <w:separator/>
      </w:r>
    </w:p>
  </w:endnote>
  <w:endnote w:id="0" w:type="continuationSeparator">
    <w:p w:rsidRDefault="00FC0B58" w:rsidR="00FC0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B58" w:rsidR="00FC0B58">
      <w:r>
        <w:separator/>
      </w:r>
    </w:p>
  </w:footnote>
  <w:footnote w:id="0" w:type="continuationSeparator">
    <w:p w:rsidRDefault="00FC0B58" w:rsidR="00FC0B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3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E4EB6">
      <w:rPr>
        <w:rFonts w:hAnsi="Verdana" w:ascii="Verdana"/>
        <w:b w:val="false"/>
        <w:sz w:val="24"/>
        <w:szCs w:val="24"/>
      </w:rPr>
      <w:t>236/17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663F7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3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3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3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3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3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3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3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3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ORHIDEJA GLAMUR jednostavno društvo s ograničenom odgovornošću za cvjećarsko aranžerske usluge zastupanog po punomoćniku Tatjana Zorić</izvorni_sadrzaj>
    <derivirana_varijabla naziv="DomainObject.Predmet.ProtustrankaFormated_1">  ORHIDEJA GLAMUR jednostavno društvo s ograničenom odgovornošću za cvjećarsko aranžerske usluge zastupanog po punomoćniku Tatjana Zorić</derivirana_varijabla>
  </DomainObject.Predmet.ProtustrankaFormated>
  <DomainObject.Predmet.ProtustrankaFormatedOIB>
    <izvorni_sadrzaj>  ORHIDEJA GLAMUR jednostavno društvo s ograničenom odgovornošću za cvjećarsko aranžerske usluge, OIB 61812752949 zastupanog po punomoćniku Tatjana Zorić</izvorni_sadrzaj>
    <derivirana_varijabla naziv="DomainObject.Predmet.ProtustrankaFormatedOIB_1">  ORHIDEJA GLAMUR jednostavno društvo s ograničenom odgovornošću za cvjećarsko aranžerske usluge, OIB 61812752949 zastupanog po punomoćniku Tatjana Zorić</derivirana_varijabla>
  </DomainObject.Predmet.ProtustrankaFormatedOIB>
  <DomainObject.Predmet.ProtustrankaFormatedWithAdress>
    <izvorni_sadrzaj> ORHIDEJA GLAMUR jednostavno društvo s ograničenom odgovornošću za cvjećarsko aranžerske usluge, Lonjšćina 3/B, 10000 Zagreb zastupanog po punomoćniku Tatjana Zorić</izvorni_sadrzaj>
    <derivirana_varijabla naziv="DomainObject.Predmet.ProtustrankaFormatedWithAdress_1"> ORHIDEJA GLAMUR jednostavno društvo s ograničenom odgovornošću za cvjećarsko aranžerske usluge, Lonjšćina 3/B, 10000 Zagreb zastupanog po punomoćniku Tatjana Zorić</derivirana_varijabla>
  </DomainObject.Predmet.ProtustrankaFormatedWithAdress>
  <DomainObject.Predmet.ProtustrankaFormatedWithAdressOIB>
    <izvorni_sadrzaj> ORHIDEJA GLAMUR jednostavno društvo s ograničenom odgovornošću za cvjećarsko aranžerske usluge, OIB 61812752949, Lonjšćina 3/B, 10000 Zagreb zastupanog po punomoćniku Tatjana Zorić</izvorni_sadrzaj>
    <derivirana_varijabla naziv="DomainObject.Predmet.ProtustrankaFormatedWithAdressOIB_1"> ORHIDEJA GLAMUR jednostavno društvo s ograničenom odgovornošću za cvjećarsko aranžerske usluge, OIB 61812752949, Lonjšćina 3/B, 10000 Zagreb zastupanog po punomoćniku Tatjana Zorić</derivirana_varijabla>
  </DomainObject.Predmet.ProtustrankaFormatedWithAdressOIB>
  <DomainObject.Predmet.ProtustrankaWithAdress>
    <izvorni_sadrzaj>ORHIDEJA GLAMUR jednostavno društvo s ograničenom odgovornošću za cvjećarsko aranžerske usluge Lonjšćina 3/B, 10000 Zagreb</izvorni_sadrzaj>
    <derivirana_varijabla naziv="DomainObject.Predmet.ProtustrankaWithAdress_1">ORHIDEJA GLAMUR jednostavno društvo s ograničenom odgovornošću za cvjećarsko aranžerske usluge Lonjšćina 3/B, 10000 Zagreb</derivirana_varijabla>
  </DomainObject.Predmet.ProtustrankaWithAdress>
  <DomainObject.Predmet.ProtustrankaWithAdressOIB>
    <izvorni_sadrzaj>ORHIDEJA GLAMUR jednostavno društvo s ograničenom odgovornošću za cvjećarsko aranžerske usluge, OIB 61812752949, Lonjšćina 3/B, 10000 Zagreb</izvorni_sadrzaj>
    <derivirana_varijabla naziv="DomainObject.Predmet.ProtustrankaWithAdressOIB_1">ORHIDEJA GLAMUR jednostavno društvo s ograničenom odgovornošću za cvjećarsko aranžerske usluge, OIB 61812752949, Lonjšćina 3/B, 10000 Zagreb</derivirana_varijabla>
  </DomainObject.Predmet.ProtustrankaWithAdressOIB>
  <DomainObject.Predmet.ProtustrankaNazivFormated>
    <izvorni_sadrzaj>ORHIDEJA GLAMUR jednostavno društvo s ograničenom odgovornošću za cvjećarsko aranžerske usluge</izvorni_sadrzaj>
    <derivirana_varijabla naziv="DomainObject.Predmet.ProtustrankaNazivFormated_1">ORHIDEJA GLAMUR jednostavno društvo s ograničenom odgovornošću za cvjećarsko aranžerske usluge</derivirana_varijabla>
  </DomainObject.Predmet.ProtustrankaNazivFormated>
  <DomainObject.Predmet.ProtustrankaNazivFormatedOIB>
    <izvorni_sadrzaj>ORHIDEJA GLAMUR jednostavno društvo s ograničenom odgovornošću za cvjećarsko aranžerske usluge, OIB 61812752949</izvorni_sadrzaj>
    <derivirana_varijabla naziv="DomainObject.Predmet.ProtustrankaNazivFormatedOIB_1">ORHIDEJA GLAMUR jednostavno društvo s ograničenom odgovornošću za cvjećarsko aranžerske usluge, OIB 61812752949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ORHIDEJA GLAMUR jednostavno društvo s ograničenom odgovornošću za cvjećarsko aranžerske usluge zastupanog po punomoćniku Tatjana Zorić</item>
    </izvorni_sadrzaj>
    <derivirana_varijabla naziv="DomainObject.Predmet.ProtuStrankaListFormated_1">
      <item>ORHIDEJA GLAMUR jednostavno društvo s ograničenom odgovornošću za cvjećarsko aranžerske usluge zastupanog po punomoćniku Tatjana Zorić</item>
    </derivirana_varijabla>
  </DomainObject.Predmet.ProtuStrankaListFormated>
  <DomainObject.Predmet.ProtuStrankaListFormatedOIB>
    <izvorni_sadrzaj>
      <item>ORHIDEJA GLAMUR jednostavno društvo s ograničenom odgovornošću za cvjećarsko aranžerske usluge, OIB 61812752949 zastupanog po punomoćniku Tatjana Zorić</item>
    </izvorni_sadrzaj>
    <derivirana_varijabla naziv="DomainObject.Predmet.ProtuStrankaListFormatedOIB_1">
      <item>ORHIDEJA GLAMUR jednostavno društvo s ograničenom odgovornošću za cvjećarsko aranžerske usluge, OIB 61812752949 zastupanog po punomoćniku Tatjana Zorić</item>
    </derivirana_varijabla>
  </DomainObject.Predmet.ProtuStrankaListFormatedOIB>
  <DomainObject.Predmet.ProtuStrankaListFormatedWithAdress>
    <izvorni_sadrzaj>
      <item>ORHIDEJA GLAMUR jednostavno društvo s ograničenom odgovornošću za cvjećarsko aranžerske usluge, Lonjšćina 3/B, 10000 Zagreb zastupanog po punomoćniku Tatjana Zorić</item>
    </izvorni_sadrzaj>
    <derivirana_varijabla naziv="DomainObject.Predmet.ProtuStrankaListFormatedWithAdress_1">
      <item>ORHIDEJA GLAMUR jednostavno društvo s ograničenom odgovornošću za cvjećarsko aranžerske usluge, Lonjšćina 3/B, 10000 Zagreb zastupanog po punomoćniku Tatjana Zorić</item>
    </derivirana_varijabla>
  </DomainObject.Predmet.ProtuStrankaListFormatedWithAdress>
  <DomainObject.Predmet.ProtuStrankaListFormatedWithAdressOIB>
    <izvorni_sadrzaj>
      <item>ORHIDEJA GLAMUR jednostavno društvo s ograničenom odgovornošću za cvjećarsko aranžerske usluge, OIB 61812752949, Lonjšćina 3/B, 10000 Zagreb zastupanog po punomoćniku Tatjana Zorić</item>
    </izvorni_sadrzaj>
    <derivirana_varijabla naziv="DomainObject.Predmet.ProtuStrankaListFormatedWithAdressOIB_1">
      <item>ORHIDEJA GLAMUR jednostavno društvo s ograničenom odgovornošću za cvjećarsko aranžerske usluge, OIB 61812752949, Lonjšćina 3/B, 10000 Zagreb zastupanog po punomoćniku Tatjana Zorić</item>
    </derivirana_varijabla>
  </DomainObject.Predmet.ProtuStrankaListFormatedWithAdressOIB>
  <DomainObject.Predmet.ProtuStrankaListNazivFormated>
    <izvorni_sadrzaj>
      <item>ORHIDEJA GLAMUR jednostavno društvo s ograničenom odgovornošću za cvjećarsko aranžerske usluge</item>
    </izvorni_sadrzaj>
    <derivirana_varijabla naziv="DomainObject.Predmet.ProtuStrankaListNazivFormated_1">
      <item>ORHIDEJA GLAMUR jednostavno društvo s ograničenom odgovornošću za cvjećarsko aranžerske usluge</item>
    </derivirana_varijabla>
  </DomainObject.Predmet.ProtuStrankaListNazivFormated>
  <DomainObject.Predmet.ProtuStrankaListNazivFormatedOIB>
    <izvorni_sadrzaj>
      <item>ORHIDEJA GLAMUR jednostavno društvo s ograničenom odgovornošću za cvjećarsko aranžerske usluge, OIB 61812752949</item>
    </izvorni_sadrzaj>
    <derivirana_varijabla naziv="DomainObject.Predmet.ProtuStrankaListNazivFormatedOIB_1">
      <item>ORHIDEJA GLAMUR jednostavno društvo s ograničenom odgovornošću za cvjećarsko aranžerske usluge, OIB 61812752949</item>
    </derivirana_varijabla>
  </DomainObject.Predmet.ProtuStrankaListNazivFormatedOIB>
  <DomainObject.Predmet.OstaliListFormated>
    <izvorni_sadrzaj>
      <item>Tatjana Zorić punomoćnik sudionika u postupku ORHIDEJA GLAMUR jednostavno društvo s ograničenom odgovornošću za cvjećarsko aranžerske usluge</item>
    </izvorni_sadrzaj>
    <derivirana_varijabla naziv="DomainObject.Predmet.OstaliListFormated_1">
      <item>Tatjana Zorić punomoćnik sudionika u postupku ORHIDEJA GLAMUR jednostavno društvo s ograničenom odgovornošću za cvjećarsko aranžerske usluge</item>
    </derivirana_varijabla>
  </DomainObject.Predmet.OstaliListFormated>
  <DomainObject.Predmet.OstaliListFormatedOIB>
    <izvorni_sadrzaj>
      <item>Tatjana Zorić, OIB 49700422436 punomoćnik sudionika u postupku ORHIDEJA GLAMUR jednostavno društvo s ograničenom odgovornošću za cvjećarsko aranžerske usluge</item>
    </izvorni_sadrzaj>
    <derivirana_varijabla naziv="DomainObject.Predmet.OstaliListFormatedOIB_1">
      <item>Tatjana Zorić, OIB 49700422436 punomoćnik sudionika u postupku ORHIDEJA GLAMUR jednostavno društvo s ograničenom odgovornošću za cvjećarsko aranžerske usluge</item>
    </derivirana_varijabla>
  </DomainObject.Predmet.OstaliListFormatedOIB>
  <DomainObject.Predmet.OstaliListFormatedWithAdress>
    <izvorni_sadrzaj>
      <item>Tatjana Zorić, Lonjšćina 3b, 10000 Zagreb punomoćnik sudionika u postupku ORHIDEJA GLAMUR jednostavno društvo s ograničenom odgovornošću za cvjećarsko aranžerske usluge</item>
    </izvorni_sadrzaj>
    <derivirana_varijabla naziv="DomainObject.Predmet.OstaliListFormatedWithAdress_1">
      <item>Tatjana Zorić, Lonjšćina 3b, 10000 Zagreb punomoćnik sudionika u postupku ORHIDEJA GLAMUR jednostavno društvo s ograničenom odgovornošću za cvjećarsko aranžerske usluge</item>
    </derivirana_varijabla>
  </DomainObject.Predmet.OstaliListFormatedWithAdress>
  <DomainObject.Predmet.OstaliListFormatedWithAdressOIB>
    <izvorni_sadrzaj>
      <item>Tatjana Zorić, OIB 49700422436, Lonjšćina 3b, 10000 Zagreb punomoćnik sudionika u postupku ORHIDEJA GLAMUR jednostavno društvo s ograničenom odgovornošću za cvjećarsko aranžerske usluge</item>
    </izvorni_sadrzaj>
    <derivirana_varijabla naziv="DomainObject.Predmet.OstaliListFormatedWithAdressOIB_1">
      <item>Tatjana Zorić, OIB 49700422436, Lonjšćina 3b, 10000 Zagreb punomoćnik sudionika u postupku ORHIDEJA GLAMUR jednostavno društvo s ograničenom odgovornošću za cvjećarsko aranžerske usluge</item>
    </derivirana_varijabla>
  </DomainObject.Predmet.OstaliListFormatedWithAdressOIB>
  <DomainObject.Predmet.OstaliListNazivFormated>
    <izvorni_sadrzaj>
      <item>Tatjana Zorić</item>
    </izvorni_sadrzaj>
    <derivirana_varijabla naziv="DomainObject.Predmet.OstaliListNazivFormated_1">
      <item>Tatjana Zorić</item>
    </derivirana_varijabla>
  </DomainObject.Predmet.OstaliListNazivFormated>
  <DomainObject.Predmet.OstaliListNazivFormatedOIB>
    <izvorni_sadrzaj>
      <item>Tatjana Zorić, OIB 49700422436</item>
    </izvorni_sadrzaj>
    <derivirana_varijabla naziv="DomainObject.Predmet.OstaliListNazivFormatedOIB_1">
      <item>Tatjana Zorić, OIB 49700422436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ORHIDEJA GLAMUR jednostavno društvo s ograničenom odgovornošću za cvjećarsko aranžerske usluge</izvorni_sadrzaj>
    <derivirana_varijabla naziv="DomainObject.Predmet.ProtustrankaIDrugi_1">ORHIDEJA GLAMUR jednostavno društvo s ograničenom odgovornošću za cvjećarsko aranžerske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ORHIDEJA GLAMUR jednostavno društvo s ograničenom odgovornošću za cvjećarsko aranžerske usluge, OIB 61812752949, Lonjšćina 3/B, 10000 Zagreb</izvorni_sadrzaj>
    <derivirana_varijabla naziv="DomainObject.Predmet.ProtustrankaIDrugiAdressOIB_1">ORHIDEJA GLAMUR jednostavno društvo s ograničenom odgovornošću za cvjećarsko aranžerske usluge, OIB 61812752949, Lonjšćina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ORHIDEJA GLAMUR jednostavno društvo s ograničenom odgovornošću za cvjećarsko aranžerske usluge</item>
      <item>Tatjana Zorić</item>
    </izvorni_sadrzaj>
    <derivirana_varijabla naziv="DomainObject.Predmet.SudioniciListNaziv_1">
      <item>FINA Regionalni centar Zagreb</item>
      <item>ORHIDEJA GLAMUR jednostavno društvo s ograničenom odgovornošću za cvjećarsko aranžerske usluge</item>
      <item>Tatjana Zorić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ORHIDEJA GLAMUR jednostavno društvo s ograničenom odgovornošću za cvjećarsko aranžerske usluge, OIB 61812752949, Lonjšćina 3/B,10000 Zagreb</item>
      <item>Tatjana Zorić, OIB 49700422436, Lonjšćina 3b,10000 Zagreb</item>
    </izvorni_sadrzaj>
    <derivirana_varijabla naziv="DomainObject.Predmet.SudioniciListAdressOIB_1">
      <item>FINA Regionalni centar Zagreb, OIB 85821130368, Trg svibanjskih žrtava 1995. br. 1,10000 Zagreb</item>
      <item>ORHIDEJA GLAMUR jednostavno društvo s ograničenom odgovornošću za cvjećarsko aranžerske usluge, OIB 61812752949, Lonjšćina 3/B,10000 Zagreb</item>
      <item>Tatjana Zorić, OIB 49700422436, Lonjšćina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61812752949</item>
      <item>, OIB 49700422436</item>
    </izvorni_sadrzaj>
    <derivirana_varijabla naziv="DomainObject.Predmet.SudioniciListNazivOIB_1">
      <item>, OIB 85821130368</item>
      <item>, OIB 61812752949</item>
      <item>, OIB 49700422436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87AE4-8123-4928-9E4E-A9D91BF2F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4633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2017-10-24T12:27:00Z</dcterms:created>
  <dc:creator>Korisnik</dc:creator>
  <cp:lastModifiedBy>Draženka Prpić</cp:lastModifiedBy>
  <cp:lastPrinted>2017-10-24T12:29:00Z</cp:lastPrinted>
  <dcterms:modified xmlns:xsi="http://www.w3.org/2001/XMLSchema-instance" xsi:type="dcterms:W3CDTF">2017-10-24T12:29:00Z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