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4d6f" w14:paraId="b154d6f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D63E60">
        <w:t>1638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C41BFB">
        <w:t>ANTIČKA KNJIGA j.d.o.o., Zagreb, Rokova 6</w:t>
      </w:r>
      <w:r w:rsidR="00C41BFB" w:rsidRPr="00133DAD">
        <w:t xml:space="preserve">, </w:t>
      </w:r>
      <w:r w:rsidR="00C41BFB" w:rsidRPr="00D34B2A">
        <w:t xml:space="preserve">OIB: </w:t>
      </w:r>
      <w:r w:rsidR="00C41BFB">
        <w:t>81597432561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C41BFB">
        <w:t>13.450,00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1B53"/>
    <w:rsid w:val="003A71B8"/>
    <w:rsid w:val="003B57C1"/>
    <w:rsid w:val="003C3D44"/>
    <w:rsid w:val="003D35F9"/>
    <w:rsid w:val="003D389C"/>
    <w:rsid w:val="003D7111"/>
    <w:rsid w:val="003E3A15"/>
    <w:rsid w:val="003E3ACC"/>
    <w:rsid w:val="003E4616"/>
    <w:rsid w:val="003F53E3"/>
    <w:rsid w:val="00403CE4"/>
    <w:rsid w:val="00404A59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A3573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St-1638/2018</izvorni_sadrzaj>
    <derivirana_varijabla naziv="DomainObject.Predmet.OznakaBroj_1">St-1638/2018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ANTIČKA KNJIGA j.d.o.o. za turizam i ugostiteljstvo zastupanog po punomoćniku Sanja Dabo Kovačević</izvorni_sadrzaj>
    <derivirana_varijabla naziv="DomainObject.Predmet.ProtustrankaFormated_1">  ANTIČKA KNJIGA j.d.o.o. za turizam i ugostiteljstvo zastupanog po punomoćniku Sanja Dabo Kovačević</derivirana_varijabla>
  </DomainObject.Predmet.ProtustrankaFormated>
  <DomainObject.Predmet.ProtustrankaFormatedOIB>
    <izvorni_sadrzaj>  ANTIČKA KNJIGA j.d.o.o. za turizam i ugostiteljstvo, OIB 81597432561 zastupanog po punomoćniku Sanja Dabo Kovačević</izvorni_sadrzaj>
    <derivirana_varijabla naziv="DomainObject.Predmet.ProtustrankaFormatedOIB_1">  ANTIČKA KNJIGA j.d.o.o. za turizam i ugostiteljstvo, OIB 81597432561 zastupanog po punomoćniku Sanja Dabo Kovačević</derivirana_varijabla>
  </DomainObject.Predmet.ProtustrankaFormatedOIB>
  <DomainObject.Predmet.ProtustrankaFormatedWithAdress>
    <izvorni_sadrzaj> ANTIČKA KNJIGA j.d.o.o. za turizam i ugostiteljstvo, Rokova 6, 10000 Zagreb zastupanog po punomoćniku Sanja Dabo Kovačević</izvorni_sadrzaj>
    <derivirana_varijabla naziv="DomainObject.Predmet.ProtustrankaFormatedWithAdress_1"> ANTIČKA KNJIGA j.d.o.o. za turizam i ugostiteljstvo, Rokova 6, 10000 Zagreb zastupanog po punomoćniku Sanja Dabo Kovačević</derivirana_varijabla>
  </DomainObject.Predmet.ProtustrankaFormatedWithAdress>
  <DomainObject.Predmet.ProtustrankaFormatedWithAdressOIB>
    <izvorni_sadrzaj> ANTIČKA KNJIGA j.d.o.o. za turizam i ugostiteljstvo, OIB 81597432561, Rokova 6, 10000 Zagreb zastupanog po punomoćniku Sanja Dabo Kovačević</izvorni_sadrzaj>
    <derivirana_varijabla naziv="DomainObject.Predmet.ProtustrankaFormatedWithAdressOIB_1"> ANTIČKA KNJIGA j.d.o.o. za turizam i ugostiteljstvo, OIB 81597432561, Rokova 6, 10000 Zagreb zastupanog po punomoćniku Sanja Dabo Kovačević</derivirana_varijabla>
  </DomainObject.Predmet.ProtustrankaFormatedWithAdressOIB>
  <DomainObject.Predmet.ProtustrankaWithAdress>
    <izvorni_sadrzaj>ANTIČKA KNJIGA j.d.o.o. za turizam i ugostiteljstvo Rokova 6, 10000 Zagreb</izvorni_sadrzaj>
    <derivirana_varijabla naziv="DomainObject.Predmet.ProtustrankaWithAdress_1">ANTIČKA KNJIGA j.d.o.o. za turizam i ugostiteljstvo Rokova 6, 10000 Zagreb</derivirana_varijabla>
  </DomainObject.Predmet.ProtustrankaWithAdress>
  <DomainObject.Predmet.ProtustrankaWithAdressOIB>
    <izvorni_sadrzaj>ANTIČKA KNJIGA j.d.o.o. za turizam i ugostiteljstvo, OIB 81597432561, Rokova 6, 10000 Zagreb</izvorni_sadrzaj>
    <derivirana_varijabla naziv="DomainObject.Predmet.ProtustrankaWithAdressOIB_1">ANTIČKA KNJIGA j.d.o.o. za turizam i ugostiteljstvo, OIB 81597432561, Rokova 6, 10000 Zagreb</derivirana_varijabla>
  </DomainObject.Predmet.ProtustrankaWithAdressOIB>
  <DomainObject.Predmet.ProtustrankaNazivFormated>
    <izvorni_sadrzaj>ANTIČKA KNJIGA j.d.o.o. za turizam i ugostiteljstvo</izvorni_sadrzaj>
    <derivirana_varijabla naziv="DomainObject.Predmet.ProtustrankaNazivFormated_1">ANTIČKA KNJIGA j.d.o.o. za turizam i ugostiteljstvo</derivirana_varijabla>
  </DomainObject.Predmet.ProtustrankaNazivFormated>
  <DomainObject.Predmet.ProtustrankaNazivFormatedOIB>
    <izvorni_sadrzaj>ANTIČKA KNJIGA j.d.o.o. za turizam i ugostiteljstvo, OIB 81597432561</izvorni_sadrzaj>
    <derivirana_varijabla naziv="DomainObject.Predmet.ProtustrankaNazivFormatedOIB_1">ANTIČKA KNJIGA j.d.o.o. za turizam i ugostiteljstvo, OIB 81597432561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ANTIČKA KNJIGA j.d.o.o. za turizam i ugostiteljstvo zastupanog po punomoćniku Sanja Dabo Kovačević</item>
    </izvorni_sadrzaj>
    <derivirana_varijabla naziv="DomainObject.Predmet.ProtuStrankaListFormated_1">
      <item>ANTIČKA KNJIGA j.d.o.o. za turizam i ugostiteljstvo zastupanog po punomoćniku Sanja Dabo Kovačević</item>
    </derivirana_varijabla>
  </DomainObject.Predmet.ProtuStrankaListFormated>
  <DomainObject.Predmet.ProtuStrankaListFormatedOIB>
    <izvorni_sadrzaj>
      <item>ANTIČKA KNJIGA j.d.o.o. za turizam i ugostiteljstvo, OIB 81597432561 zastupanog po punomoćniku Sanja Dabo Kovačević</item>
    </izvorni_sadrzaj>
    <derivirana_varijabla naziv="DomainObject.Predmet.ProtuStrankaListFormatedOIB_1">
      <item>ANTIČKA KNJIGA j.d.o.o. za turizam i ugostiteljstvo, OIB 81597432561 zastupanog po punomoćniku Sanja Dabo Kovačević</item>
    </derivirana_varijabla>
  </DomainObject.Predmet.ProtuStrankaListFormatedOIB>
  <DomainObject.Predmet.ProtuStrankaListFormatedWithAdress>
    <izvorni_sadrzaj>
      <item>ANTIČKA KNJIGA j.d.o.o. za turizam i ugostiteljstvo, Rokova 6, 10000 Zagreb zastupanog po punomoćniku Sanja Dabo Kovačević</item>
    </izvorni_sadrzaj>
    <derivirana_varijabla naziv="DomainObject.Predmet.ProtuStrankaListFormatedWithAdress_1">
      <item>ANTIČKA KNJIGA j.d.o.o. za turizam i ugostiteljstvo, Rokova 6, 10000 Zagreb zastupanog po punomoćniku Sanja Dabo Kovačević</item>
    </derivirana_varijabla>
  </DomainObject.Predmet.ProtuStrankaListFormatedWithAdress>
  <DomainObject.Predmet.ProtuStrankaListFormatedWithAdressOIB>
    <izvorni_sadrzaj>
      <item>ANTIČKA KNJIGA j.d.o.o. za turizam i ugostiteljstvo, OIB 81597432561, Rokova 6, 10000 Zagreb zastupanog po punomoćniku Sanja Dabo Kovačević</item>
    </izvorni_sadrzaj>
    <derivirana_varijabla naziv="DomainObject.Predmet.ProtuStrankaListFormatedWithAdressOIB_1">
      <item>ANTIČKA KNJIGA j.d.o.o. za turizam i ugostiteljstvo, OIB 81597432561, Rokova 6, 10000 Zagreb zastupanog po punomoćniku Sanja Dabo Kovačević</item>
    </derivirana_varijabla>
  </DomainObject.Predmet.ProtuStrankaListFormatedWithAdressOIB>
  <DomainObject.Predmet.ProtuStrankaListNazivFormated>
    <izvorni_sadrzaj>
      <item>ANTIČKA KNJIGA j.d.o.o. za turizam i ugostiteljstvo</item>
    </izvorni_sadrzaj>
    <derivirana_varijabla naziv="DomainObject.Predmet.ProtuStrankaListNazivFormated_1">
      <item>ANTIČKA KNJIGA j.d.o.o. za turizam i ugostiteljstvo</item>
    </derivirana_varijabla>
  </DomainObject.Predmet.ProtuStrankaListNazivFormated>
  <DomainObject.Predmet.ProtuStrankaListNazivFormatedOIB>
    <izvorni_sadrzaj>
      <item>ANTIČKA KNJIGA j.d.o.o. za turizam i ugostiteljstvo, OIB 81597432561</item>
    </izvorni_sadrzaj>
    <derivirana_varijabla naziv="DomainObject.Predmet.ProtuStrankaListNazivFormatedOIB_1">
      <item>ANTIČKA KNJIGA j.d.o.o. za turizam i ugostiteljstvo, OIB 81597432561</item>
    </derivirana_varijabla>
  </DomainObject.Predmet.ProtuStrankaListNazivFormatedOIB>
  <DomainObject.Predmet.OstaliListFormated>
    <izvorni_sadrzaj>
      <item>Sanja Dabo Kovačević punomoćnik sudionika u postupku ANTIČKA KNJIGA j.d.o.o. za turizam i ugostiteljstvo</item>
    </izvorni_sadrzaj>
    <derivirana_varijabla naziv="DomainObject.Predmet.OstaliListFormated_1">
      <item>Sanja Dabo Kovačević punomoćnik sudionika u postupku ANTIČKA KNJIGA j.d.o.o. za turizam i ugostiteljstvo</item>
    </derivirana_varijabla>
  </DomainObject.Predmet.OstaliListFormated>
  <DomainObject.Predmet.OstaliListFormatedOIB>
    <izvorni_sadrzaj>
      <item>Sanja Dabo Kovačević punomoćnik sudionika u postupku ANTIČKA KNJIGA j.d.o.o. za turizam i ugostiteljstvo</item>
    </izvorni_sadrzaj>
    <derivirana_varijabla naziv="DomainObject.Predmet.OstaliListFormatedOIB_1">
      <item>Sanja Dabo Kovačević punomoćnik sudionika u postupku ANTIČKA KNJIGA j.d.o.o. za turizam i ugostiteljstvo</item>
    </derivirana_varijabla>
  </DomainObject.Predmet.OstaliListFormatedOIB>
  <DomainObject.Predmet.OstaliListFormatedWithAdress>
    <izvorni_sadrzaj>
      <item>Sanja Dabo Kovačević, Rokova ulica 6, 10000 Zagreb punomoćnik sudionika u postupku ANTIČKA KNJIGA j.d.o.o. za turizam i ugostiteljstvo</item>
    </izvorni_sadrzaj>
    <derivirana_varijabla naziv="DomainObject.Predmet.OstaliListFormatedWithAdress_1">
      <item>Sanja Dabo Kovačević, Rokova ulica 6, 10000 Zagreb punomoćnik sudionika u postupku ANTIČKA KNJIGA j.d.o.o. za turizam i ugostiteljstvo</item>
    </derivirana_varijabla>
  </DomainObject.Predmet.OstaliListFormatedWithAdress>
  <DomainObject.Predmet.OstaliListFormatedWithAdressOIB>
    <izvorni_sadrzaj>
      <item>Sanja Dabo Kovačević, Rokova ulica 6, 10000 Zagreb punomoćnik sudionika u postupku ANTIČKA KNJIGA j.d.o.o. za turizam i ugostiteljstvo</item>
    </izvorni_sadrzaj>
    <derivirana_varijabla naziv="DomainObject.Predmet.OstaliListFormatedWithAdressOIB_1">
      <item>Sanja Dabo Kovačević, Rokova ulica 6, 10000 Zagreb punomoćnik sudionika u postupku ANTIČKA KNJIGA j.d.o.o. za turizam i ugostiteljstvo</item>
    </derivirana_varijabla>
  </DomainObject.Predmet.OstaliListFormatedWithAdressOIB>
  <DomainObject.Predmet.OstaliListNazivFormated>
    <izvorni_sadrzaj>
      <item>Sanja Dabo Kovačević</item>
    </izvorni_sadrzaj>
    <derivirana_varijabla naziv="DomainObject.Predmet.OstaliListNazivFormated_1">
      <item>Sanja Dabo Kovačević</item>
    </derivirana_varijabla>
  </DomainObject.Predmet.OstaliListNazivFormated>
  <DomainObject.Predmet.OstaliListNazivFormatedOIB>
    <izvorni_sadrzaj>
      <item>Sanja Dabo Kovačević</item>
    </izvorni_sadrzaj>
    <derivirana_varijabla naziv="DomainObject.Predmet.OstaliListNazivFormatedOIB_1">
      <item>Sanja Dabo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ANTIČKA KNJIGA j.d.o.o. za turizam i ugostiteljstvo</izvorni_sadrzaj>
    <derivirana_varijabla naziv="DomainObject.Predmet.ProtustrankaIDrugi_1">ANTIČKA KNJIGA j.d.o.o. za turizam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ANTIČKA KNJIGA j.d.o.o. za turizam i ugostiteljstvo, OIB 81597432561, Rokova 6, 10000 Zagreb</izvorni_sadrzaj>
    <derivirana_varijabla naziv="DomainObject.Predmet.ProtustrankaIDrugiAdressOIB_1">ANTIČKA KNJIGA j.d.o.o. za turizam i ugostiteljstvo, OIB 81597432561, Rokova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ANTIČKA KNJIGA j.d.o.o. za turizam i ugostiteljstvo</item>
      <item>Sanja Dabo Kovačević</item>
    </izvorni_sadrzaj>
    <derivirana_varijabla naziv="DomainObject.Predmet.SudioniciListNaziv_1">
      <item>FINA Regionalni centar Zagreb</item>
      <item>ANTIČKA KNJIGA j.d.o.o. za turizam i ugostiteljstvo</item>
      <item>Sanja Dabo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ANTIČKA KNJIGA j.d.o.o. za turizam i ugostiteljstvo, OIB 81597432561, Rokova 6,10000 Zagreb</item>
      <item>Sanja Dabo Kovačević, Rokova ulica 6,10000 Zagreb</item>
    </izvorni_sadrzaj>
    <derivirana_varijabla naziv="DomainObject.Predmet.SudioniciListAdressOIB_1">
      <item>FINA Regionalni centar Zagreb, OIB 85821130368, Trg svibanjskih žrtava 1995. 1,10000 Zagreb</item>
      <item>ANTIČKA KNJIGA j.d.o.o. za turizam i ugostiteljstvo, OIB 81597432561, Rokova 6,10000 Zagreb</item>
      <item>Sanja Dabo Kovačević, Rokova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81597432561</item>
      <item>, OIB null</item>
    </izvorni_sadrzaj>
    <derivirana_varijabla naziv="DomainObject.Predmet.SudioniciListNazivOIB_1">
      <item>, OIB 85821130368</item>
      <item>, OIB 81597432561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1360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2018-08-07T06:13:00Z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2018-08-07T09:38:00Z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(St-1638-18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