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348d" w14:paraId="e86348d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E1656">
        <w:t>6857/2016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E1656" w:rsidRPr="002E1656">
        <w:t>07</w:t>
      </w:r>
      <w:r w:rsidR="008511FB" w:rsidRPr="002E1656">
        <w:t xml:space="preserve">. </w:t>
      </w:r>
      <w:r w:rsidR="00316CE0" w:rsidRPr="002E1656">
        <w:t>ožujka 2017</w:t>
      </w:r>
      <w:r w:rsidR="003E5D1C" w:rsidRPr="002E1656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E1656" w:rsidRPr="002E1656">
        <w:t>FAJFARIĆ PROMET j.d.o.o. za usluge</w:t>
      </w:r>
      <w:r w:rsidR="008511FB" w:rsidRPr="002E1656">
        <w:t>,</w:t>
      </w:r>
      <w:r w:rsidR="002E1656" w:rsidRPr="002E1656">
        <w:t xml:space="preserve"> </w:t>
      </w:r>
      <w:proofErr w:type="spellStart"/>
      <w:r w:rsidR="002E1656" w:rsidRPr="002E1656">
        <w:t>Lokošin</w:t>
      </w:r>
      <w:proofErr w:type="spellEnd"/>
      <w:r w:rsidR="002E1656" w:rsidRPr="002E1656">
        <w:t xml:space="preserve"> Dol</w:t>
      </w:r>
      <w:r w:rsidR="008511FB" w:rsidRPr="002E1656">
        <w:t xml:space="preserve">, </w:t>
      </w:r>
      <w:proofErr w:type="spellStart"/>
      <w:r w:rsidR="002E1656" w:rsidRPr="002E1656">
        <w:t>Lokošin</w:t>
      </w:r>
      <w:proofErr w:type="spellEnd"/>
      <w:r w:rsidR="002E1656" w:rsidRPr="002E1656">
        <w:t xml:space="preserve"> Dol 14</w:t>
      </w:r>
      <w:r w:rsidR="008511FB" w:rsidRPr="002E1656">
        <w:t xml:space="preserve">, MBS: </w:t>
      </w:r>
      <w:r w:rsidR="002E1656" w:rsidRPr="002E1656">
        <w:t>081017150</w:t>
      </w:r>
      <w:r w:rsidR="008511FB" w:rsidRPr="002E1656">
        <w:t xml:space="preserve">, OIB: </w:t>
      </w:r>
      <w:r w:rsidR="002E1656" w:rsidRPr="002E1656">
        <w:t>32169839119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2E1656">
        <w:t>15.716,81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15914" w:rsidRPr="00215914">
        <w:t>7.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1A9"/>
    <w:rsid w:val="002D4C6D"/>
    <w:rsid w:val="002E1656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B7ECD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1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1A9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1A9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1A9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1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1A9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1A9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1A9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6857</izvorni_sadrzaj>
    <derivirana_varijabla naziv="DomainObject.Predmet.Broj_1">6857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St-6857/2016</izvorni_sadrzaj>
    <derivirana_varijabla naziv="DomainObject.Predmet.OznakaBroj_1">St-6857/2016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FAJFARIĆ PROMET j.d.o.o. za usluge</izvorni_sadrzaj>
    <derivirana_varijabla naziv="DomainObject.Predmet.ProtustrankaFormated_1">  FAJFARIĆ PROMET j.d.o.o. za usluge</derivirana_varijabla>
  </DomainObject.Predmet.ProtustrankaFormated>
  <DomainObject.Predmet.ProtustrankaFormatedOIB>
    <izvorni_sadrzaj>  FAJFARIĆ PROMET j.d.o.o. za usluge, OIB 32169839119</izvorni_sadrzaj>
    <derivirana_varijabla naziv="DomainObject.Predmet.ProtustrankaFormatedOIB_1">  FAJFARIĆ PROMET j.d.o.o. za usluge, OIB 32169839119</derivirana_varijabla>
  </DomainObject.Predmet.ProtustrankaFormatedOIB>
  <DomainObject.Predmet.ProtustrankaFormatedWithAdress>
    <izvorni_sadrzaj> FAJFARIĆ PROMET j.d.o.o. za usluge, Lokošin Dol 14, 10450 Lokošin Dol</izvorni_sadrzaj>
    <derivirana_varijabla naziv="DomainObject.Predmet.ProtustrankaFormatedWithAdress_1"> FAJFARIĆ PROMET j.d.o.o. za usluge, Lokošin Dol 14, 10450 Lokošin Dol</derivirana_varijabla>
  </DomainObject.Predmet.ProtustrankaFormatedWithAdress>
  <DomainObject.Predmet.ProtustrankaFormatedWithAdressOIB>
    <izvorni_sadrzaj> FAJFARIĆ PROMET j.d.o.o. za usluge, OIB 32169839119, Lokošin Dol 14, 10450 Lokošin Dol</izvorni_sadrzaj>
    <derivirana_varijabla naziv="DomainObject.Predmet.ProtustrankaFormatedWithAdressOIB_1"> FAJFARIĆ PROMET j.d.o.o. za usluge, OIB 32169839119, Lokošin Dol 14, 10450 Lokošin Dol</derivirana_varijabla>
  </DomainObject.Predmet.ProtustrankaFormatedWithAdressOIB>
  <DomainObject.Predmet.ProtustrankaWithAdress>
    <izvorni_sadrzaj>FAJFARIĆ PROMET j.d.o.o. za usluge Lokošin Dol 14, 10450 Lokošin Dol</izvorni_sadrzaj>
    <derivirana_varijabla naziv="DomainObject.Predmet.ProtustrankaWithAdress_1">FAJFARIĆ PROMET j.d.o.o. za usluge Lokošin Dol 14, 10450 Lokošin Dol</derivirana_varijabla>
  </DomainObject.Predmet.ProtustrankaWithAdress>
  <DomainObject.Predmet.ProtustrankaWithAdressOIB>
    <izvorni_sadrzaj>FAJFARIĆ PROMET j.d.o.o. za usluge, OIB 32169839119, Lokošin Dol 14, 10450 Lokošin Dol</izvorni_sadrzaj>
    <derivirana_varijabla naziv="DomainObject.Predmet.ProtustrankaWithAdressOIB_1">FAJFARIĆ PROMET j.d.o.o. za usluge, OIB 32169839119, Lokošin Dol 14, 10450 Lokošin Dol</derivirana_varijabla>
  </DomainObject.Predmet.ProtustrankaWithAdressOIB>
  <DomainObject.Predmet.ProtustrankaNazivFormated>
    <izvorni_sadrzaj>FAJFARIĆ PROMET j.d.o.o. za usluge</izvorni_sadrzaj>
    <derivirana_varijabla naziv="DomainObject.Predmet.ProtustrankaNazivFormated_1">FAJFARIĆ PROMET j.d.o.o. za usluge</derivirana_varijabla>
  </DomainObject.Predmet.ProtustrankaNazivFormated>
  <DomainObject.Predmet.ProtustrankaNazivFormatedOIB>
    <izvorni_sadrzaj>FAJFARIĆ PROMET j.d.o.o. za usluge, OIB 32169839119</izvorni_sadrzaj>
    <derivirana_varijabla naziv="DomainObject.Predmet.ProtustrankaNazivFormatedOIB_1">FAJFARIĆ PROMET j.d.o.o. za usluge, OIB 32169839119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FAJFARIĆ PROMET j.d.o.o. za usluge</item>
    </izvorni_sadrzaj>
    <derivirana_varijabla naziv="DomainObject.Predmet.ProtuStrankaListFormated_1">
      <item>FAJFARIĆ PROMET j.d.o.o. za usluge</item>
    </derivirana_varijabla>
  </DomainObject.Predmet.ProtuStrankaListFormated>
  <DomainObject.Predmet.ProtuStrankaListFormatedOIB>
    <izvorni_sadrzaj>
      <item>FAJFARIĆ PROMET j.d.o.o. za usluge, OIB 32169839119</item>
    </izvorni_sadrzaj>
    <derivirana_varijabla naziv="DomainObject.Predmet.ProtuStrankaListFormatedOIB_1">
      <item>FAJFARIĆ PROMET j.d.o.o. za usluge, OIB 32169839119</item>
    </derivirana_varijabla>
  </DomainObject.Predmet.ProtuStrankaListFormatedOIB>
  <DomainObject.Predmet.ProtuStrankaListFormatedWithAdress>
    <izvorni_sadrzaj>
      <item>FAJFARIĆ PROMET j.d.o.o. za usluge, Lokošin Dol 14, 10450 Lokošin Dol</item>
    </izvorni_sadrzaj>
    <derivirana_varijabla naziv="DomainObject.Predmet.ProtuStrankaListFormatedWithAdress_1">
      <item>FAJFARIĆ PROMET j.d.o.o. za usluge, Lokošin Dol 14, 10450 Lokošin Dol</item>
    </derivirana_varijabla>
  </DomainObject.Predmet.ProtuStrankaListFormatedWithAdress>
  <DomainObject.Predmet.ProtuStrankaListFormatedWithAdressOIB>
    <izvorni_sadrzaj>
      <item>FAJFARIĆ PROMET j.d.o.o. za usluge, OIB 32169839119, Lokošin Dol 14, 10450 Lokošin Dol</item>
    </izvorni_sadrzaj>
    <derivirana_varijabla naziv="DomainObject.Predmet.ProtuStrankaListFormatedWithAdressOIB_1">
      <item>FAJFARIĆ PROMET j.d.o.o. za usluge, OIB 32169839119, Lokošin Dol 14, 10450 Lokošin Dol</item>
    </derivirana_varijabla>
  </DomainObject.Predmet.ProtuStrankaListFormatedWithAdressOIB>
  <DomainObject.Predmet.ProtuStrankaListNazivFormated>
    <izvorni_sadrzaj>
      <item>FAJFARIĆ PROMET j.d.o.o. za usluge</item>
    </izvorni_sadrzaj>
    <derivirana_varijabla naziv="DomainObject.Predmet.ProtuStrankaListNazivFormated_1">
      <item>FAJFARIĆ PROMET j.d.o.o. za usluge</item>
    </derivirana_varijabla>
  </DomainObject.Predmet.ProtuStrankaListNazivFormated>
  <DomainObject.Predmet.ProtuStrankaListNazivFormatedOIB>
    <izvorni_sadrzaj>
      <item>FAJFARIĆ PROMET j.d.o.o. za usluge, OIB 32169839119</item>
    </izvorni_sadrzaj>
    <derivirana_varijabla naziv="DomainObject.Predmet.ProtuStrankaListNazivFormatedOIB_1">
      <item>FAJFARIĆ PROMET j.d.o.o. za usluge, OIB 32169839119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FAJFARIĆ PROMET j.d.o.o. za usluge</izvorni_sadrzaj>
    <derivirana_varijabla naziv="DomainObject.Predmet.ProtustrankaIDrugi_1">FAJFARIĆ PROMET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FAJFARIĆ PROMET j.d.o.o. za usluge, OIB 32169839119, Lokošin Dol 14, 10450 Lokošin Dol</izvorni_sadrzaj>
    <derivirana_varijabla naziv="DomainObject.Predmet.ProtustrankaIDrugiAdressOIB_1">FAJFARIĆ PROMET j.d.o.o. za usluge, OIB 32169839119, Lokošin Dol 14, 10450 Lokošin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FAJFARIĆ PROMET j.d.o.o. za usluge</item>
    </izvorni_sadrzaj>
    <derivirana_varijabla naziv="DomainObject.Predmet.SudioniciListNaziv_1">
      <item>FINA Regionalni centar Zagreb</item>
      <item>FAJFARIĆ PROMET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FAJFARIĆ PROMET j.d.o.o. za usluge, OIB 32169839119, Lokošin Dol 14,10450 Lokošin Dol</item>
    </izvorni_sadrzaj>
    <derivirana_varijabla naziv="DomainObject.Predmet.SudioniciListAdressOIB_1">
      <item>FINA Regionalni centar Zagreb, OIB 85821130368, Trg svibanjskih žrtava 1995. 1,10000 Zagreb</item>
      <item>FAJFARIĆ PROMET j.d.o.o. za usluge, OIB 32169839119, Lokošin Dol 14,10450 Lokošin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32169839119</item>
    </izvorni_sadrzaj>
    <derivirana_varijabla naziv="DomainObject.Predmet.SudioniciListNazivOIB_1">
      <item>, OIB 85821130368</item>
      <item>, OIB 32169839119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38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2017-03-07T09:18:00Z</dcterms:created>
  <dc:creator>ilukac</dc:creator>
  <cp:lastModifiedBy>Marijan Marković</cp:lastModifiedBy>
  <cp:lastPrinted>2017-03-07T09:02:00Z</cp:lastPrinted>
  <dcterms:modified xmlns:xsi="http://www.w3.org/2001/XMLSchema-instance" xsi:type="dcterms:W3CDTF">2017-03-07T10:01:00Z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