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a878" w14:paraId="965a878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6A504C">
        <w:rPr>
          <w:b/>
        </w:rPr>
        <w:t>1418/2016-3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F50977" w:rsidRPr="00F50977">
        <w:rPr>
          <w:b/>
        </w:rPr>
        <w:t>DRUŠTVO DOMOVINSKOG PONOSA I ČASTI VIRIBUS UNITIS, Zagreb</w:t>
      </w:r>
      <w:r w:rsidR="00F50977">
        <w:rPr>
          <w:b/>
        </w:rPr>
        <w:t>, I. G. Kovačića 25, OIB: 58068720482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137F4D">
        <w:t>3</w:t>
      </w:r>
      <w:r w:rsidR="00F50977">
        <w:t>1</w:t>
      </w:r>
      <w:r w:rsidR="00137F4D">
        <w:t>. svibnja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F50977" w:rsidRPr="00F50977">
        <w:rPr>
          <w:b/>
        </w:rPr>
        <w:t>DRUŠTVO DOMOVINSKOG PONOSA I ČASTI VIRIBUS UNITIS, Zagreb</w:t>
      </w:r>
      <w:r w:rsidR="00F50977">
        <w:rPr>
          <w:b/>
        </w:rPr>
        <w:t>, I. G. Kovačića 25, OIB: 58068720482</w:t>
      </w:r>
      <w:r w:rsidR="00F7278D">
        <w:t xml:space="preserve">, iznosi </w:t>
      </w:r>
      <w:r w:rsidR="00F50977">
        <w:rPr>
          <w:b/>
        </w:rPr>
        <w:t>70.297,26</w:t>
      </w:r>
      <w:r w:rsidR="00221452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 xml:space="preserve">dužnika </w:t>
      </w:r>
      <w:r w:rsidR="00F50977">
        <w:rPr>
          <w:b/>
        </w:rPr>
        <w:t>Janko Bobetko</w:t>
      </w:r>
      <w:r w:rsidR="00936874" w:rsidRPr="00D76AAC">
        <w:rPr>
          <w:b/>
        </w:rPr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</w:t>
      </w:r>
      <w:r w:rsidR="00137F4D">
        <w:rPr>
          <w:b/>
        </w:rPr>
        <w:t>4</w:t>
      </w:r>
      <w:r w:rsidR="00F50977">
        <w:rPr>
          <w:b/>
        </w:rPr>
        <w:t>18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221452">
        <w:t>3</w:t>
      </w:r>
      <w:r w:rsidR="00F50977">
        <w:t>1</w:t>
      </w:r>
      <w:r w:rsidR="00B91EFF">
        <w:t xml:space="preserve">. </w:t>
      </w:r>
      <w:r w:rsidR="00221452">
        <w:t>svibnja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75D" w:rsidR="0043775D">
      <w:r>
        <w:separator/>
      </w:r>
    </w:p>
  </w:endnote>
  <w:endnote w:id="0" w:type="continuationSeparator">
    <w:p w:rsidRDefault="0043775D" w:rsidR="00437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75D" w:rsidR="0043775D">
      <w:r>
        <w:separator/>
      </w:r>
    </w:p>
  </w:footnote>
  <w:footnote w:id="0" w:type="continuationSeparator">
    <w:p w:rsidRDefault="0043775D" w:rsidR="004377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B0EBD"/>
    <w:rsid w:val="000C26C6"/>
    <w:rsid w:val="000D0569"/>
    <w:rsid w:val="000D2A86"/>
    <w:rsid w:val="000E762A"/>
    <w:rsid w:val="000F61EA"/>
    <w:rsid w:val="00102060"/>
    <w:rsid w:val="00137F4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B77D1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3775D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7A10"/>
    <w:rsid w:val="00632865"/>
    <w:rsid w:val="00633654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07C9"/>
    <w:rsid w:val="007F1C41"/>
    <w:rsid w:val="008023F7"/>
    <w:rsid w:val="00817C66"/>
    <w:rsid w:val="00826999"/>
    <w:rsid w:val="00836CE2"/>
    <w:rsid w:val="0084069A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7CA2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555B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42B99"/>
    <w:rsid w:val="00C43CDA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E6"/>
    <w:rsid w:val="00DD6682"/>
    <w:rsid w:val="00DE5F69"/>
    <w:rsid w:val="00DE7251"/>
    <w:rsid w:val="00E23AF8"/>
    <w:rsid w:val="00E54F58"/>
    <w:rsid w:val="00E60C19"/>
    <w:rsid w:val="00E7432A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7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7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7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7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7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7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7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7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7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St-1418/2016-3</izvorni_sadrzaj>
    <derivirana_varijabla naziv="DomainObject.Oznaka_1">St-1418/2016-3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SZ</izvorni_sadrzaj>
    <derivirana_varijabla naziv="DomainObject.Predmet.Opis_1">Članak 444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St-1418/2016</izvorni_sadrzaj>
    <derivirana_varijabla naziv="DomainObject.Predmet.OznakaBroj_1">St-1418/2016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11.SZ</izvorni_sadrzaj>
    <derivirana_varijabla naziv="DomainObject.Predmet.PrimjedbaSuca_1">Članak 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domovinskog ponosa i časti VIRIBUS UNITIS</izvorni_sadrzaj>
    <derivirana_varijabla naziv="DomainObject.Predmet.ProtustrankaFormated_1">  Društvo domovinskog ponosa i časti VIRIBUS UNITIS</derivirana_varijabla>
  </DomainObject.Predmet.ProtustrankaFormated>
  <DomainObject.Predmet.ProtustrankaFormatedOIB>
    <izvorni_sadrzaj>  Društvo domovinskog ponosa i časti VIRIBUS UNITIS, OIB 58068720482</izvorni_sadrzaj>
    <derivirana_varijabla naziv="DomainObject.Predmet.ProtustrankaFormatedOIB_1">  Društvo domovinskog ponosa i časti VIRIBUS UNITIS, OIB 58068720482</derivirana_varijabla>
  </DomainObject.Predmet.ProtustrankaFormatedOIB>
  <DomainObject.Predmet.ProtustrankaFormatedWithAdress>
    <izvorni_sadrzaj> Društvo domovinskog ponosa i časti VIRIBUS UNITIS, Ivana Gorana Kovačića 25, 10000 Zagreb</izvorni_sadrzaj>
    <derivirana_varijabla naziv="DomainObject.Predmet.ProtustrankaFormatedWithAdress_1"> Društvo domovinskog ponosa i časti VIRIBUS UNITIS, Ivana Gorana Kovačića 25, 10000 Zagreb</derivirana_varijabla>
  </DomainObject.Predmet.ProtustrankaFormatedWithAdress>
  <DomainObject.Predmet.ProtustrankaFormatedWithAdressOIB>
    <izvorni_sadrzaj> Društvo domovinskog ponosa i časti VIRIBUS UNITIS, OIB 58068720482, Ivana Gorana Kovačića 25, 10000 Zagreb</izvorni_sadrzaj>
    <derivirana_varijabla naziv="DomainObject.Predmet.ProtustrankaFormatedWithAdressOIB_1"> Društvo domovinskog ponosa i časti VIRIBUS UNITIS, OIB 58068720482, Ivana Gorana Kovačića 25, 10000 Zagreb</derivirana_varijabla>
  </DomainObject.Predmet.ProtustrankaFormatedWithAdressOIB>
  <DomainObject.Predmet.ProtustrankaWithAdress>
    <izvorni_sadrzaj>Društvo domovinskog ponosa i časti VIRIBUS UNITIS Ivana Gorana Kovačića 25, 10000 Zagreb</izvorni_sadrzaj>
    <derivirana_varijabla naziv="DomainObject.Predmet.ProtustrankaWithAdress_1">Društvo domovinskog ponosa i časti VIRIBUS UNITIS Ivana Gorana Kovačića 25, 10000 Zagreb</derivirana_varijabla>
  </DomainObject.Predmet.ProtustrankaWithAdress>
  <DomainObject.Predmet.ProtustrankaWithAdressOIB>
    <izvorni_sadrzaj>Društvo domovinskog ponosa i časti VIRIBUS UNITIS, OIB 58068720482, Ivana Gorana Kovačića 25, 10000 Zagreb</izvorni_sadrzaj>
    <derivirana_varijabla naziv="DomainObject.Predmet.ProtustrankaWithAdressOIB_1">Društvo domovinskog ponosa i časti VIRIBUS UNITIS, OIB 58068720482, Ivana Gorana Kovačića 25, 10000 Zagreb</derivirana_varijabla>
  </DomainObject.Predmet.ProtustrankaWithAdressOIB>
  <DomainObject.Predmet.ProtustrankaNazivFormated>
    <izvorni_sadrzaj>Društvo domovinskog ponosa i časti VIRIBUS UNITIS</izvorni_sadrzaj>
    <derivirana_varijabla naziv="DomainObject.Predmet.ProtustrankaNazivFormated_1">Društvo domovinskog ponosa i časti VIRIBUS UNITIS</derivirana_varijabla>
  </DomainObject.Predmet.ProtustrankaNazivFormated>
  <DomainObject.Predmet.ProtustrankaNazivFormatedOIB>
    <izvorni_sadrzaj>Društvo domovinskog ponosa i časti VIRIBUS UNITIS, OIB 58068720482</izvorni_sadrzaj>
    <derivirana_varijabla naziv="DomainObject.Predmet.ProtustrankaNazivFormatedOIB_1">Društvo domovinskog ponosa i časti VIRIBUS UNITIS, OIB 58068720482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70297.26</izvorni_sadrzaj>
    <derivirana_varijabla naziv="DomainObject.Predmet.TrenutnaVrijednost_1">70297.26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domovinskog ponosa i časti VIRIBUS UNITIS</item>
    </izvorni_sadrzaj>
    <derivirana_varijabla naziv="DomainObject.Predmet.ProtuStrankaListFormated_1">
      <item>Društvo domovinskog ponosa i časti VIRIBUS UNITIS</item>
    </derivirana_varijabla>
  </DomainObject.Predmet.ProtuStrankaListFormated>
  <DomainObject.Predmet.ProtuStrankaListFormatedOIB>
    <izvorni_sadrzaj>
      <item>Društvo domovinskog ponosa i časti VIRIBUS UNITIS, OIB 58068720482</item>
    </izvorni_sadrzaj>
    <derivirana_varijabla naziv="DomainObject.Predmet.ProtuStrankaListFormatedOIB_1">
      <item>Društvo domovinskog ponosa i časti VIRIBUS UNITIS, OIB 58068720482</item>
    </derivirana_varijabla>
  </DomainObject.Predmet.ProtuStrankaListFormatedOIB>
  <DomainObject.Predmet.ProtuStrankaListFormatedWithAdress>
    <izvorni_sadrzaj>
      <item>Društvo domovinskog ponosa i časti VIRIBUS UNITIS, Ivana Gorana Kovačića 25, 10000 Zagreb</item>
    </izvorni_sadrzaj>
    <derivirana_varijabla naziv="DomainObject.Predmet.ProtuStrankaListFormatedWithAdress_1">
      <item>Društvo domovinskog ponosa i časti VIRIBUS UNITIS, Ivana Gorana Kovačića 25, 10000 Zagreb</item>
    </derivirana_varijabla>
  </DomainObject.Predmet.ProtuStrankaListFormatedWithAdress>
  <DomainObject.Predmet.ProtuStrankaListFormatedWithAdressOIB>
    <izvorni_sadrzaj>
      <item>Društvo domovinskog ponosa i časti VIRIBUS UNITIS, OIB 58068720482, Ivana Gorana Kovačića 25, 10000 Zagreb</item>
    </izvorni_sadrzaj>
    <derivirana_varijabla naziv="DomainObject.Predmet.ProtuStrankaListFormatedWithAdressOIB_1">
      <item>Društvo domovinskog ponosa i časti VIRIBUS UNITIS, OIB 58068720482, Ivana Gorana Kovačića 25, 10000 Zagreb</item>
    </derivirana_varijabla>
  </DomainObject.Predmet.ProtuStrankaListFormatedWithAdressOIB>
  <DomainObject.Predmet.ProtuStrankaListNazivFormated>
    <izvorni_sadrzaj>
      <item>Društvo domovinskog ponosa i časti VIRIBUS UNITIS</item>
    </izvorni_sadrzaj>
    <derivirana_varijabla naziv="DomainObject.Predmet.ProtuStrankaListNazivFormated_1">
      <item>Društvo domovinskog ponosa i časti VIRIBUS UNITIS</item>
    </derivirana_varijabla>
  </DomainObject.Predmet.ProtuStrankaListNazivFormated>
  <DomainObject.Predmet.ProtuStrankaListNazivFormatedOIB>
    <izvorni_sadrzaj>
      <item>Društvo domovinskog ponosa i časti VIRIBUS UNITIS, OIB 58068720482</item>
    </izvorni_sadrzaj>
    <derivirana_varijabla naziv="DomainObject.Predmet.ProtuStrankaListNazivFormatedOIB_1">
      <item>Društvo domovinskog ponosa i časti VIRIBUS UNITIS, OIB 58068720482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St-1418/2016-3</izvorni_sadrzaj>
    <derivirana_varijabla naziv="DomainObject.PoslovniBrojDokumenta_1">St-1418/2016-3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domovinskog ponosa i časti VIRIBUS UNITIS</izvorni_sadrzaj>
    <derivirana_varijabla naziv="DomainObject.Predmet.ProtustrankaIDrugi_1">Društvo domovinskog ponosa i časti VIRIBUS UNITIS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domovinskog ponosa i časti VIRIBUS UNITIS, OIB 58068720482, Ivana Gorana Kovačića 25, 10000 Zagreb</izvorni_sadrzaj>
    <derivirana_varijabla naziv="DomainObject.Predmet.ProtustrankaIDrugiAdressOIB_1">Društvo domovinskog ponosa i časti VIRIBUS UNITIS, OIB 58068720482, Ivana Gorana Kovačića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domovinskog ponosa i časti VIRIBUS UNITIS</item>
      <item>FINA Regionalni centar Zagreb</item>
    </izvorni_sadrzaj>
    <derivirana_varijabla naziv="DomainObject.Predmet.SudioniciListNaziv_1">
      <item>Društvo domovinskog ponosa i časti VIRIBUS UNITIS</item>
      <item>FINA Regionalni centar Zagreb</item>
    </derivirana_varijabla>
  </DomainObject.Predmet.SudioniciListNaziv>
  <DomainObject.Predmet.SudioniciListAdressOIB>
    <izvorni_sadrzaj>
      <item>Društvo domovinskog ponosa i časti VIRIBUS UNITIS, OIB 58068720482, Ivana Gorana Kovačića 25,10000 Zagreb</item>
      <item>FINA Regionalni centar Zagreb, OIB 85821130368, Trg svibanjskih žrtava 1995. 1,10000 Zagreb</item>
    </izvorni_sadrzaj>
    <derivirana_varijabla naziv="DomainObject.Predmet.SudioniciListAdressOIB_1">
      <item>Društvo domovinskog ponosa i časti VIRIBUS UNITIS, OIB 58068720482, Ivana Gorana Kovačića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58068720482</item>
      <item>, OIB 85821130368</item>
    </izvorni_sadrzaj>
    <derivirana_varijabla naziv="DomainObject.Predmet.SudioniciListNazivOIB_1">
      <item>, OIB 58068720482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2019</properties:Characters>
  <properties:Lines>60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2016-05-31T07:43:00Z</cp:lastPrinted>
  <dcterms:modified xmlns:xsi="http://www.w3.org/2001/XMLSchema-instance" xsi:type="dcterms:W3CDTF">2016-05-31T07:46:00Z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St-1418/2016-3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