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ad75" w14:paraId="f15ad75" w:rsidRDefault="008C16F7" w:rsidP="008C16F7" w:rsidR="008C16F7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>
        <w:tc>
          <w:tcPr>
            <w:tcW w:type="dxa" w:w="3060"/>
          </w:tcPr>
          <w:p w:rsidRDefault="008C16F7" w:rsidR="008C16F7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Zagreb, Trg Svibanjskih žrtava 1995. 1, OIB: 85821130368, za otvaranje stečajnog postupka nad dužnikom PAŠKO T &amp; T putnička agencija d.o.o., Zagreb, Trnsko 42B, OIB: 35881480245, 9. veljače 2017.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Nalaže se osobi ovlaštenoj za zastupanje dužnika PAŠKO T &amp; T putnička agencija d.o.o., Zagreb, Trnsko 42B, OIB: 35881480245, ANTHONY BRUCE GORTON, 40 Arklow Ru., Johannesburg, Bryanston, Južnoafrička Republika, da u roku od 8 dana od dana primitka ovog rješenja plati</w:t>
      </w:r>
      <w:r w:rsidR="002E1ABF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2001-451816</w:t>
      </w:r>
    </w:p>
    <w:p w:rsidRDefault="008C16F7" w:rsidP="008C16F7" w:rsidR="008C16F7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2001-451816.</w:t>
      </w:r>
    </w:p>
    <w:p w:rsidRDefault="008C16F7" w:rsidP="008C16F7" w:rsidR="008C16F7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PAŠKO T &amp; T putnička agencija d.o.o., Zagreb, Trnsko 42B, OIB: 35881480245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Karlovcu, 9. veljače 2017.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8C16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003" w:rsidP="007B6B50" w:rsidR="004E3003">
      <w:pPr>
        <w:spacing w:lineRule="auto" w:line="240" w:after="0"/>
      </w:pPr>
      <w:r>
        <w:separator/>
      </w:r>
    </w:p>
  </w:endnote>
  <w:endnote w:id="0" w:type="continuationSeparator">
    <w:p w:rsidRDefault="004E3003" w:rsidP="007B6B50" w:rsidR="004E30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003" w:rsidP="007B6B50" w:rsidR="004E3003">
      <w:pPr>
        <w:spacing w:lineRule="auto" w:line="240" w:after="0"/>
      </w:pPr>
      <w:r>
        <w:separator/>
      </w:r>
    </w:p>
  </w:footnote>
  <w:footnote w:id="0" w:type="continuationSeparator">
    <w:p w:rsidRDefault="004E3003" w:rsidP="007B6B50" w:rsidR="004E30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253242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7E3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8C16F7">
      <w:t>4518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B6B50"/>
    <w:rsid w:val="008C16F7"/>
    <w:rsid w:val="00993712"/>
    <w:rsid w:val="00A0659A"/>
    <w:rsid w:val="00BC469A"/>
    <w:rsid w:val="00CB0F4D"/>
    <w:rsid w:val="00DC0153"/>
    <w:rsid w:val="00DE77E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E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77E3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77E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77E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E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77E3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77E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77E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T &amp; T putnička agencija d.o.o. zastupanog po punomoćniku Anthony Bruce Gorton</izvorni_sadrzaj>
    <derivirana_varijabla naziv="DomainObject.Predmet.ProtustrankaFormated_1">  PAŠKO T &amp; T putnička agencija d.o.o. zastupanog po punomoćniku Anthony Bruce Gorton</derivirana_varijabla>
  </DomainObject.Predmet.ProtustrankaFormated>
  <DomainObject.Predmet.ProtustrankaFormatedOIB>
    <izvorni_sadrzaj>  PAŠKO T &amp; T putnička agencija d.o.o., OIB 35881480245 zastupanog po punomoćniku Anthony Bruce Gorton</izvorni_sadrzaj>
    <derivirana_varijabla naziv="DomainObject.Predmet.ProtustrankaFormatedOIB_1">  PAŠKO T &amp; T putnička agencija d.o.o., OIB 35881480245 zastupanog po punomoćniku Anthony Bruce Gorton</derivirana_varijabla>
  </DomainObject.Predmet.ProtustrankaFormatedOIB>
  <DomainObject.Predmet.ProtustrankaFormatedWithAdress>
    <izvorni_sadrzaj> PAŠKO T &amp; T putnička agencija d.o.o., Trnsko 42/B, 10000 Zagreb zastupanog po punomoćniku Anthony Bruce Gorton</izvorni_sadrzaj>
    <derivirana_varijabla naziv="DomainObject.Predmet.ProtustrankaFormatedWithAdress_1"> PAŠKO T &amp; T putnička agencija d.o.o., Trnsko 42/B, 10000 Zagreb zastupanog po punomoćniku Anthony Bruce Gorton</derivirana_varijabla>
  </DomainObject.Predmet.ProtustrankaFormatedWithAdress>
  <DomainObject.Predmet.ProtustrankaFormatedWithAdressOIB>
    <izvorni_sadrzaj> PAŠKO T &amp; T putnička agencija d.o.o., OIB 35881480245, Trnsko 42/B, 10000 Zagreb zastupanog po punomoćniku Anthony Bruce Gorton</izvorni_sadrzaj>
    <derivirana_varijabla naziv="DomainObject.Predmet.ProtustrankaFormatedWithAdressOIB_1"> PAŠKO T &amp; T putnička agencija d.o.o., OIB 35881480245, Trnsko 42/B, 10000 Zagreb zastupanog po punomoćniku Anthony Bruce Gorton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 zastupanog po punomoćniku Anthony Bruce Gorton</item>
    </izvorni_sadrzaj>
    <derivirana_varijabla naziv="DomainObject.Predmet.ProtuStrankaListFormated_1">
      <item>PAŠKO T &amp; T putnička agencija d.o.o. zastupanog po punomoćniku Anthony Bruce Gorton</item>
    </derivirana_varijabla>
  </DomainObject.Predmet.ProtuStrankaListFormated>
  <DomainObject.Predmet.ProtuStrankaListFormatedOIB>
    <izvorni_sadrzaj>
      <item>PAŠKO T &amp; T putnička agencija d.o.o., OIB 35881480245 zastupanog po punomoćniku Anthony Bruce Gorton</item>
    </izvorni_sadrzaj>
    <derivirana_varijabla naziv="DomainObject.Predmet.ProtuStrankaListFormatedOIB_1">
      <item>PAŠKO T &amp; T putnička agencija d.o.o., OIB 35881480245 zastupanog po punomoćniku Anthony Bruce Gorton</item>
    </derivirana_varijabla>
  </DomainObject.Predmet.ProtuStrankaListFormatedOIB>
  <DomainObject.Predmet.ProtuStrankaListFormatedWithAdress>
    <izvorni_sadrzaj>
      <item>PAŠKO T &amp; T putnička agencija d.o.o., Trnsko 42/B, 10000 Zagreb zastupanog po punomoćniku Anthony Bruce Gorton</item>
    </izvorni_sadrzaj>
    <derivirana_varijabla naziv="DomainObject.Predmet.ProtuStrankaListFormatedWithAdress_1">
      <item>PAŠKO T &amp; T putnička agencija d.o.o., Trnsko 42/B, 10000 Zagreb zastupanog po punomoćniku Anthony Bruce Gorton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 zastupanog po punomoćniku Anthony Bruce Gorton</item>
    </izvorni_sadrzaj>
    <derivirana_varijabla naziv="DomainObject.Predmet.ProtuStrankaListFormatedWithAdressOIB_1">
      <item>PAŠKO T &amp; T putnička agencija d.o.o., OIB 35881480245, Trnsko 42/B, 10000 Zagreb zastupanog po punomoćniku Anthony Bruce Gorton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>
      <item>Anthony Bruce Gorton punomoćnik sudionika u postupku PAŠKO T &amp; T putnička agencija d.o.o.</item>
    </izvorni_sadrzaj>
    <derivirana_varijabla naziv="DomainObject.Predmet.OstaliListFormated_1">
      <item>Anthony Bruce Gorton punomoćnik sudionika u postupku PAŠKO T &amp; T putnička agencija d.o.o.</item>
    </derivirana_varijabla>
  </DomainObject.Predmet.OstaliListFormated>
  <DomainObject.Predmet.OstaliListFormatedOIB>
    <izvorni_sadrzaj>
      <item>Anthony Bruce Gorton punomoćnik sudionika u postupku PAŠKO T &amp; T putnička agencija d.o.o.</item>
    </izvorni_sadrzaj>
    <derivirana_varijabla naziv="DomainObject.Predmet.OstaliListFormatedOIB_1">
      <item>Anthony Bruce Gorton punomoćnik sudionika u postupku PAŠKO T &amp; T putnička agencija d.o.o.</item>
    </derivirana_varijabla>
  </DomainObject.Predmet.OstaliListFormatedOIB>
  <DomainObject.Predmet.OstaliListFormatedWithAdress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_1">
      <item>Anthony Bruce Gorton, 40 Arklow Ru., 000001 Johannesburg punomoćnik sudionika u postupku PAŠKO T &amp; T putnička agencija d.o.o.</item>
    </derivirana_varijabla>
  </DomainObject.Predmet.OstaliListFormatedWithAdress>
  <DomainObject.Predmet.OstaliListFormatedWithAdressOIB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OIB_1">
      <item>Anthony Bruce Gorton, 40 Arklow Ru., 000001 Johannesburg punomoćnik sudionika u postupku PAŠKO T &amp; T putnička agencija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 T &amp; T putnička agencija d.o.o.</item>
      <item>FINA Regionalni centar Zagreb</item>
      <item>Anthony Bruce Gorton</item>
    </izvorni_sadrzaj>
    <derivirana_varijabla naziv="DomainObject.Predmet.SudioniciListNaziv_1">
      <item>PAŠKO T &amp; T putnička agencija d.o.o.</item>
      <item>FINA Regionalni centar Zagreb</item>
      <item>Anthony Bruce Gorton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35881480245</item>
      <item>, OIB 85821130368</item>
      <item>, OIB null</item>
    </izvorni_sadrzaj>
    <derivirana_varijabla naziv="DomainObject.Predmet.SudioniciListNazivOIB_1">
      <item>, OIB 35881480245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2479</properties:Characters>
  <properties:Lines>74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2017-02-09T08:57:00Z</dcterms:created>
  <dc:creator>Draženka Prpić</dc:creator>
  <cp:lastModifiedBy>Draženka Prpić</cp:lastModifiedBy>
  <cp:lastPrinted>2017-02-09T09:00:00Z</cp:lastPrinted>
  <dcterms:modified xmlns:xsi="http://www.w3.org/2001/XMLSchema-instance" xsi:type="dcterms:W3CDTF">2017-02-09T09:01:00Z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