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1c28c" w14:paraId="e91c28c" w:rsidRDefault="00D97BE1" w:rsidP="00D97BE1" w:rsidR="00D97BE1" w:rsidRPr="00973918">
      <w:pPr>
        <w:jc w:val="right"/>
        <w15:collapsed w:val="false"/>
        <w:rPr>
          <w:b/>
        </w:rPr>
      </w:pPr>
      <w:bookmarkStart w:name="_GoBack" w:id="0"/>
      <w:bookmarkEnd w:id="0"/>
    </w:p>
    <w:p w:rsidRDefault="00336C15" w:rsidP="000F60FD" w:rsidR="00336C15" w:rsidRPr="00973918">
      <w:pPr>
        <w:rPr>
          <w:b/>
        </w:rPr>
      </w:pPr>
    </w:p>
    <w:p w:rsidRDefault="00336C15" w:rsidP="000F60FD" w:rsidR="00336C15" w:rsidRPr="0077112F"/>
    <w:p w:rsidRDefault="000F60FD" w:rsidP="000F60FD" w:rsidR="00872AC5" w:rsidRPr="0077112F">
      <w:r w:rsidRPr="0077112F">
        <w:t>REPUBLIKA HRVATSKA</w:t>
      </w:r>
    </w:p>
    <w:p w:rsidRDefault="000F60FD" w:rsidP="000F60FD" w:rsidR="003D72BA" w:rsidRPr="0077112F">
      <w:r w:rsidRPr="0077112F">
        <w:t>TRGOVAČKI SUD U</w:t>
      </w:r>
      <w:r w:rsidR="00D024BA" w:rsidRPr="0077112F">
        <w:t xml:space="preserve"> ZADRU</w:t>
      </w:r>
    </w:p>
    <w:p w:rsidRDefault="003D72BA" w:rsidP="000F60FD" w:rsidR="000F60FD" w:rsidRPr="0077112F">
      <w:r w:rsidRPr="0077112F">
        <w:t>Dr. Franje Tuđmana 35</w:t>
      </w:r>
      <w:r w:rsidR="00D024BA" w:rsidRPr="0077112F">
        <w:tab/>
      </w:r>
      <w:r w:rsidR="00D024BA" w:rsidRPr="0077112F">
        <w:tab/>
      </w:r>
      <w:r w:rsidR="00D024BA" w:rsidRPr="0077112F">
        <w:tab/>
      </w:r>
      <w:r w:rsidR="00AB29B4" w:rsidRPr="0077112F">
        <w:t xml:space="preserve">          </w:t>
      </w:r>
    </w:p>
    <w:p w:rsidRDefault="00873E4C" w:rsidP="000F60FD" w:rsidR="00873E4C" w:rsidRPr="0077112F">
      <w:pPr>
        <w:jc w:val="center"/>
      </w:pPr>
    </w:p>
    <w:p w:rsidRDefault="00696A23" w:rsidP="000F60FD" w:rsidR="00696A23" w:rsidRPr="0077112F">
      <w:pPr>
        <w:jc w:val="center"/>
      </w:pPr>
      <w:r w:rsidRPr="0077112F">
        <w:t>R E P U B L I KA   H R V A T S K A</w:t>
      </w:r>
    </w:p>
    <w:p w:rsidRDefault="001F3EEE" w:rsidP="000F60FD" w:rsidR="001F3EEE" w:rsidRPr="0077112F">
      <w:pPr>
        <w:jc w:val="center"/>
      </w:pPr>
    </w:p>
    <w:p w:rsidRDefault="0085789C" w:rsidP="000F60FD" w:rsidR="0085789C">
      <w:pPr>
        <w:jc w:val="center"/>
      </w:pPr>
      <w:r w:rsidRPr="0077112F">
        <w:t xml:space="preserve">R J E Š E N J E </w:t>
      </w:r>
    </w:p>
    <w:p w:rsidRDefault="0077112F" w:rsidP="000F60FD" w:rsidR="0077112F" w:rsidRPr="0077112F">
      <w:pPr>
        <w:jc w:val="center"/>
      </w:pPr>
    </w:p>
    <w:p w:rsidRDefault="00D1664D" w:rsidP="00D1664D" w:rsidR="0077112F" w:rsidRPr="00D1664D">
      <w:pPr>
        <w:ind w:firstLine="705"/>
        <w:jc w:val="both"/>
      </w:pPr>
      <w:r>
        <w:t xml:space="preserve">Trgovački sud u Zadru, po sutkinji Ani Markač, </w:t>
      </w:r>
      <w:r w:rsidR="00410A6C">
        <w:t xml:space="preserve">u stečajnom postupku nad </w:t>
      </w:r>
      <w:r>
        <w:t>dužnikom ZADARSKA PRIVATNA GIMNAZIJA S PRAVOM JAVNOSTI u stečaju, Zadar, Splitska ulica 1, OIB:13265301756, dana 30. studenog 2017.</w:t>
      </w:r>
      <w:r w:rsidR="0077112F" w:rsidRPr="008E74CE">
        <w:rPr>
          <w:rFonts w:cstheme="majorBidi" w:hAnsiTheme="majorBidi" w:asciiTheme="majorBidi"/>
          <w:bCs/>
        </w:rPr>
        <w:t>,</w:t>
      </w:r>
    </w:p>
    <w:p w:rsidRDefault="000F60FD" w:rsidP="000F60FD" w:rsidR="000F60FD" w:rsidRPr="0077112F"/>
    <w:p w:rsidRDefault="0085789C" w:rsidP="0085789C" w:rsidR="00A323C8" w:rsidRPr="0077112F">
      <w:pPr>
        <w:jc w:val="center"/>
      </w:pPr>
      <w:r w:rsidRPr="0077112F">
        <w:t xml:space="preserve">r i j e š i o  j e </w:t>
      </w:r>
    </w:p>
    <w:p w:rsidRDefault="0085789C" w:rsidP="0085789C" w:rsidR="0085789C" w:rsidRPr="00973918">
      <w:pPr>
        <w:jc w:val="center"/>
        <w:rPr>
          <w:b/>
        </w:rPr>
      </w:pPr>
    </w:p>
    <w:p w:rsidRDefault="009B456A" w:rsidP="00D1664D" w:rsidR="00D1664D" w:rsidRPr="008D7652">
      <w:pPr>
        <w:jc w:val="both"/>
      </w:pPr>
      <w:r w:rsidRPr="00973918">
        <w:t>I.</w:t>
      </w:r>
      <w:r w:rsidRPr="00973918">
        <w:tab/>
      </w:r>
      <w:r w:rsidR="0077112F">
        <w:rPr>
          <w:rFonts w:cstheme="majorBidi" w:hAnsiTheme="majorBidi" w:asciiTheme="majorBidi"/>
        </w:rPr>
        <w:t xml:space="preserve">Ankica Čenić iz Splita, </w:t>
      </w:r>
      <w:r w:rsidR="0077112F" w:rsidRPr="00E04402">
        <w:rPr>
          <w:rFonts w:cstheme="majorBidi" w:hAnsiTheme="majorBidi" w:asciiTheme="majorBidi"/>
        </w:rPr>
        <w:t>Pupačićeva 1</w:t>
      </w:r>
      <w:r w:rsidR="0077112F">
        <w:rPr>
          <w:rFonts w:cstheme="majorBidi" w:hAnsiTheme="majorBidi" w:asciiTheme="majorBidi"/>
        </w:rPr>
        <w:t>, OIB:</w:t>
      </w:r>
      <w:r w:rsidR="0077112F" w:rsidRPr="00E04402">
        <w:rPr>
          <w:rFonts w:cstheme="majorBidi" w:hAnsiTheme="majorBidi" w:asciiTheme="majorBidi"/>
        </w:rPr>
        <w:t>67541309757</w:t>
      </w:r>
      <w:r w:rsidR="000C7E6B" w:rsidRPr="00973918">
        <w:rPr>
          <w:bCs/>
        </w:rPr>
        <w:t xml:space="preserve">, </w:t>
      </w:r>
      <w:r w:rsidR="00A165DA" w:rsidRPr="00973918">
        <w:t xml:space="preserve">razrješava se dužnosti </w:t>
      </w:r>
      <w:r w:rsidR="00D1664D" w:rsidRPr="008D7652">
        <w:t>stečajn</w:t>
      </w:r>
      <w:r w:rsidR="00D1664D">
        <w:t>e</w:t>
      </w:r>
      <w:r w:rsidR="00D1664D" w:rsidRPr="008D7652">
        <w:t xml:space="preserve"> upravitelj</w:t>
      </w:r>
      <w:r w:rsidR="00D1664D">
        <w:t xml:space="preserve">ice </w:t>
      </w:r>
      <w:r w:rsidR="00D1664D" w:rsidRPr="008D7652">
        <w:t xml:space="preserve">u stečajnom postupku nad dužnikom </w:t>
      </w:r>
      <w:r w:rsidR="00D1664D">
        <w:t>ZADARSKA PRIVATNA GIMNAZIJA S PRAVOM JAVNOSTI</w:t>
      </w:r>
      <w:r w:rsidR="001B0C9D">
        <w:t xml:space="preserve"> u stečaju</w:t>
      </w:r>
      <w:r w:rsidR="00D1664D">
        <w:t>, Zadar, Splitska ulica 1, OIB:13265301756</w:t>
      </w:r>
      <w:r w:rsidR="001B0C9D">
        <w:t>.</w:t>
      </w:r>
    </w:p>
    <w:p w:rsidRDefault="00973918" w:rsidP="009B456A" w:rsidR="00973918" w:rsidRPr="00973918">
      <w:pPr>
        <w:jc w:val="both"/>
      </w:pPr>
    </w:p>
    <w:p w:rsidRDefault="00A165DA" w:rsidP="00410A6C" w:rsidR="00410A6C" w:rsidRPr="008D7652">
      <w:pPr>
        <w:jc w:val="both"/>
      </w:pPr>
      <w:r w:rsidRPr="00973918">
        <w:t xml:space="preserve">II.   </w:t>
      </w:r>
      <w:r w:rsidRPr="00973918">
        <w:tab/>
      </w:r>
      <w:r w:rsidR="00D07D55" w:rsidRPr="00410A6C">
        <w:t>Milan Macura iz Šibenika, Stjepana Radića 24, OIB:25991506239</w:t>
      </w:r>
      <w:r w:rsidR="00410A6C">
        <w:rPr>
          <w:sz w:val="22"/>
          <w:szCs w:val="22"/>
        </w:rPr>
        <w:t xml:space="preserve">, </w:t>
      </w:r>
      <w:r w:rsidRPr="00973918">
        <w:t>imenuje se za stečajn</w:t>
      </w:r>
      <w:r w:rsidR="008F6C05" w:rsidRPr="00973918">
        <w:t xml:space="preserve">og upravitelja </w:t>
      </w:r>
      <w:r w:rsidRPr="00973918">
        <w:t xml:space="preserve">stečajnog dužnika </w:t>
      </w:r>
      <w:r w:rsidR="00410A6C">
        <w:t>ZADARSKA PRIVATNA GIMNAZIJA S PRAVOM JAVNOSTI u stečaju, Zadar, Splitska ulica 1, OIB:13265301756.</w:t>
      </w:r>
    </w:p>
    <w:p w:rsidRDefault="00A84672" w:rsidP="00410A6C" w:rsidR="00A84672" w:rsidRPr="00973918">
      <w:pPr>
        <w:jc w:val="both"/>
      </w:pPr>
    </w:p>
    <w:p w:rsidRDefault="001B0C9D" w:rsidP="001B0C9D" w:rsidR="001B0C9D">
      <w:pPr>
        <w:jc w:val="both"/>
      </w:pPr>
      <w:r w:rsidRPr="008D7652">
        <w:t xml:space="preserve">III.  </w:t>
      </w:r>
      <w:r w:rsidRPr="008D7652">
        <w:tab/>
        <w:t>Primopredaja dužnosti između razriješen</w:t>
      </w:r>
      <w:r>
        <w:t>e</w:t>
      </w:r>
      <w:r w:rsidRPr="008D7652">
        <w:t xml:space="preserve"> stečajn</w:t>
      </w:r>
      <w:r>
        <w:t xml:space="preserve">e upraviteljice Ankice Čenić iz Splita </w:t>
      </w:r>
    </w:p>
    <w:p w:rsidRDefault="001B0C9D" w:rsidP="001B0C9D" w:rsidR="001B0C9D" w:rsidRPr="008D7652">
      <w:pPr>
        <w:jc w:val="both"/>
      </w:pPr>
      <w:r w:rsidRPr="008D7652">
        <w:t>i novoimenovan</w:t>
      </w:r>
      <w:r w:rsidR="00410A6C">
        <w:t>og stečajnog upravitelja Milana Macure iz Šibenika i</w:t>
      </w:r>
      <w:r w:rsidRPr="008D7652">
        <w:t xml:space="preserve">ma se izvršiti u roku od 3 (tri) dana od dostave ovog rješenja, a zapisnik o izvršenoj primopredaji ima se dostaviti sudu u roku od 3 (tri) dana od primopredaje. </w:t>
      </w:r>
    </w:p>
    <w:p w:rsidRDefault="001B0C9D" w:rsidP="001B0C9D" w:rsidR="001B0C9D"/>
    <w:p w:rsidRDefault="001B0C9D" w:rsidP="001B0C9D" w:rsidR="001B0C9D">
      <w:pPr>
        <w:contextualSpacing/>
        <w:jc w:val="both"/>
      </w:pPr>
      <w:r>
        <w:t>IV.</w:t>
      </w:r>
      <w:r>
        <w:tab/>
        <w:t xml:space="preserve">Ovo rješenje će se objaviti na mrežnoj stranici e-Oglasna ploča sudova te dostaviti sudskom registru radi upisa zabilježbe imenovanja novoimenovanog stečajnog upravitelja dužniku te brisanja upisa prijašnjeg stečajnog upravitelja dužnika. </w:t>
      </w:r>
      <w:r w:rsidRPr="00BF615E">
        <w:t xml:space="preserve"> </w:t>
      </w:r>
    </w:p>
    <w:p w:rsidRDefault="00973918" w:rsidP="00973918" w:rsidR="00973918" w:rsidRPr="00973918">
      <w:pPr>
        <w:jc w:val="both"/>
      </w:pPr>
    </w:p>
    <w:p w:rsidRDefault="00973918" w:rsidP="00973918" w:rsidR="00973918" w:rsidRPr="00973918">
      <w:pPr>
        <w:jc w:val="both"/>
      </w:pPr>
    </w:p>
    <w:p w:rsidRDefault="00973918" w:rsidP="00973918" w:rsidR="00973918" w:rsidRPr="00973918">
      <w:pPr>
        <w:jc w:val="center"/>
      </w:pPr>
      <w:r w:rsidRPr="00973918">
        <w:t>Obrazloženje</w:t>
      </w:r>
    </w:p>
    <w:p w:rsidRDefault="00973918" w:rsidP="00973918" w:rsidR="00973918" w:rsidRPr="00973918"/>
    <w:p w:rsidRDefault="00973918" w:rsidP="003E6C0B" w:rsidR="003E6C0B" w:rsidRPr="00973918">
      <w:pPr>
        <w:ind w:firstLine="708"/>
        <w:jc w:val="both"/>
      </w:pPr>
      <w:r w:rsidRPr="00973918">
        <w:t>Prilikom pisanja rješenja suda posl. br. St-</w:t>
      </w:r>
      <w:r w:rsidR="001B0C9D">
        <w:t xml:space="preserve">1163/16-40 </w:t>
      </w:r>
      <w:r w:rsidRPr="00973918">
        <w:t xml:space="preserve">od </w:t>
      </w:r>
      <w:r w:rsidR="001B0C9D">
        <w:t>20</w:t>
      </w:r>
      <w:r w:rsidR="00A93DC6">
        <w:t xml:space="preserve">. studenog </w:t>
      </w:r>
      <w:r w:rsidRPr="00973918">
        <w:t>2017. metodom slučajnog odabira s liste A stečajnih upravitelja za područje nadležnosti Trgovačkog suda u Zadru za stečajn</w:t>
      </w:r>
      <w:r w:rsidR="001B0C9D">
        <w:t>u</w:t>
      </w:r>
      <w:r w:rsidRPr="00973918">
        <w:t xml:space="preserve"> upravitelj</w:t>
      </w:r>
      <w:r w:rsidR="001B0C9D">
        <w:t xml:space="preserve">icu </w:t>
      </w:r>
      <w:r w:rsidRPr="00973918">
        <w:t>uvodno</w:t>
      </w:r>
      <w:r w:rsidR="00682AC1">
        <w:t xml:space="preserve"> označenom dužniku imenovan</w:t>
      </w:r>
      <w:r w:rsidR="00A93DC6">
        <w:t>a je Ankica Čenić iz Splita, s time da su</w:t>
      </w:r>
      <w:r w:rsidRPr="00973918">
        <w:t xml:space="preserve"> stečajni upravitelj</w:t>
      </w:r>
      <w:r w:rsidR="00A93DC6">
        <w:t>i</w:t>
      </w:r>
      <w:r w:rsidRPr="00973918">
        <w:t xml:space="preserve"> Edvin Šimunov</w:t>
      </w:r>
      <w:r w:rsidR="00A93DC6">
        <w:t>, Antun Kovačević</w:t>
      </w:r>
      <w:r w:rsidR="001B0C9D">
        <w:t>, Branko Morić, Frane Zvonimir Negro, Ante Poljak i Blaž Savić</w:t>
      </w:r>
      <w:r w:rsidR="00A93DC6">
        <w:t xml:space="preserve"> bili </w:t>
      </w:r>
      <w:r w:rsidRPr="00973918">
        <w:t>izuzet</w:t>
      </w:r>
      <w:r w:rsidR="00A93DC6">
        <w:t>i obzirom da su prethodno</w:t>
      </w:r>
      <w:r w:rsidRPr="00973918">
        <w:t xml:space="preserve"> izvijesti</w:t>
      </w:r>
      <w:r w:rsidR="00A93DC6">
        <w:t>li</w:t>
      </w:r>
      <w:r w:rsidRPr="00973918">
        <w:t xml:space="preserve"> sud da iz osobnih razloga ne mo</w:t>
      </w:r>
      <w:r w:rsidR="00A93DC6">
        <w:t>gu</w:t>
      </w:r>
      <w:r w:rsidRPr="00973918">
        <w:t xml:space="preserve"> obavljati dužnost privremenog odnosno stečajnog</w:t>
      </w:r>
      <w:r w:rsidR="001B0C9D">
        <w:t xml:space="preserve"> upravitelja u novim predmetima, odnosno </w:t>
      </w:r>
      <w:r w:rsidR="003E6C0B">
        <w:t xml:space="preserve">isti </w:t>
      </w:r>
      <w:r w:rsidR="00410A6C">
        <w:t xml:space="preserve">su </w:t>
      </w:r>
      <w:r w:rsidR="003E6C0B">
        <w:t>ovom sudu dostavili zahtjeve da se izuzmu iz dodjele novih predmeta jer da su Ministarstvu pravosuđa podnijeli zahtjev sukladno odredbi čl. 20. Zakona o izmjenama i dopunama Stečajnog zakona (Narodne novine broj 104/17) kojim traže privremeno izuzeće od izbora i imenovanja za stečajnog upravitelja i privremenog stečajnog upravitelja u novim predmetima na razdoblje od dvije godine, s time da će nastaviti obavljati dužnost u postupcima u kojima su imenovani</w:t>
      </w:r>
      <w:r w:rsidR="003E6C0B" w:rsidRPr="00973918">
        <w:t>.</w:t>
      </w:r>
    </w:p>
    <w:p w:rsidRDefault="003E6C0B" w:rsidP="001B0C9D" w:rsidR="001B0C9D">
      <w:pPr>
        <w:ind w:firstLine="708"/>
        <w:jc w:val="both"/>
      </w:pPr>
      <w:r>
        <w:lastRenderedPageBreak/>
        <w:t xml:space="preserve">Podneskom  od 28. studenog 2017. stečajna upraviteljica Ankica Čenić zatražila je </w:t>
      </w:r>
      <w:r w:rsidRPr="00973918">
        <w:t>razrješenje od dužnosti u konkretnom stečajnom predmetu iz osobnih razloga</w:t>
      </w:r>
      <w:r>
        <w:t xml:space="preserve"> i to zbog zdravstvenih problema sa očima. Ista je nadalje navela i da je na osobni zahtjev brisana sa svih lista osim sa liste stečajnih upravitelja Trgovačkog suda u Zadru jer da čeka  pravomoćnost rješenja o zaključenju stečajnog postupka nad stečajnim dužnikom JOLLY-JBS d.o.o. u stečaju, posl. br. St-1043/2016 od 27. listopada 2017. Nadalje, navodi da će odmah nakon pravomoćnosti rješenja o zaključenja stečajnog postupka nad dužnikom JOLLY-JBS d.o.o. u stečaju, zatražiti brisanje i sa liste stečajnih upravitelja za područje nadležnosti Trgovačkog suda u Zadru. Slijedom navedenog zamolila je da se naprijed navedeno uzme u obzir te da se prihvati njezin zahtjev za razrješenje u </w:t>
      </w:r>
      <w:r w:rsidR="00D07D55">
        <w:t xml:space="preserve">ovom </w:t>
      </w:r>
      <w:r>
        <w:t xml:space="preserve">stečajnom </w:t>
      </w:r>
      <w:r w:rsidR="00D07D55">
        <w:t>postupku</w:t>
      </w:r>
      <w:r>
        <w:t>.</w:t>
      </w:r>
    </w:p>
    <w:p w:rsidRDefault="003E6C0B" w:rsidP="00D07D55" w:rsidR="003E6C0B" w:rsidRPr="008D7652">
      <w:pPr>
        <w:ind w:firstLine="708"/>
        <w:jc w:val="both"/>
      </w:pPr>
      <w:r>
        <w:t xml:space="preserve">Sukladno </w:t>
      </w:r>
      <w:r w:rsidRPr="008D7652">
        <w:t>odredbi čl. 91. st. 5. Stečajnog zakona</w:t>
      </w:r>
      <w:r w:rsidR="00D07D55">
        <w:t xml:space="preserve"> (Narodne novine broj 71/15 i 104/17) </w:t>
      </w:r>
      <w:r w:rsidRPr="008D7652">
        <w:t>sud je stečajn</w:t>
      </w:r>
      <w:r>
        <w:t xml:space="preserve">u upraviteljicu </w:t>
      </w:r>
      <w:r w:rsidR="00D07D55">
        <w:t xml:space="preserve">Ankicu Čenić iz Splita </w:t>
      </w:r>
      <w:r w:rsidRPr="008D7652">
        <w:t xml:space="preserve">razriješio dužnosti na osobni zahtjev, obzirom da je </w:t>
      </w:r>
      <w:r>
        <w:t xml:space="preserve">ista podnijela </w:t>
      </w:r>
      <w:r w:rsidRPr="008D7652">
        <w:t xml:space="preserve">obrazloženi zahtjev za svoje razrješenje, slijedom čega je odlučeno kao u izreci pod točkom I. ovog rješenja.   </w:t>
      </w:r>
    </w:p>
    <w:p w:rsidRDefault="00D07D55" w:rsidP="00D07D55" w:rsidR="00410A6C">
      <w:pPr>
        <w:ind w:firstLine="708"/>
        <w:jc w:val="both"/>
      </w:pPr>
      <w:r w:rsidRPr="00973918">
        <w:t>Novi stečajni upravitelj imenovan je sukladno odredbi čl. 91. st. 8. u svezi čl. 84. st. 1. SZ slijedom čega je odlučeno kao u točki II. izreke</w:t>
      </w:r>
      <w:r>
        <w:t>, uz napomenu da su iz nove dodjele ponovo izuzeti stečajni upravitelji Edvin Šimunov i Antun Kovačević kao i stečajni upravitelji Branko Morić, Blaž Savić, Fra</w:t>
      </w:r>
      <w:r w:rsidR="00410A6C">
        <w:t>ne Zvonimir Negro i Ante Poljak, a iz gore navedenih razloga.</w:t>
      </w:r>
    </w:p>
    <w:p w:rsidRDefault="003E6C0B" w:rsidP="00D07D55" w:rsidR="003E6C0B" w:rsidRPr="008D7652">
      <w:pPr>
        <w:ind w:firstLine="708"/>
        <w:jc w:val="both"/>
      </w:pPr>
      <w:r>
        <w:t xml:space="preserve">Odluka iz točke III. izreke ovog rješenja temelji se na odredbi čl. 87. st. 6. i 7. Stečajnog zakona. S obzirom da </w:t>
      </w:r>
      <w:r w:rsidR="00D07D55">
        <w:t xml:space="preserve">će se </w:t>
      </w:r>
      <w:r>
        <w:t>temeljem ranijeg rješenja upisa</w:t>
      </w:r>
      <w:r w:rsidR="00D07D55">
        <w:t>ti</w:t>
      </w:r>
      <w:r>
        <w:t xml:space="preserve"> činjenica imenovanja prijašnjeg stečajnog upravitelja dužniku, to je temeljem odredbe čl. 129. st. 1. i 2. Stečajnog zakona odluku o novoimenovanom stečajnom upravitelju dužnika trebalo dostaviti tijelu koje vodi registar u kojem je dužnik upisan zbog čega je donesena odluka kao u točki IV. izreke ovog rješenja. </w:t>
      </w:r>
    </w:p>
    <w:p w:rsidRDefault="003E6C0B" w:rsidP="003E6C0B" w:rsidR="003E6C0B" w:rsidRPr="008D7652">
      <w:pPr>
        <w:ind w:firstLine="708"/>
        <w:jc w:val="both"/>
      </w:pPr>
      <w:r w:rsidRPr="008D7652">
        <w:t xml:space="preserve">U preostalom dijelu rješenje </w:t>
      </w:r>
      <w:r>
        <w:t>s</w:t>
      </w:r>
      <w:r w:rsidRPr="008D7652">
        <w:t>uda posl.br. 2 St-</w:t>
      </w:r>
      <w:r w:rsidR="00D07D55">
        <w:t xml:space="preserve">1163/16-40 od 20. studenog 2017. </w:t>
      </w:r>
      <w:r w:rsidRPr="008D7652">
        <w:t xml:space="preserve"> ostalo je  neizmijenjeno. </w:t>
      </w:r>
    </w:p>
    <w:p w:rsidRDefault="001B0C9D" w:rsidP="001B0C9D" w:rsidR="001B0C9D">
      <w:pPr>
        <w:ind w:firstLine="708"/>
        <w:jc w:val="both"/>
      </w:pPr>
    </w:p>
    <w:p w:rsidRDefault="00973918" w:rsidP="00973918" w:rsidR="00973918" w:rsidRPr="00973918">
      <w:pPr>
        <w:ind w:firstLine="708"/>
        <w:jc w:val="center"/>
      </w:pPr>
      <w:r w:rsidRPr="00973918">
        <w:t xml:space="preserve">U Zadru </w:t>
      </w:r>
      <w:r w:rsidR="00D07D55">
        <w:t xml:space="preserve">30. studenog </w:t>
      </w:r>
      <w:r w:rsidRPr="00973918">
        <w:t xml:space="preserve">2017. </w:t>
      </w:r>
    </w:p>
    <w:p w:rsidRDefault="00A93DC6" w:rsidP="007F3355" w:rsidR="00A93DC6"/>
    <w:p w:rsidRDefault="000944BD" w:rsidP="000944BD" w:rsidR="00973918" w:rsidRPr="00973918">
      <w:r>
        <w:t xml:space="preserve">Za točnost otpravka-ovlaštena službenica </w:t>
      </w:r>
      <w:r>
        <w:tab/>
      </w:r>
      <w:r>
        <w:tab/>
      </w:r>
      <w:r>
        <w:tab/>
      </w:r>
      <w:r>
        <w:tab/>
        <w:t xml:space="preserve">                              </w:t>
      </w:r>
      <w:r w:rsidR="00973918" w:rsidRPr="00973918">
        <w:t xml:space="preserve">Sutkinja </w:t>
      </w:r>
    </w:p>
    <w:p w:rsidRDefault="000944BD" w:rsidP="000944BD" w:rsidR="007F3355">
      <w:r>
        <w:t xml:space="preserve">Martina Kalmeta </w:t>
      </w:r>
      <w:r w:rsidR="00973918" w:rsidRPr="00973918">
        <w:tab/>
      </w:r>
      <w:r w:rsidR="00973918" w:rsidRPr="00973918">
        <w:tab/>
        <w:t xml:space="preserve">                                                    </w:t>
      </w:r>
      <w:r w:rsidR="007F3355">
        <w:t xml:space="preserve">                       </w:t>
      </w:r>
      <w:r w:rsidR="00973918" w:rsidRPr="00973918">
        <w:t>Ana Markač</w:t>
      </w:r>
      <w:r>
        <w:t>, v.r.</w:t>
      </w:r>
    </w:p>
    <w:p w:rsidRDefault="00D07D55" w:rsidP="00973918" w:rsidR="00D07D55">
      <w:pPr>
        <w:jc w:val="both"/>
      </w:pPr>
    </w:p>
    <w:p w:rsidRDefault="000944BD" w:rsidP="00973918" w:rsidR="000944BD">
      <w:pPr>
        <w:jc w:val="both"/>
      </w:pPr>
    </w:p>
    <w:p w:rsidRDefault="000944BD" w:rsidP="00973918" w:rsidR="000944BD">
      <w:pPr>
        <w:jc w:val="both"/>
      </w:pPr>
    </w:p>
    <w:p w:rsidRDefault="000944BD" w:rsidP="00973918" w:rsidR="000944BD">
      <w:pPr>
        <w:jc w:val="both"/>
      </w:pPr>
    </w:p>
    <w:p w:rsidRDefault="00973918" w:rsidP="00973918" w:rsidR="00973918" w:rsidRPr="00973918">
      <w:pPr>
        <w:jc w:val="both"/>
      </w:pPr>
      <w:r w:rsidRPr="00973918">
        <w:t>POUKA O PRAVNOM LIJEKU:</w:t>
      </w:r>
    </w:p>
    <w:p w:rsidRDefault="00973918" w:rsidP="00973918" w:rsidR="00973918" w:rsidRPr="00973918">
      <w:pPr>
        <w:tabs>
          <w:tab w:pos="4438" w:val="left"/>
        </w:tabs>
        <w:jc w:val="both"/>
      </w:pPr>
      <w:r w:rsidRPr="00973918">
        <w:t>Protiv ovog rješenja može se izjaviti žalba u roku od 8 (osam) dana od dostave rješenja, a dostava se smatra obavljenom istekom osmog dana od dana objave rješenja na mrežnoj stranici e-Oglasna ploča sudova (čl. 12. st. 1. i čl. 19. st. 1. i 2. SZ-a). Žalba se podnosi ovom sudu u 2 (dva) istovjetna primjerka, a o istoj odlučuje Visoki trgovački sud Republike Hrvatske.</w:t>
      </w:r>
    </w:p>
    <w:p w:rsidRDefault="00A4738F" w:rsidP="00973918" w:rsidR="00A4738F" w:rsidRPr="00973918">
      <w:pPr>
        <w:rPr>
          <w:color w:val="000000"/>
        </w:rPr>
      </w:pPr>
    </w:p>
    <w:p w:rsidRDefault="00973918" w:rsidP="00973918" w:rsidR="00973918" w:rsidRPr="00973918">
      <w:pPr>
        <w:ind w:hanging="705" w:left="705"/>
        <w:rPr>
          <w:color w:val="000000"/>
        </w:rPr>
      </w:pPr>
      <w:r w:rsidRPr="00973918">
        <w:rPr>
          <w:color w:val="000000"/>
        </w:rPr>
        <w:t>DNA:</w:t>
      </w:r>
    </w:p>
    <w:p w:rsidRDefault="00973918" w:rsidP="00973918" w:rsidR="00973918" w:rsidRPr="00973918">
      <w:pPr>
        <w:numPr>
          <w:ilvl w:val="0"/>
          <w:numId w:val="2"/>
        </w:numPr>
        <w:jc w:val="both"/>
      </w:pPr>
      <w:r w:rsidRPr="00973918">
        <w:t>A</w:t>
      </w:r>
      <w:r w:rsidR="00A93DC6">
        <w:t xml:space="preserve">nkici Čenić iz Splita, Pupačićeva 1, </w:t>
      </w:r>
      <w:r w:rsidR="00D07D55">
        <w:t>i putem e-mail</w:t>
      </w:r>
      <w:r w:rsidR="000944BD">
        <w:t>,</w:t>
      </w:r>
    </w:p>
    <w:p w:rsidRDefault="00973918" w:rsidP="00973918" w:rsidR="00973918" w:rsidRPr="00973918">
      <w:pPr>
        <w:numPr>
          <w:ilvl w:val="0"/>
          <w:numId w:val="2"/>
        </w:numPr>
        <w:jc w:val="both"/>
      </w:pPr>
      <w:r w:rsidRPr="00973918">
        <w:t xml:space="preserve">stečajnom upravitelju </w:t>
      </w:r>
      <w:r w:rsidR="000944BD">
        <w:t xml:space="preserve">Milanu Macuri, Šibenik, </w:t>
      </w:r>
      <w:r w:rsidR="000944BD" w:rsidRPr="00410A6C">
        <w:t>Stjepana Radića 24</w:t>
      </w:r>
      <w:r w:rsidRPr="00973918">
        <w:t xml:space="preserve"> uz potvrdu i izjavu o imenovanju i rješenje posl. br. St-</w:t>
      </w:r>
      <w:r w:rsidR="00D07D55">
        <w:t xml:space="preserve">1163/16-40 od 20. studenog 2017. </w:t>
      </w:r>
      <w:r w:rsidR="00A93DC6">
        <w:t xml:space="preserve"> </w:t>
      </w:r>
      <w:r w:rsidR="000944BD">
        <w:t>(</w:t>
      </w:r>
      <w:r w:rsidR="00D07D55">
        <w:t>i putem e-mail samo rješenje St-1163/2016-48</w:t>
      </w:r>
      <w:r w:rsidR="000944BD">
        <w:t xml:space="preserve"> od 30. studenog 2017),</w:t>
      </w:r>
    </w:p>
    <w:p w:rsidRDefault="00973918" w:rsidP="00973918" w:rsidR="00973918" w:rsidRPr="00973918">
      <w:pPr>
        <w:numPr>
          <w:ilvl w:val="0"/>
          <w:numId w:val="2"/>
        </w:numPr>
        <w:jc w:val="both"/>
      </w:pPr>
      <w:r w:rsidRPr="00973918">
        <w:t xml:space="preserve">e-Oglasna ploča sudova </w:t>
      </w:r>
    </w:p>
    <w:p w:rsidRDefault="00973918" w:rsidP="00973918" w:rsidR="00973918" w:rsidRPr="00973918">
      <w:pPr>
        <w:numPr>
          <w:ilvl w:val="0"/>
          <w:numId w:val="2"/>
        </w:numPr>
        <w:jc w:val="both"/>
      </w:pPr>
      <w:r w:rsidRPr="00973918">
        <w:t>sudskom registru</w:t>
      </w:r>
    </w:p>
    <w:p w:rsidRDefault="00973918" w:rsidP="00723838" w:rsidR="00A165DA" w:rsidRPr="00973918">
      <w:pPr>
        <w:numPr>
          <w:ilvl w:val="0"/>
          <w:numId w:val="2"/>
        </w:numPr>
        <w:jc w:val="both"/>
      </w:pPr>
      <w:r w:rsidRPr="00973918">
        <w:rPr>
          <w:color w:val="000000"/>
        </w:rPr>
        <w:t>U spis.</w:t>
      </w:r>
    </w:p>
    <w:sectPr w:rsidSect="00A93DC6" w:rsidR="00A165DA" w:rsidRPr="0097391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1418" w:right="1418" w:top="110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1F36" w:rsidR="00711F36">
      <w:r>
        <w:separator/>
      </w:r>
    </w:p>
  </w:endnote>
  <w:endnote w:id="0" w:type="continuationSeparator">
    <w:p w:rsidRDefault="00711F36" w:rsidR="00711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226C22" w:rsidR="00711F3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F36" w:rsidP="00226C22" w:rsidR="00711F36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226C22" w:rsidR="00711F36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1F36" w:rsidR="00711F36">
      <w:r>
        <w:separator/>
      </w:r>
    </w:p>
  </w:footnote>
  <w:footnote w:id="0" w:type="continuationSeparator">
    <w:p w:rsidRDefault="00711F36" w:rsidR="00711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D83596" w:rsidR="00711F3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F36" w:rsidR="00711F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D83596" w:rsidR="00711F36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723838">
      <w:rPr>
        <w:rStyle w:val="Brojstranice"/>
        <w:noProof/>
      </w:rPr>
      <w:t>2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A165DA" w:rsidP="003E6C0B" w:rsidR="003E6C0B" w:rsidRPr="004A4E98">
    <w:pPr>
      <w:jc w:val="right"/>
      <w:rPr>
        <w:sz w:val="22"/>
        <w:szCs w:val="22"/>
      </w:rPr>
    </w:pPr>
    <w:r w:rsidRPr="004A4E98">
      <w:rPr>
        <w:sz w:val="22"/>
        <w:szCs w:val="22"/>
      </w:rPr>
      <w:t>Poslovni broj 2 St-</w:t>
    </w:r>
    <w:r w:rsidR="003E6C0B">
      <w:rPr>
        <w:sz w:val="22"/>
        <w:szCs w:val="22"/>
      </w:rPr>
      <w:t>1163/2016-48</w:t>
    </w:r>
  </w:p>
  <w:p w:rsidRDefault="00711F36" w:rsidP="00A93DC6" w:rsidR="00711F3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AC5" w:rsidP="00872AC5" w:rsidR="00872AC5" w:rsidRPr="004A4E98">
    <w:pPr>
      <w:jc w:val="right"/>
      <w:rPr>
        <w:sz w:val="22"/>
        <w:szCs w:val="22"/>
      </w:rPr>
    </w:pPr>
    <w:r w:rsidRPr="004A4E98">
      <w:rPr>
        <w:sz w:val="22"/>
        <w:szCs w:val="22"/>
      </w:rPr>
      <w:t xml:space="preserve">  Poslovni broj 2 St-</w:t>
    </w:r>
    <w:r w:rsidR="00D1664D">
      <w:rPr>
        <w:sz w:val="22"/>
        <w:szCs w:val="22"/>
      </w:rPr>
      <w:t>1163/2016-48</w:t>
    </w:r>
  </w:p>
  <w:p w:rsidRDefault="00872AC5" w:rsidP="00872AC5" w:rsidR="00872AC5" w:rsidRPr="004A4E98">
    <w:pPr>
      <w:rPr>
        <w:sz w:val="22"/>
        <w:szCs w:val="22"/>
      </w:rPr>
    </w:pPr>
  </w:p>
  <w:p w:rsidRDefault="00872AC5" w:rsidP="00872AC5" w:rsidR="00872AC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07DF210F"/>
    <w:multiLevelType w:val="hybridMultilevel"/>
    <w:tmpl w:val="435C6E66"/>
    <w:lvl w:tplc="2B7A5C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06911"/>
    <w:rsid w:val="00017953"/>
    <w:rsid w:val="0002188A"/>
    <w:rsid w:val="000251A5"/>
    <w:rsid w:val="0002611A"/>
    <w:rsid w:val="0003482E"/>
    <w:rsid w:val="000358D5"/>
    <w:rsid w:val="000415B0"/>
    <w:rsid w:val="000421C3"/>
    <w:rsid w:val="00042D7A"/>
    <w:rsid w:val="00045251"/>
    <w:rsid w:val="00046C92"/>
    <w:rsid w:val="00054B01"/>
    <w:rsid w:val="000656C7"/>
    <w:rsid w:val="00074068"/>
    <w:rsid w:val="000761E0"/>
    <w:rsid w:val="00082AF5"/>
    <w:rsid w:val="00091540"/>
    <w:rsid w:val="000944BD"/>
    <w:rsid w:val="00094D46"/>
    <w:rsid w:val="0009554B"/>
    <w:rsid w:val="000B40A8"/>
    <w:rsid w:val="000C7E6B"/>
    <w:rsid w:val="000E53B8"/>
    <w:rsid w:val="000F2F75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810E0"/>
    <w:rsid w:val="00183F84"/>
    <w:rsid w:val="001863E2"/>
    <w:rsid w:val="001A2212"/>
    <w:rsid w:val="001B0C9D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47D8A"/>
    <w:rsid w:val="002577D3"/>
    <w:rsid w:val="002749FF"/>
    <w:rsid w:val="00276096"/>
    <w:rsid w:val="002864B0"/>
    <w:rsid w:val="002879A3"/>
    <w:rsid w:val="00292A99"/>
    <w:rsid w:val="002936E9"/>
    <w:rsid w:val="00297E96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320E"/>
    <w:rsid w:val="002F6FA2"/>
    <w:rsid w:val="003020E6"/>
    <w:rsid w:val="0030348E"/>
    <w:rsid w:val="00306523"/>
    <w:rsid w:val="003066F8"/>
    <w:rsid w:val="00307DF0"/>
    <w:rsid w:val="00312078"/>
    <w:rsid w:val="00335A19"/>
    <w:rsid w:val="00336C15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E6C0B"/>
    <w:rsid w:val="003F2796"/>
    <w:rsid w:val="004020FD"/>
    <w:rsid w:val="00402A3C"/>
    <w:rsid w:val="00410A6C"/>
    <w:rsid w:val="00423D0F"/>
    <w:rsid w:val="004340F3"/>
    <w:rsid w:val="00434341"/>
    <w:rsid w:val="00450E02"/>
    <w:rsid w:val="004563A1"/>
    <w:rsid w:val="00477430"/>
    <w:rsid w:val="00491920"/>
    <w:rsid w:val="004A2F29"/>
    <w:rsid w:val="004A4E98"/>
    <w:rsid w:val="004A53BF"/>
    <w:rsid w:val="004B5BE6"/>
    <w:rsid w:val="004B5FDA"/>
    <w:rsid w:val="004B629B"/>
    <w:rsid w:val="004C5754"/>
    <w:rsid w:val="004D1602"/>
    <w:rsid w:val="004D48E7"/>
    <w:rsid w:val="004D702C"/>
    <w:rsid w:val="004E28B8"/>
    <w:rsid w:val="004F64A7"/>
    <w:rsid w:val="0050433F"/>
    <w:rsid w:val="0051681D"/>
    <w:rsid w:val="00520CA4"/>
    <w:rsid w:val="00532154"/>
    <w:rsid w:val="005333A7"/>
    <w:rsid w:val="005343C1"/>
    <w:rsid w:val="0053558F"/>
    <w:rsid w:val="0054102B"/>
    <w:rsid w:val="00541A32"/>
    <w:rsid w:val="005425E1"/>
    <w:rsid w:val="00544098"/>
    <w:rsid w:val="00552BC2"/>
    <w:rsid w:val="0058144A"/>
    <w:rsid w:val="0058440C"/>
    <w:rsid w:val="00586BE6"/>
    <w:rsid w:val="005A6A45"/>
    <w:rsid w:val="005B43C4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477B3"/>
    <w:rsid w:val="00655BCE"/>
    <w:rsid w:val="0066158C"/>
    <w:rsid w:val="0066391B"/>
    <w:rsid w:val="00682AC1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D1696"/>
    <w:rsid w:val="006D5DF5"/>
    <w:rsid w:val="006D749E"/>
    <w:rsid w:val="00702C1A"/>
    <w:rsid w:val="007067E4"/>
    <w:rsid w:val="00711F36"/>
    <w:rsid w:val="00713AB6"/>
    <w:rsid w:val="007228EC"/>
    <w:rsid w:val="00723838"/>
    <w:rsid w:val="00723C99"/>
    <w:rsid w:val="007528BB"/>
    <w:rsid w:val="00754859"/>
    <w:rsid w:val="0075729A"/>
    <w:rsid w:val="007611C9"/>
    <w:rsid w:val="0077112F"/>
    <w:rsid w:val="00773426"/>
    <w:rsid w:val="00783D0D"/>
    <w:rsid w:val="007906B0"/>
    <w:rsid w:val="00794073"/>
    <w:rsid w:val="007B07F2"/>
    <w:rsid w:val="007B5A31"/>
    <w:rsid w:val="007C32D8"/>
    <w:rsid w:val="007D5CC9"/>
    <w:rsid w:val="007E0FEA"/>
    <w:rsid w:val="007E1212"/>
    <w:rsid w:val="007E4A88"/>
    <w:rsid w:val="007E67D0"/>
    <w:rsid w:val="007F138F"/>
    <w:rsid w:val="007F2E32"/>
    <w:rsid w:val="007F3355"/>
    <w:rsid w:val="007F4866"/>
    <w:rsid w:val="007F6C4D"/>
    <w:rsid w:val="0080794B"/>
    <w:rsid w:val="008160B5"/>
    <w:rsid w:val="008164A6"/>
    <w:rsid w:val="008176A0"/>
    <w:rsid w:val="00817F65"/>
    <w:rsid w:val="00822362"/>
    <w:rsid w:val="00823E51"/>
    <w:rsid w:val="00825ED6"/>
    <w:rsid w:val="008328E7"/>
    <w:rsid w:val="00843F8E"/>
    <w:rsid w:val="0084650A"/>
    <w:rsid w:val="00851E4D"/>
    <w:rsid w:val="008545E4"/>
    <w:rsid w:val="0085789C"/>
    <w:rsid w:val="00862179"/>
    <w:rsid w:val="0086696E"/>
    <w:rsid w:val="00872AC5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2BED"/>
    <w:rsid w:val="008F4480"/>
    <w:rsid w:val="008F61C9"/>
    <w:rsid w:val="008F6C05"/>
    <w:rsid w:val="00902205"/>
    <w:rsid w:val="009026F9"/>
    <w:rsid w:val="00907BE4"/>
    <w:rsid w:val="00927D3A"/>
    <w:rsid w:val="009315C4"/>
    <w:rsid w:val="00940F79"/>
    <w:rsid w:val="00947308"/>
    <w:rsid w:val="00951A4F"/>
    <w:rsid w:val="0095535F"/>
    <w:rsid w:val="00955F60"/>
    <w:rsid w:val="00964D17"/>
    <w:rsid w:val="009700C3"/>
    <w:rsid w:val="00973918"/>
    <w:rsid w:val="009764AF"/>
    <w:rsid w:val="009844CD"/>
    <w:rsid w:val="00984DF4"/>
    <w:rsid w:val="0099607C"/>
    <w:rsid w:val="009A0F36"/>
    <w:rsid w:val="009A1D4A"/>
    <w:rsid w:val="009B456A"/>
    <w:rsid w:val="009C39FC"/>
    <w:rsid w:val="009E4B6B"/>
    <w:rsid w:val="009F6DC2"/>
    <w:rsid w:val="00A010AB"/>
    <w:rsid w:val="00A14490"/>
    <w:rsid w:val="00A165DA"/>
    <w:rsid w:val="00A16D8F"/>
    <w:rsid w:val="00A2158D"/>
    <w:rsid w:val="00A27796"/>
    <w:rsid w:val="00A323C8"/>
    <w:rsid w:val="00A329ED"/>
    <w:rsid w:val="00A333CE"/>
    <w:rsid w:val="00A3742D"/>
    <w:rsid w:val="00A41303"/>
    <w:rsid w:val="00A4738F"/>
    <w:rsid w:val="00A565C3"/>
    <w:rsid w:val="00A72854"/>
    <w:rsid w:val="00A7416F"/>
    <w:rsid w:val="00A7442C"/>
    <w:rsid w:val="00A74885"/>
    <w:rsid w:val="00A7702A"/>
    <w:rsid w:val="00A84672"/>
    <w:rsid w:val="00A93DC6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BF9"/>
    <w:rsid w:val="00BA0C0C"/>
    <w:rsid w:val="00BA167A"/>
    <w:rsid w:val="00BC1EE1"/>
    <w:rsid w:val="00BC28B6"/>
    <w:rsid w:val="00BC470F"/>
    <w:rsid w:val="00BC5757"/>
    <w:rsid w:val="00BC591E"/>
    <w:rsid w:val="00BD0A51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C7F65"/>
    <w:rsid w:val="00CD096D"/>
    <w:rsid w:val="00CD1126"/>
    <w:rsid w:val="00CD44F0"/>
    <w:rsid w:val="00CE7263"/>
    <w:rsid w:val="00CF005A"/>
    <w:rsid w:val="00CF16A4"/>
    <w:rsid w:val="00CF1B5D"/>
    <w:rsid w:val="00CF5259"/>
    <w:rsid w:val="00CF5A48"/>
    <w:rsid w:val="00CF62BB"/>
    <w:rsid w:val="00D00A53"/>
    <w:rsid w:val="00D024BA"/>
    <w:rsid w:val="00D06AE7"/>
    <w:rsid w:val="00D07D55"/>
    <w:rsid w:val="00D130E7"/>
    <w:rsid w:val="00D1664D"/>
    <w:rsid w:val="00D266DE"/>
    <w:rsid w:val="00D31C92"/>
    <w:rsid w:val="00D31D29"/>
    <w:rsid w:val="00D33475"/>
    <w:rsid w:val="00D36B3B"/>
    <w:rsid w:val="00D55147"/>
    <w:rsid w:val="00D83596"/>
    <w:rsid w:val="00D857B3"/>
    <w:rsid w:val="00D90CCD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8568D"/>
    <w:rsid w:val="00E92021"/>
    <w:rsid w:val="00EA00A7"/>
    <w:rsid w:val="00EC26D5"/>
    <w:rsid w:val="00ED1F7A"/>
    <w:rsid w:val="00ED33D0"/>
    <w:rsid w:val="00EE22EF"/>
    <w:rsid w:val="00EF15F7"/>
    <w:rsid w:val="00EF248B"/>
    <w:rsid w:val="00EF2784"/>
    <w:rsid w:val="00EF2EE1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012E"/>
    <w:rsid w:val="00F5483A"/>
    <w:rsid w:val="00F568F8"/>
    <w:rsid w:val="00F66098"/>
    <w:rsid w:val="00F66F20"/>
    <w:rsid w:val="00F74D73"/>
    <w:rsid w:val="00F75C44"/>
    <w:rsid w:val="00F911DE"/>
    <w:rsid w:val="00FB17E2"/>
    <w:rsid w:val="00FB44C5"/>
    <w:rsid w:val="00FC3B10"/>
    <w:rsid w:val="00FC71E0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BA0BF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BA0BF9"/>
    <w:rPr>
      <w:sz w:val="24"/>
    </w:rPr>
  </w:style>
  <w:style w:styleId="Odlomakpopisa" w:type="paragraph">
    <w:name w:val="List Paragraph"/>
    <w:basedOn w:val="Normal"/>
    <w:uiPriority w:val="34"/>
    <w:qFormat/>
    <w:rsid w:val="00BA0B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38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83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383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83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83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BA0BF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BA0BF9"/>
    <w:rPr>
      <w:sz w:val="24"/>
    </w:rPr>
  </w:style>
  <w:style w:styleId="Odlomakpopisa" w:type="paragraph">
    <w:name w:val="List Paragraph"/>
    <w:basedOn w:val="Normal"/>
    <w:uiPriority w:val="34"/>
    <w:qFormat/>
    <w:rsid w:val="00BA0B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38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383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383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83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83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112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1163</izvorni_sadrzaj>
    <derivirana_varijabla naziv="DomainObject.Predmet.Broj_1">1163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studenog 2017.</izvorni_sadrzaj>
    <derivirana_varijabla naziv="DomainObject.Predmet.DatumRjesavanja_1">21.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St-1163/2016</izvorni_sadrzaj>
    <derivirana_varijabla naziv="DomainObject.Predmet.OznakaBroj_1">St-1163/2016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>žalba
Č.P.</izvorni_sadrzaj>
    <derivirana_varijabla naziv="DomainObject.Predmet.PrimjedbaSuca_1">žalba
Č.P.</derivirana_varijabla>
  </DomainObject.Predmet.PrimjedbaSuca>
  <DomainObject.Predmet.ProtustrankaFormated>
    <izvorni_sadrzaj>  Zadarska privatna gimnazija s pravom javnosti</izvorni_sadrzaj>
    <derivirana_varijabla naziv="DomainObject.Predmet.ProtustrankaFormated_1">  Zadarska privatna gimnazija s pravom javnosti</derivirana_varijabla>
  </DomainObject.Predmet.ProtustrankaFormated>
  <DomainObject.Predmet.ProtustrankaFormatedOIB>
    <izvorni_sadrzaj>  Zadarska privatna gimnazija s pravom javnosti, OIB 13265301756</izvorni_sadrzaj>
    <derivirana_varijabla naziv="DomainObject.Predmet.ProtustrankaFormatedOIB_1">  Zadarska privatna gimnazija s pravom javnosti, OIB 13265301756</derivirana_varijabla>
  </DomainObject.Predmet.ProtustrankaFormatedOIB>
  <DomainObject.Predmet.ProtustrankaFormatedWithAdress>
    <izvorni_sadrzaj> Zadarska privatna gimnazija s pravom javnosti, Splitska ulica 1, 23000 Zadar</izvorni_sadrzaj>
    <derivirana_varijabla naziv="DomainObject.Predmet.ProtustrankaFormatedWithAdress_1"> Zadarska privatna gimnazija s pravom javnosti, Splitska ulica 1, 23000 Zadar</derivirana_varijabla>
  </DomainObject.Predmet.ProtustrankaFormatedWithAdress>
  <DomainObject.Predmet.ProtustrankaFormatedWithAdressOIB>
    <izvorni_sadrzaj> Zadarska privatna gimnazija s pravom javnosti, OIB 13265301756, Splitska ulica 1, 23000 Zadar</izvorni_sadrzaj>
    <derivirana_varijabla naziv="DomainObject.Predmet.ProtustrankaFormatedWithAdressOIB_1"> Zadarska privatna gimnazija s pravom javnosti, OIB 13265301756, Splitska ulica 1, 23000 Zadar</derivirana_varijabla>
  </DomainObject.Predmet.ProtustrankaFormatedWithAdressOIB>
  <DomainObject.Predmet.ProtustrankaWithAdress>
    <izvorni_sadrzaj>Zadarska privatna gimnazija s pravom javnosti Splitska ulica 1, 23000 Zadar</izvorni_sadrzaj>
    <derivirana_varijabla naziv="DomainObject.Predmet.ProtustrankaWithAdress_1">Zadarska privatna gimnazija s pravom javnosti Splitska ulica 1, 23000 Zadar</derivirana_varijabla>
  </DomainObject.Predmet.ProtustrankaWithAdress>
  <DomainObject.Predmet.ProtustrankaWithAdressOIB>
    <izvorni_sadrzaj>Zadarska privatna gimnazija s pravom javnosti, OIB 13265301756, Splitska ulica 1, 23000 Zadar</izvorni_sadrzaj>
    <derivirana_varijabla naziv="DomainObject.Predmet.ProtustrankaWithAdressOIB_1">Zadarska privatna gimnazija s pravom javnosti, OIB 13265301756, Splitska ulica 1, 23000 Zadar</derivirana_varijabla>
  </DomainObject.Predmet.ProtustrankaWithAdressOIB>
  <DomainObject.Predmet.ProtustrankaNazivFormated>
    <izvorni_sadrzaj>Zadarska privatna gimnazija s pravom javnosti</izvorni_sadrzaj>
    <derivirana_varijabla naziv="DomainObject.Predmet.ProtustrankaNazivFormated_1">Zadarska privatna gimnazija s pravom javnosti</derivirana_varijabla>
  </DomainObject.Predmet.ProtustrankaNazivFormated>
  <DomainObject.Predmet.ProtustrankaNazivFormatedOIB>
    <izvorni_sadrzaj>Zadarska privatna gimnazija s pravom javnosti, OIB 13265301756</izvorni_sadrzaj>
    <derivirana_varijabla naziv="DomainObject.Predmet.ProtustrankaNazivFormatedOIB_1">Zadarska privatna gimnazija s pravom javnosti, OIB 13265301756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1034404.73</izvorni_sadrzaj>
    <derivirana_varijabla naziv="DomainObject.Predmet.TrenutnaVrijednost_1">1034404.73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Zadarska privatna gimnazija s pravom javnosti</item>
    </izvorni_sadrzaj>
    <derivirana_varijabla naziv="DomainObject.Predmet.ProtuStrankaListFormated_1">
      <item>Zadarska privatna gimnazija s pravom javnosti</item>
    </derivirana_varijabla>
  </DomainObject.Predmet.ProtuStrankaListFormated>
  <DomainObject.Predmet.ProtuStrankaListFormatedOIB>
    <izvorni_sadrzaj>
      <item>Zadarska privatna gimnazija s pravom javnosti, OIB 13265301756</item>
    </izvorni_sadrzaj>
    <derivirana_varijabla naziv="DomainObject.Predmet.ProtuStrankaListFormatedOIB_1">
      <item>Zadarska privatna gimnazija s pravom javnosti, OIB 13265301756</item>
    </derivirana_varijabla>
  </DomainObject.Predmet.ProtuStrankaListFormatedOIB>
  <DomainObject.Predmet.ProtuStrankaListFormatedWithAdress>
    <izvorni_sadrzaj>
      <item>Zadarska privatna gimnazija s pravom javnosti, Splitska ulica 1, 23000 Zadar</item>
    </izvorni_sadrzaj>
    <derivirana_varijabla naziv="DomainObject.Predmet.ProtuStrankaListFormatedWithAdress_1">
      <item>Zadarska privatna gimnazija s pravom javnosti, Splitska ulica 1, 23000 Zadar</item>
    </derivirana_varijabla>
  </DomainObject.Predmet.ProtuStrankaListFormatedWithAdress>
  <DomainObject.Predmet.ProtuStrankaListFormatedWithAdressOIB>
    <izvorni_sadrzaj>
      <item>Zadarska privatna gimnazija s pravom javnosti, OIB 13265301756, Splitska ulica 1, 23000 Zadar</item>
    </izvorni_sadrzaj>
    <derivirana_varijabla naziv="DomainObject.Predmet.ProtuStrankaListFormatedWithAdressOIB_1">
      <item>Zadarska privatna gimnazija s pravom javnosti, OIB 13265301756, Splitska ulica 1, 23000 Zadar</item>
    </derivirana_varijabla>
  </DomainObject.Predmet.ProtuStrankaListFormatedWithAdressOIB>
  <DomainObject.Predmet.ProtuStrankaListNazivFormated>
    <izvorni_sadrzaj>
      <item>Zadarska privatna gimnazija s pravom javnosti</item>
    </izvorni_sadrzaj>
    <derivirana_varijabla naziv="DomainObject.Predmet.ProtuStrankaListNazivFormated_1">
      <item>Zadarska privatna gimnazija s pravom javnosti</item>
    </derivirana_varijabla>
  </DomainObject.Predmet.ProtuStrankaListNazivFormated>
  <DomainObject.Predmet.ProtuStrankaListNazivFormatedOIB>
    <izvorni_sadrzaj>
      <item>Zadarska privatna gimnazija s pravom javnosti, OIB 13265301756</item>
    </izvorni_sadrzaj>
    <derivirana_varijabla naziv="DomainObject.Predmet.ProtuStrankaListNazivFormatedOIB_1">
      <item>Zadarska privatna gimnazija s pravom javnosti, OIB 13265301756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Zadarska privatna gimnazija s pravom javnosti</izvorni_sadrzaj>
    <derivirana_varijabla naziv="DomainObject.Predmet.ProtustrankaIDrugi_1">Zadarska privatna gimnazija s pravom javnosti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Zadarska privatna gimnazija s pravom javnosti, OIB 13265301756, Splitska ulica 1, 23000 Zadar</izvorni_sadrzaj>
    <derivirana_varijabla naziv="DomainObject.Predmet.ProtustrankaIDrugiAdressOIB_1">Zadarska privatna gimnazija s pravom javnosti, OIB 13265301756, Splitska ulica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studenog 2017.</izvorni_sadrzaj>
    <derivirana_varijabla naziv="DomainObject.Predmet.OdlukaRjesenje.DatumDonosenjaOdluke_1">20.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St-1163/2016-34</izvorni_sadrzaj>
    <derivirana_varijabla naziv="DomainObject.Predmet.OdlukaRjesenje.Oznaka_1">St-1163/2016-34</derivirana_varijabla>
  </DomainObject.Predmet.OdlukaRjesenje.Oznaka>
  <DomainObject.Predmet.SudioniciListNaziv>
    <izvorni_sadrzaj>
      <item>FINA</item>
      <item>Zadarska privatna gimnazija s pravom javnosti</item>
    </izvorni_sadrzaj>
    <derivirana_varijabla naziv="DomainObject.Predmet.SudioniciListNaziv_1">
      <item>FINA</item>
      <item>Zadarska privatna gimnazija s pravom javnosti</item>
    </derivirana_varijabla>
  </DomainObject.Predmet.SudioniciListNaziv>
  <DomainObject.Predmet.SudioniciListAdressOIB>
    <izvorni_sadrzaj>
      <item>FINA, OIB 85821130368</item>
      <item>Zadarska privatna gimnazija s pravom javnosti, OIB 13265301756, Splitska ulica 1,23000 Zadar</item>
    </izvorni_sadrzaj>
    <derivirana_varijabla naziv="DomainObject.Predmet.SudioniciListAdressOIB_1">
      <item>FINA, OIB 85821130368</item>
      <item>Zadarska privatna gimnazija s pravom javnosti, OIB 13265301756, Splitska ulica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13265301756</item>
    </izvorni_sadrzaj>
    <derivirana_varijabla naziv="DomainObject.Predmet.SudioniciListNazivOIB_1">
      <item>, OIB 85821130368</item>
      <item>, OIB 13265301756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E2B1A3-01AA-429E-9461-8C01FE9CFF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836</properties:Words>
  <properties:Characters>4545</properties:Characters>
  <properties:Lines>100</properties:Lines>
  <properties:Paragraphs>30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2017-11-30T13:18:00Z</dcterms:created>
  <dc:creator>Ardena Bajlo</dc:creator>
  <cp:lastModifiedBy>Martina Kalmeta</cp:lastModifiedBy>
  <cp:lastPrinted>2017-11-30T13:59:00Z</cp:lastPrinted>
  <dcterms:modified xmlns:xsi="http://www.w3.org/2001/XMLSchema-instance" xsi:type="dcterms:W3CDTF">2017-12-01T07:05:00Z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