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bc10" w14:paraId="ee3bc10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243713">
        <w:rPr>
          <w:rFonts w:hAnsi="Times New Roman" w:ascii="Times New Roman"/>
        </w:rPr>
        <w:t>4</w:t>
      </w:r>
      <w:r w:rsidR="002605DB">
        <w:rPr>
          <w:rFonts w:hAnsi="Times New Roman" w:ascii="Times New Roman"/>
        </w:rPr>
        <w:t>009</w:t>
      </w:r>
      <w:r w:rsidR="00243713">
        <w:rPr>
          <w:rFonts w:hAnsi="Times New Roman" w:ascii="Times New Roman"/>
        </w:rPr>
        <w:t>/</w:t>
      </w:r>
      <w:r w:rsidR="00F24198" w:rsidRPr="008D3E9F">
        <w:rPr>
          <w:rFonts w:hAnsi="Times New Roman" w:ascii="Times New Roman"/>
        </w:rPr>
        <w:t>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2605DB" w:rsidRPr="002605DB">
        <w:rPr>
          <w:rFonts w:hAnsi="Times New Roman" w:ascii="Times New Roman"/>
        </w:rPr>
        <w:t>POLJOPRIVREDNO EKOLOŠKA ZADRUGA DAMIŽE - zadruga za ekološku proizvodnju, prijevoz,građenje, turizam, savjetovanje i usluge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 </w:t>
      </w:r>
      <w:r w:rsidR="002605DB" w:rsidRPr="002605DB">
        <w:rPr>
          <w:rFonts w:hAnsi="Times New Roman" w:ascii="Times New Roman"/>
        </w:rPr>
        <w:t>22766332874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7B33FC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2605DB" w:rsidRPr="002605DB">
        <w:rPr>
          <w:rFonts w:hAnsi="Times New Roman" w:ascii="Times New Roman"/>
        </w:rPr>
        <w:t>POLJOPRIVREDNO EKOLOŠKA ZADRUGA DAMIŽE - zadruga za ekološku proizvodnju, prijevoz,građenje, turizam, savjetovanje i usluge</w:t>
      </w:r>
      <w:r w:rsidR="002605DB">
        <w:rPr>
          <w:rFonts w:hAnsi="Times New Roman" w:ascii="Times New Roman"/>
        </w:rPr>
        <w:t xml:space="preserve">, OIB: </w:t>
      </w:r>
      <w:r w:rsidR="002605DB" w:rsidRPr="002605DB">
        <w:rPr>
          <w:rFonts w:hAnsi="Times New Roman" w:ascii="Times New Roman"/>
        </w:rPr>
        <w:t>22766332874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7B33FC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56B83"/>
    <w:rsid w:val="003B3987"/>
    <w:rsid w:val="003E7543"/>
    <w:rsid w:val="004170B5"/>
    <w:rsid w:val="00426B48"/>
    <w:rsid w:val="00454ECC"/>
    <w:rsid w:val="004B4B04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B33FC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F01B6"/>
    <w:rsid w:val="00A23DB5"/>
    <w:rsid w:val="00A30D47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B4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B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B4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B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4009</izvorni_sadrzaj>
    <derivirana_varijabla naziv="DomainObject.Predmet.Broj_1">4009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St-4009/2015</izvorni_sadrzaj>
    <derivirana_varijabla naziv="DomainObject.Predmet.OznakaBroj_1">St-4009/2015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EKOLOŠKA ZADRUGA DAMIŽE - zadruga za ekološku proizvodnju, prijevoz,građenje, turizam, savjetovanje i usluge</izvorni_sadrzaj>
    <derivirana_varijabla naziv="DomainObject.Predmet.ProtustrankaFormated_1">  POLJOPRIVREDNO EKOLOŠKA ZADRUGA DAMIŽE - zadruga za ekološku proizvodnju, prijevoz,građenje, turizam, savjetovanje i usluge</derivirana_varijabla>
  </DomainObject.Predmet.ProtustrankaFormated>
  <DomainObject.Predmet.ProtustrankaFormatedOIB>
    <izvorni_sadrzaj>  POLJOPRIVREDNO EKOLOŠKA ZADRUGA DAMIŽE - zadruga za ekološku proizvodnju, prijevoz,građenje, turizam, savjetovanje i usluge, OIB 22766332874</izvorni_sadrzaj>
    <derivirana_varijabla naziv="DomainObject.Predmet.ProtustrankaFormatedOIB_1">  POLJOPRIVREDNO EKOLOŠKA ZADRUGA DAMIŽE - zadruga za ekološku proizvodnju, prijevoz,građenje, turizam, savjetovanje i usluge, OIB 22766332874</derivirana_varijabla>
  </DomainObject.Predmet.ProtustrankaFormatedOIB>
  <DomainObject.Predmet.ProtustrankaFormatedWithAdress>
    <izvorni_sadrzaj> POLJOPRIVREDNO EKOLOŠKA ZADRUGA DAMIŽE - zadruga za ekološku proizvodnju, prijevoz,građenje, turizam, savjetovanje i usluge, Trg Stjepana i Franje Tuđmana 5, 49210 Veliko Trgovišće</izvorni_sadrzaj>
    <derivirana_varijabla naziv="DomainObject.Predmet.ProtustrankaFormatedWithAdress_1"> POLJOPRIVREDNO EKOLOŠKA ZADRUGA DAMIŽE - zadruga za ekološku proizvodnju, prijevoz,građenje, turizam, savjetovanje i usluge, Trg Stjepana i Franje Tuđmana 5, 49210 Veliko Trgovišće</derivirana_varijabla>
  </DomainObject.Predmet.ProtustrankaFormatedWithAdress>
  <DomainObject.Predmet.ProtustrankaFormatedWithAdressOIB>
    <izvorni_sadrzaj> 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FormatedWithAdressOIB_1"> POLJOPRIVREDNO EKOLOŠKA ZADRUGA DAMIŽE - zadruga za ekološku proizvodnju, prijevoz,građenje, turizam, savjetovanje i usluge, OIB 22766332874, Trg Stjepana i Franje Tuđmana 5, 49210 Veliko Trgovišće</derivirana_varijabla>
  </DomainObject.Predmet.ProtustrankaFormatedWithAdressOIB>
  <DomainObject.Predmet.ProtustrankaWithAdress>
    <izvorni_sadrzaj>POLJOPRIVREDNO EKOLOŠKA ZADRUGA DAMIŽE - zadruga za ekološku proizvodnju, prijevoz,građenje, turizam, savjetovanje i usluge Trg Stjepana i Franje Tuđmana 5, 49210 Veliko Trgovišće</izvorni_sadrzaj>
    <derivirana_varijabla naziv="DomainObject.Predmet.ProtustrankaWithAdress_1">POLJOPRIVREDNO EKOLOŠKA ZADRUGA DAMIŽE - zadruga za ekološku proizvodnju, prijevoz,građenje, turizam, savjetovanje i usluge Trg Stjepana i Franje Tuđmana 5, 49210 Veliko Trgovišće</derivirana_varijabla>
  </DomainObject.Predmet.ProtustrankaWithAdress>
  <DomainObject.Predmet.ProtustrankaWithAdressOIB>
    <izvorni_sadrzaj>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WithAdressOIB_1">POLJOPRIVREDNO EKOLOŠKA ZADRUGA DAMIŽE - zadruga za ekološku proizvodnju, prijevoz,građenje, turizam, savjetovanje i usluge, OIB 22766332874, Trg Stjepana i Franje Tuđmana 5, 49210 Veliko Trgovišće</derivirana_varijabla>
  </DomainObject.Predmet.ProtustrankaWithAdressOIB>
  <DomainObject.Predmet.ProtustrankaNazivFormated>
    <izvorni_sadrzaj>POLJOPRIVREDNO EKOLOŠKA ZADRUGA DAMIŽE - zadruga za ekološku proizvodnju, prijevoz,građenje, turizam, savjetovanje i usluge</izvorni_sadrzaj>
    <derivirana_varijabla naziv="DomainObject.Predmet.ProtustrankaNazivFormated_1">POLJOPRIVREDNO EKOLOŠKA ZADRUGA DAMIŽE - zadruga za ekološku proizvodnju, prijevoz,građenje, turizam, savjetovanje i usluge</derivirana_varijabla>
  </DomainObject.Predmet.ProtustrankaNazivFormated>
  <DomainObject.Predmet.ProtustrankaNazivFormatedOIB>
    <izvorni_sadrzaj>POLJOPRIVREDNO EKOLOŠKA ZADRUGA DAMIŽE - zadruga za ekološku proizvodnju, prijevoz,građenje, turizam, savjetovanje i usluge, OIB 22766332874</izvorni_sadrzaj>
    <derivirana_varijabla naziv="DomainObject.Predmet.ProtustrankaNazivFormatedOIB_1">POLJOPRIVREDNO EKOLOŠKA ZADRUGA DAMIŽE - zadruga za ekološku proizvodnju, prijevoz,građenje, turizam, savjetovanje i usluge, OIB 22766332874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EKOLOŠKA ZADRUGA DAMIŽE - zadruga za ekološku proizvodnju, prijevoz,građenje, turizam, savjetovanje i usluge</item>
    </izvorni_sadrzaj>
    <derivirana_varijabla naziv="DomainObject.Predmet.ProtuStrankaListFormated_1">
      <item>POLJOPRIVREDNO EKOLOŠKA ZADRUGA DAMIŽE - zadruga za ekološku proizvodnju, prijevoz,građenje, turizam, savjetovanje i usluge</item>
    </derivirana_varijabla>
  </DomainObject.Predmet.ProtuStrankaListFormated>
  <DomainObject.Predmet.ProtuStrankaListFormatedOIB>
    <izvorni_sadrzaj>
      <item>POLJOPRIVREDNO EKOLOŠKA ZADRUGA DAMIŽE - zadruga za ekološku proizvodnju, prijevoz,građenje, turizam, savjetovanje i usluge, OIB 22766332874</item>
    </izvorni_sadrzaj>
    <derivirana_varijabla naziv="DomainObject.Predmet.ProtuStrankaListFormatedOIB_1">
      <item>POLJOPRIVREDNO EKOLOŠKA ZADRUGA DAMIŽE - zadruga za ekološku proizvodnju, prijevoz,građenje, turizam, savjetovanje i usluge, OIB 22766332874</item>
    </derivirana_varijabla>
  </DomainObject.Predmet.ProtuStrankaListFormatedOIB>
  <DomainObject.Predmet.ProtuStrankaListFormatedWithAdress>
    <izvorni_sadrzaj>
      <item>POLJOPRIVREDNO EKOLOŠKA ZADRUGA DAMIŽE - zadruga za ekološku proizvodnju, prijevoz,građenje, turizam, savjetovanje i usluge, Trg Stjepana i Franje Tuđmana 5, 49210 Veliko Trgovišće</item>
    </izvorni_sadrzaj>
    <derivirana_varijabla naziv="DomainObject.Predmet.ProtuStrankaListFormatedWithAdress_1">
      <item>POLJOPRIVREDNO EKOLOŠKA ZADRUGA DAMIŽE - zadruga za ekološku proizvodnju, prijevoz,građenje, turizam, savjetovanje i usluge, Trg Stjepana i Franje Tuđmana 5, 49210 Veliko Trgovišće</item>
    </derivirana_varijabla>
  </DomainObject.Predmet.ProtuStrankaListFormatedWithAdress>
  <DomainObject.Predmet.ProtuStrankaListFormatedWithAdressOIB>
    <izvorni_sadrzaj>
      <item>POLJOPRIVREDNO EKOLOŠKA ZADRUGA DAMIŽE - zadruga za ekološku proizvodnju, prijevoz,građenje, turizam, savjetovanje i usluge, OIB 22766332874, Trg Stjepana i Franje Tuđmana 5, 49210 Veliko Trgovišće</item>
    </izvorni_sadrzaj>
    <derivirana_varijabla naziv="DomainObject.Predmet.ProtuStrankaListFormatedWithAdressOIB_1">
      <item>POLJOPRIVREDNO EKOLOŠKA ZADRUGA DAMIŽE - zadruga za ekološku proizvodnju, prijevoz,građenje, turizam, savjetovanje i usluge, OIB 22766332874, Trg Stjepana i Franje Tuđmana 5, 49210 Veliko Trgovišće</item>
    </derivirana_varijabla>
  </DomainObject.Predmet.ProtuStrankaListFormatedWithAdressOIB>
  <DomainObject.Predmet.ProtuStrankaListNazivFormated>
    <izvorni_sadrzaj>
      <item>POLJOPRIVREDNO EKOLOŠKA ZADRUGA DAMIŽE - zadruga za ekološku proizvodnju, prijevoz,građenje, turizam, savjetovanje i usluge</item>
    </izvorni_sadrzaj>
    <derivirana_varijabla naziv="DomainObject.Predmet.ProtuStrankaListNazivFormated_1">
      <item>POLJOPRIVREDNO EKOLOŠKA ZADRUGA DAMIŽE - zadruga za ekološku proizvodnju, prijevoz,građenje, turizam, savjetovanje i usluge</item>
    </derivirana_varijabla>
  </DomainObject.Predmet.ProtuStrankaListNazivFormated>
  <DomainObject.Predmet.ProtuStrankaListNazivFormatedOIB>
    <izvorni_sadrzaj>
      <item>POLJOPRIVREDNO EKOLOŠKA ZADRUGA DAMIŽE - zadruga za ekološku proizvodnju, prijevoz,građenje, turizam, savjetovanje i usluge, OIB 22766332874</item>
    </izvorni_sadrzaj>
    <derivirana_varijabla naziv="DomainObject.Predmet.ProtuStrankaListNazivFormatedOIB_1">
      <item>POLJOPRIVREDNO EKOLOŠKA ZADRUGA DAMIŽE - zadruga za ekološku proizvodnju, prijevoz,građenje, turizam, savjetovanje i usluge, OIB 22766332874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EKOLOŠKA ZADRUGA DAMIŽE - zadruga za ekološku proizvodnju, prijevoz,građenje, turizam, savjetovanje i usluge</izvorni_sadrzaj>
    <derivirana_varijabla naziv="DomainObject.Predmet.ProtustrankaIDrugi_1">POLJOPRIVREDNO EKOLOŠKA ZADRUGA DAMIŽE - zadruga za ekološku proizvodnju, prijevoz,građenje, turizam, savjetovanje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IDrugiAdressOIB_1">POLJOPRIVREDNO EKOLOŠKA ZADRUGA DAMIŽE - zadruga za ekološku proizvodnju, prijevoz,građenje, turizam, savjetovanje i usluge, OIB 22766332874, Trg Stjepana i Franje Tuđmana 5,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 EKOLOŠKA ZADRUGA DAMIŽE - zadruga za ekološku proizvodnju, prijevoz,građenje, turizam, savjetovanje i usluge</item>
    </izvorni_sadrzaj>
    <derivirana_varijabla naziv="DomainObject.Predmet.SudioniciListNaziv_1">
      <item>FINA Regionalni centar Zagreb</item>
      <item>POLJOPRIVREDNO EKOLOŠKA ZADRUGA DAMIŽE - zadruga za ekološku proizvodnju, prijevoz,građenje, turizam, savjetovanje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POLJOPRIVREDNO EKOLOŠKA ZADRUGA DAMIŽE - zadruga za ekološku proizvodnju, prijevoz,građenje, turizam, savjetovanje i usluge, OIB 22766332874, Trg Stjepana i Franje Tuđmana 5,49210 Veliko Trgovišće</item>
    </izvorni_sadrzaj>
    <derivirana_varijabla naziv="DomainObject.Predmet.SudioniciListAdressOIB_1">
      <item>FINA Regionalni centar Zagreb, OIB 85821130368, Trg svibanjskih žrtava 1995. br 1,10000 Zagreb</item>
      <item>POLJOPRIVREDNO EKOLOŠKA ZADRUGA DAMIŽE - zadruga za ekološku proizvodnju, prijevoz,građenje, turizam, savjetovanje i usluge, OIB 22766332874, Trg Stjepana i Franje Tuđmana 5,49210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22766332874</item>
    </izvorni_sadrzaj>
    <derivirana_varijabla naziv="DomainObject.Predmet.SudioniciListNazivOIB_1">
      <item>, OIB 85821130368</item>
      <item>, OIB 22766332874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2DBFE-C9EC-4DA4-B866-91244005C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1875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2015-11-16T09:26:00Z</dcterms:created>
  <dc:creator>Gordana Grčić</dc:creator>
  <cp:lastModifiedBy>Gordana Grčić</cp:lastModifiedBy>
  <cp:lastPrinted>2015-11-23T12:12:00Z</cp:lastPrinted>
  <dcterms:modified xmlns:xsi="http://www.w3.org/2001/XMLSchema-instance" xsi:type="dcterms:W3CDTF">2015-11-24T06:49:00Z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