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363c" w14:paraId="afd363c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E7A0D">
        <w:t>50/17-3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9E7A0D">
        <w:t xml:space="preserve"> STILSKA MODA j.d.o.o., Vratišinec, Franje Debana 27, OIB: 86962673087</w:t>
      </w:r>
      <w:r w:rsidR="00191C61">
        <w:t>,</w:t>
      </w:r>
      <w:r w:rsidR="00665A9B">
        <w:t xml:space="preserve"> </w:t>
      </w:r>
      <w:r w:rsidR="00637444">
        <w:t xml:space="preserve">dana </w:t>
      </w:r>
      <w:r w:rsidR="006F4775">
        <w:t>3</w:t>
      </w:r>
      <w:r w:rsidR="00BB4131">
        <w:t>. veljače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E7A0D">
        <w:t xml:space="preserve"> STILSKA MODA j.d.o.o., Vratišinec, Franje Debana 27, OIB: 86962673087</w:t>
      </w:r>
      <w:r w:rsidR="00740000">
        <w:t xml:space="preserve">, </w:t>
      </w:r>
      <w:r w:rsidR="00CB6C18">
        <w:t xml:space="preserve">iznosi </w:t>
      </w:r>
      <w:r w:rsidR="009E7A0D">
        <w:t>71.571,53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9E7A0D">
        <w:t xml:space="preserve"> Rudolf Tarandek, Vratišinec, Franje Debana 27, OIB: 69712141451</w:t>
      </w:r>
      <w:r w:rsidR="00BB4131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6F4775">
        <w:t>3</w:t>
      </w:r>
      <w:r w:rsidR="00BB4131">
        <w:t>. veljače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131">
        <w:t xml:space="preserve">  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E14" w:rsidR="002A6E14">
      <w:r>
        <w:separator/>
      </w:r>
    </w:p>
  </w:endnote>
  <w:endnote w:id="0" w:type="continuationSeparator">
    <w:p w:rsidRDefault="002A6E14" w:rsidR="002A6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E14" w:rsidR="002A6E14">
      <w:r>
        <w:separator/>
      </w:r>
    </w:p>
  </w:footnote>
  <w:footnote w:id="0" w:type="continuationSeparator">
    <w:p w:rsidRDefault="002A6E14" w:rsidR="002A6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4510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91C61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6E1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6614E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0339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9451D"/>
    <w:rsid w:val="006B6987"/>
    <w:rsid w:val="006C1AAA"/>
    <w:rsid w:val="006C4747"/>
    <w:rsid w:val="006F25A8"/>
    <w:rsid w:val="006F4775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1BBF"/>
    <w:rsid w:val="007A4B50"/>
    <w:rsid w:val="007A4CCC"/>
    <w:rsid w:val="007B10CE"/>
    <w:rsid w:val="007C38F0"/>
    <w:rsid w:val="007C6AC1"/>
    <w:rsid w:val="007E7123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E1ECA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9E7A0D"/>
    <w:rsid w:val="00A00D9B"/>
    <w:rsid w:val="00A05A32"/>
    <w:rsid w:val="00A27869"/>
    <w:rsid w:val="00A632A3"/>
    <w:rsid w:val="00A71FB9"/>
    <w:rsid w:val="00A779EF"/>
    <w:rsid w:val="00A86085"/>
    <w:rsid w:val="00AA0CFE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4131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STILSKA MODA jednostavno društvo s ograničenom odgovornošću za proizvodnju, trgovinu i usluge</izvorni_sadrzaj>
    <derivirana_varijabla naziv="DomainObject.Predmet.ProtustrankaFormated_1">  STILSKA MODA jednostavno društvo s ograničenom odgovornošću za proizvodnju, trgovinu i usluge</derivirana_varijabla>
  </DomainObject.Predmet.ProtustrankaFormated>
  <DomainObject.Predmet.ProtustrankaFormatedOIB>
    <izvorni_sadrzaj>  STILSKA MODA jednostavno društvo s ograničenom odgovornošću za proizvodnju, trgovinu i usluge, OIB 86962673087</izvorni_sadrzaj>
    <derivirana_varijabla naziv="DomainObject.Predmet.ProtustrankaFormatedOIB_1">  STILSKA MODA jednostavno društvo s ograničenom odgovornošću za proizvodnju, trgovinu i usluge, OIB 86962673087</derivirana_varijabla>
  </DomainObject.Predmet.ProtustrankaFormatedOIB>
  <DomainObject.Predmet.ProtustrankaFormatedWithAdress>
    <izvorni_sadrzaj> STILSKA MODA jednostavno društvo s ograničenom odgovornošću za proizvodnju, trgovinu i usluge, Franje Debana 27, 40315 Vratišinec</izvorni_sadrzaj>
    <derivirana_varijabla naziv="DomainObject.Predmet.ProtustrankaFormatedWithAdress_1"> STILSKA MODA jednostavno društvo s ograničenom odgovornošću za proizvodnju, trgovinu i usluge, Franje Debana 27, 40315 Vratišinec</derivirana_varijabla>
  </DomainObject.Predmet.ProtustrankaFormatedWithAdress>
  <DomainObject.Predmet.ProtustrankaFormatedWithAdressOIB>
    <izvorni_sadrzaj> STILSKA MODA jednostavno društvo s ograničenom odgovornošću za proizvodnju, trgovinu i usluge, OIB 86962673087, Franje Debana 27, 40315 Vratišinec</izvorni_sadrzaj>
    <derivirana_varijabla naziv="DomainObject.Predmet.ProtustrankaFormatedWithAdressOIB_1"> STILSKA MODA jednostavno društvo s ograničenom odgovornošću za proizvodnju, trgovinu i usluge, OIB 86962673087, Franje Debana 27, 40315 Vratišinec</derivirana_varijabla>
  </DomainObject.Predmet.ProtustrankaFormatedWithAdressOIB>
  <DomainObject.Predmet.ProtustrankaWithAdress>
    <izvorni_sadrzaj>STILSKA MODA jednostavno društvo s ograničenom odgovornošću za proizvodnju, trgovinu i usluge Franje Debana 27, 40315 Vratišinec</izvorni_sadrzaj>
    <derivirana_varijabla naziv="DomainObject.Predmet.ProtustrankaWithAdress_1">STILSKA MODA jednostavno društvo s ograničenom odgovornošću za proizvodnju, trgovinu i usluge Franje Debana 27, 40315 Vratišinec</derivirana_varijabla>
  </DomainObject.Predmet.ProtustrankaWithAdress>
  <DomainObject.Predmet.ProtustrankaWithAdressOIB>
    <izvorni_sadrzaj>STILSKA MODA jednostavno društvo s ograničenom odgovornošću za proizvodnju, trgovinu i usluge, OIB 86962673087, Franje Debana 27, 40315 Vratišinec</izvorni_sadrzaj>
    <derivirana_varijabla naziv="DomainObject.Predmet.ProtustrankaWithAdressOIB_1">STILSKA MODA jednostavno društvo s ograničenom odgovornošću za proizvodnju, trgovinu i usluge, OIB 86962673087, Franje Debana 27, 40315 Vratišinec</derivirana_varijabla>
  </DomainObject.Predmet.ProtustrankaWithAdressOIB>
  <DomainObject.Predmet.ProtustrankaNazivFormated>
    <izvorni_sadrzaj>STILSKA MODA jednostavno društvo s ograničenom odgovornošću za proizvodnju, trgovinu i usluge</izvorni_sadrzaj>
    <derivirana_varijabla naziv="DomainObject.Predmet.ProtustrankaNazivFormated_1">STILSKA MODA jednostavno društvo s ograničenom odgovornošću za proizvodnju, trgovinu i usluge</derivirana_varijabla>
  </DomainObject.Predmet.ProtustrankaNazivFormated>
  <DomainObject.Predmet.ProtustrankaNazivFormatedOIB>
    <izvorni_sadrzaj>STILSKA MODA jednostavno društvo s ograničenom odgovornošću za proizvodnju, trgovinu i usluge, OIB 86962673087</izvorni_sadrzaj>
    <derivirana_varijabla naziv="DomainObject.Predmet.ProtustrankaNazivFormatedOIB_1">STILSKA MODA jednostavno društvo s ograničenom odgovornošću za proizvodnju, trgovinu i usluge, OIB 86962673087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71571.53</izvorni_sadrzaj>
    <derivirana_varijabla naziv="DomainObject.Predmet.TrenutnaVrijednost_1">71571.53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STILSKA MODA jednostavno društvo s ograničenom odgovornošću za proizvodnju, trgovinu i usluge</item>
    </izvorni_sadrzaj>
    <derivirana_varijabla naziv="DomainObject.Predmet.ProtuStrankaListFormated_1">
      <item>STILSKA MODA jednostavno društvo s ograničenom odgovornošću za proizvodnju, trgovinu i usluge</item>
    </derivirana_varijabla>
  </DomainObject.Predmet.ProtuStrankaListFormated>
  <DomainObject.Predmet.ProtuStrankaListFormatedOIB>
    <izvorni_sadrzaj>
      <item>STILSKA MODA jednostavno društvo s ograničenom odgovornošću za proizvodnju, trgovinu i usluge, OIB 86962673087</item>
    </izvorni_sadrzaj>
    <derivirana_varijabla naziv="DomainObject.Predmet.ProtuStrankaListFormatedOIB_1">
      <item>STILSKA MODA jednostavno društvo s ograničenom odgovornošću za proizvodnju, trgovinu i usluge, OIB 86962673087</item>
    </derivirana_varijabla>
  </DomainObject.Predmet.ProtuStrankaListFormatedOIB>
  <DomainObject.Predmet.ProtuStrankaListFormatedWithAdress>
    <izvorni_sadrzaj>
      <item>STILSKA MODA jednostavno društvo s ograničenom odgovornošću za proizvodnju, trgovinu i usluge, Franje Debana 27, 40315 Vratišinec</item>
    </izvorni_sadrzaj>
    <derivirana_varijabla naziv="DomainObject.Predmet.ProtuStrankaListFormatedWithAdress_1">
      <item>STILSKA MODA jednostavno društvo s ograničenom odgovornošću za proizvodnju, trgovinu i usluge, Franje Debana 27, 40315 Vratišinec</item>
    </derivirana_varijabla>
  </DomainObject.Predmet.ProtuStrankaListFormatedWithAdress>
  <DomainObject.Predmet.ProtuStrankaListFormatedWithAdressOIB>
    <izvorni_sadrzaj>
      <item>STILSKA MODA jednostavno društvo s ograničenom odgovornošću za proizvodnju, trgovinu i usluge, OIB 86962673087, Franje Debana 27, 40315 Vratišinec</item>
    </izvorni_sadrzaj>
    <derivirana_varijabla naziv="DomainObject.Predmet.ProtuStrankaListFormatedWithAdressOIB_1">
      <item>STILSKA MODA jednostavno društvo s ograničenom odgovornošću za proizvodnju, trgovinu i usluge, OIB 86962673087, Franje Debana 27, 40315 Vratišinec</item>
    </derivirana_varijabla>
  </DomainObject.Predmet.ProtuStrankaListFormatedWithAdressOIB>
  <DomainObject.Predmet.ProtuStrankaListNazivFormated>
    <izvorni_sadrzaj>
      <item>STILSKA MODA jednostavno društvo s ograničenom odgovornošću za proizvodnju, trgovinu i usluge</item>
    </izvorni_sadrzaj>
    <derivirana_varijabla naziv="DomainObject.Predmet.ProtuStrankaListNazivFormated_1">
      <item>STILSKA MODA jednostavno društvo s ograničenom odgovornošću za proizvodnju, trgovinu i usluge</item>
    </derivirana_varijabla>
  </DomainObject.Predmet.ProtuStrankaListNazivFormated>
  <DomainObject.Predmet.ProtuStrankaListNazivFormatedOIB>
    <izvorni_sadrzaj>
      <item>STILSKA MODA jednostavno društvo s ograničenom odgovornošću za proizvodnju, trgovinu i usluge, OIB 86962673087</item>
    </izvorni_sadrzaj>
    <derivirana_varijabla naziv="DomainObject.Predmet.ProtuStrankaListNazivFormatedOIB_1">
      <item>STILSKA MODA jednostavno društvo s ograničenom odgovornošću za proizvodnju, trgovinu i usluge, OIB 86962673087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STILSKA MODA jednostavno društvo s ograničenom odgovornošću za proizvodnju, trgovinu i usluge</izvorni_sadrzaj>
    <derivirana_varijabla naziv="DomainObject.Predmet.ProtustrankaIDrugi_1">STILSKA MODA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STILSKA MODA jednostavno društvo s ograničenom odgovornošću za proizvodnju, trgovinu i usluge, OIB 86962673087, Franje Debana 27, 40315 Vratišinec</izvorni_sadrzaj>
    <derivirana_varijabla naziv="DomainObject.Predmet.ProtustrankaIDrugiAdressOIB_1">STILSKA MODA jednostavno društvo s ograničenom odgovornošću za proizvodnju, trgovinu i usluge, OIB 86962673087, Franje Debana 27,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STILSKA MODA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STILSKA MODA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STILSKA MODA jednostavno društvo s ograničenom odgovornošću za proizvodnju, trgovinu i usluge, OIB 86962673087, Franje Debana 27,40315 Vratišinec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STILSKA MODA jednostavno društvo s ograničenom odgovornošću za proizvodnju, trgovinu i usluge, OIB 86962673087, Franje Debana 27,40315 Vratišinec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86962673087</item>
      <item>, OIB null</item>
      <item>, OIB null</item>
    </izvorni_sadrzaj>
    <derivirana_varijabla naziv="DomainObject.Predmet.SudioniciListNazivOIB_1">
      <item>, OIB 85821130368</item>
      <item>, OIB 86962673087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A03D2-7D95-4409-8938-AF5897747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1863</properties:Characters>
  <properties:Lines>46</properties:Lines>
  <properties:Paragraphs>14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2017-02-03T07:21:00Z</cp:lastPrinted>
  <dcterms:modified xmlns:xsi="http://www.w3.org/2001/XMLSchema-instance" xsi:type="dcterms:W3CDTF">2017-02-03T07:22:00Z</dcterms:modified>
  <cp:revision>119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