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7c66" w14:paraId="7a07c66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B670B9">
        <w:t>1</w:t>
      </w:r>
      <w:r w:rsidR="00B9021B">
        <w:t>33</w:t>
      </w:r>
      <w:r w:rsidR="001D78D8">
        <w:t>/2016</w:t>
      </w:r>
      <w:r w:rsidR="00C250CD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670B9">
        <w:t>1</w:t>
      </w:r>
      <w:r w:rsidR="00B9021B">
        <w:t>33/</w:t>
      </w:r>
      <w:r w:rsidR="001D78D8">
        <w:t>2016</w:t>
      </w:r>
      <w:r>
        <w:t xml:space="preserve">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B9021B">
        <w:t>BONNANO – BEN j.d.o.o. za trgovinu i usluge, OIB 05139744337, Zagreb, Vijenac Frane Gotovca 9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B9021B">
        <w:t>36.280,20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B3EF2"/>
    <w:rsid w:val="00101281"/>
    <w:rsid w:val="00176522"/>
    <w:rsid w:val="00194DE9"/>
    <w:rsid w:val="001D78D8"/>
    <w:rsid w:val="00215918"/>
    <w:rsid w:val="0027104B"/>
    <w:rsid w:val="002E06D3"/>
    <w:rsid w:val="00347DCD"/>
    <w:rsid w:val="0044280E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917AA8"/>
    <w:rsid w:val="00964E14"/>
    <w:rsid w:val="00967D3B"/>
    <w:rsid w:val="0098192A"/>
    <w:rsid w:val="009A248B"/>
    <w:rsid w:val="00AB00C6"/>
    <w:rsid w:val="00AF31FC"/>
    <w:rsid w:val="00B00AAF"/>
    <w:rsid w:val="00B670B9"/>
    <w:rsid w:val="00B9021B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0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0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0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0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0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0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0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0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BONNANO - BEN jednostavno društvo s ograničenom odgovornošću za trgovinu i usluge zastupanog po punomoćniku BERNARD KATIĆ</izvorni_sadrzaj>
    <derivirana_varijabla naziv="DomainObject.Predmet.ProtustrankaFormated_1">  BONNANO - BEN jednostavno društvo s ograničenom odgovornošću za trgovinu i usluge zastupanog po punomoćniku BERNARD KATIĆ</derivirana_varijabla>
  </DomainObject.Predmet.ProtustrankaFormated>
  <DomainObject.Predmet.ProtustrankaFormatedOIB>
    <izvorni_sadrzaj>  BONNANO - BEN jednostavno društvo s ograničenom odgovornošću za trgovinu i usluge, OIB 05139744337 zastupanog po punomoćniku BERNARD KATIĆ</izvorni_sadrzaj>
    <derivirana_varijabla naziv="DomainObject.Predmet.ProtustrankaFormatedOIB_1">  BONNANO - BEN jednostavno društvo s ograničenom odgovornošću za trgovinu i usluge, OIB 05139744337 zastupanog po punomoćniku BERNARD KATIĆ</derivirana_varijabla>
  </DomainObject.Predmet.ProtustrankaFormatedOIB>
  <DomainObject.Predmet.ProtustrankaFormatedWithAdress>
    <izvorni_sadrzaj> BONNANO - BEN jednostavno društvo s ograničenom odgovornošću za trgovinu i usluge, Vijenac Frane Gotovca 9, 10000 Zagreb zastupanog po punomoćniku BERNARD KATIĆ</izvorni_sadrzaj>
    <derivirana_varijabla naziv="DomainObject.Predmet.ProtustrankaFormatedWithAdress_1"> BONNANO - BEN jednostavno društvo s ograničenom odgovornošću za trgovinu i usluge, Vijenac Frane Gotovca 9, 10000 Zagreb zastupanog po punomoćniku BERNARD KATIĆ</derivirana_varijabla>
  </DomainObject.Predmet.ProtustrankaFormatedWithAdress>
  <DomainObject.Predmet.ProtustrankaFormatedWithAdressOIB>
    <izvorni_sadrzaj> BONNANO - BEN jednostavno društvo s ograničenom odgovornošću za trgovinu i usluge, OIB 05139744337, Vijenac Frane Gotovca 9, 10000 Zagreb zastupanog po punomoćniku BERNARD KATIĆ</izvorni_sadrzaj>
    <derivirana_varijabla naziv="DomainObject.Predmet.ProtustrankaFormatedWithAdressOIB_1"> BONNANO - BEN jednostavno društvo s ograničenom odgovornošću za trgovinu i usluge, OIB 05139744337, Vijenac Frane Gotovca 9, 10000 Zagreb zastupanog po punomoćniku BERNARD KATIĆ</derivirana_varijabla>
  </DomainObject.Predmet.ProtustrankaFormatedWithAdressOIB>
  <DomainObject.Predmet.ProtustrankaWithAdress>
    <izvorni_sadrzaj>BONNANO - BEN jednostavno društvo s ograničenom odgovornošću za trgovinu i usluge Vijenac Frane Gotovca 9, 10000 Zagreb</izvorni_sadrzaj>
    <derivirana_varijabla naziv="DomainObject.Predmet.ProtustrankaWithAdress_1">BONNANO - BEN jednostavno društvo s ograničenom odgovornošću za trgovinu i usluge Vijenac Frane Gotovca 9, 10000 Zagreb</derivirana_varijabla>
  </DomainObject.Predmet.ProtustrankaWithAdress>
  <DomainObject.Predmet.ProtustrankaWithAdressOIB>
    <izvorni_sadrzaj>BONNANO - BEN jednostavno društvo s ograničenom odgovornošću za trgovinu i usluge, OIB 05139744337, Vijenac Frane Gotovca 9, 10000 Zagreb</izvorni_sadrzaj>
    <derivirana_varijabla naziv="DomainObject.Predmet.ProtustrankaWithAdressOIB_1">BONNANO - BEN jednostavno društvo s ograničenom odgovornošću za trgovinu i usluge, OIB 05139744337, Vijenac Frane Gotovca 9, 10000 Zagreb</derivirana_varijabla>
  </DomainObject.Predmet.ProtustrankaWithAdressOIB>
  <DomainObject.Predmet.ProtustrankaNazivFormated>
    <izvorni_sadrzaj>BONNANO - BEN jednostavno društvo s ograničenom odgovornošću za trgovinu i usluge</izvorni_sadrzaj>
    <derivirana_varijabla naziv="DomainObject.Predmet.ProtustrankaNazivFormated_1">BONNANO - BEN jednostavno društvo s ograničenom odgovornošću za trgovinu i usluge</derivirana_varijabla>
  </DomainObject.Predmet.ProtustrankaNazivFormated>
  <DomainObject.Predmet.ProtustrankaNazivFormatedOIB>
    <izvorni_sadrzaj>BONNANO - BEN jednostavno društvo s ograničenom odgovornošću za trgovinu i usluge, OIB 05139744337</izvorni_sadrzaj>
    <derivirana_varijabla naziv="DomainObject.Predmet.ProtustrankaNazivFormatedOIB_1">BONNANO - BEN jednostavno društvo s ograničenom odgovornošću za trgovinu i usluge, OIB 05139744337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BONNANO - BEN jednostavno društvo s ograničenom odgovornošću za trgovinu i usluge zastupanog po punomoćniku BERNARD KATIĆ</item>
    </izvorni_sadrzaj>
    <derivirana_varijabla naziv="DomainObject.Predmet.ProtuStrankaListFormated_1">
      <item>BONNANO - BEN jednostavno društvo s ograničenom odgovornošću za trgovinu i usluge zastupanog po punomoćniku BERNARD KATIĆ</item>
    </derivirana_varijabla>
  </DomainObject.Predmet.ProtuStrankaListFormated>
  <DomainObject.Predmet.ProtuStrankaListFormatedOIB>
    <izvorni_sadrzaj>
      <item>BONNANO - BEN jednostavno društvo s ograničenom odgovornošću za trgovinu i usluge, OIB 05139744337 zastupanog po punomoćniku BERNARD KATIĆ</item>
    </izvorni_sadrzaj>
    <derivirana_varijabla naziv="DomainObject.Predmet.ProtuStrankaListFormatedOIB_1">
      <item>BONNANO - BEN jednostavno društvo s ograničenom odgovornošću za trgovinu i usluge, OIB 05139744337 zastupanog po punomoćniku BERNARD KATIĆ</item>
    </derivirana_varijabla>
  </DomainObject.Predmet.ProtuStrankaListFormatedOIB>
  <DomainObject.Predmet.ProtuStrankaListFormatedWithAdress>
    <izvorni_sadrzaj>
      <item>BONNANO - BEN jednostavno društvo s ograničenom odgovornošću za trgovinu i usluge, Vijenac Frane Gotovca 9, 10000 Zagreb zastupanog po punomoćniku BERNARD KATIĆ</item>
    </izvorni_sadrzaj>
    <derivirana_varijabla naziv="DomainObject.Predmet.ProtuStrankaListFormatedWithAdress_1">
      <item>BONNANO - BEN jednostavno društvo s ograničenom odgovornošću za trgovinu i usluge, Vijenac Frane Gotovca 9, 10000 Zagreb zastupanog po punomoćniku BERNARD KATIĆ</item>
    </derivirana_varijabla>
  </DomainObject.Predmet.ProtuStrankaListFormatedWithAdress>
  <DomainObject.Predmet.ProtuStrankaListFormatedWithAdressOIB>
    <izvorni_sadrzaj>
      <item>BONNANO - BEN jednostavno društvo s ograničenom odgovornošću za trgovinu i usluge, OIB 05139744337, Vijenac Frane Gotovca 9, 10000 Zagreb zastupanog po punomoćniku BERNARD KATIĆ</item>
    </izvorni_sadrzaj>
    <derivirana_varijabla naziv="DomainObject.Predmet.ProtuStrankaListFormatedWithAdressOIB_1">
      <item>BONNANO - BEN jednostavno društvo s ograničenom odgovornošću za trgovinu i usluge, OIB 05139744337, Vijenac Frane Gotovca 9, 10000 Zagreb zastupanog po punomoćniku BERNARD KATIĆ</item>
    </derivirana_varijabla>
  </DomainObject.Predmet.ProtuStrankaListFormatedWithAdressOIB>
  <DomainObject.Predmet.ProtuStrankaListNazivFormated>
    <izvorni_sadrzaj>
      <item>BONNANO - BEN jednostavno društvo s ograničenom odgovornošću za trgovinu i usluge</item>
    </izvorni_sadrzaj>
    <derivirana_varijabla naziv="DomainObject.Predmet.ProtuStrankaListNazivFormated_1">
      <item>BONNANO - BEN jednostavno društvo s ograničenom odgovornošću za trgovinu i usluge</item>
    </derivirana_varijabla>
  </DomainObject.Predmet.ProtuStrankaListNazivFormated>
  <DomainObject.Predmet.ProtuStrankaListNazivFormatedOIB>
    <izvorni_sadrzaj>
      <item>BONNANO - BEN jednostavno društvo s ograničenom odgovornošću za trgovinu i usluge, OIB 05139744337</item>
    </izvorni_sadrzaj>
    <derivirana_varijabla naziv="DomainObject.Predmet.ProtuStrankaListNazivFormatedOIB_1">
      <item>BONNANO - BEN jednostavno društvo s ograničenom odgovornošću za trgovinu i usluge, OIB 05139744337</item>
    </derivirana_varijabla>
  </DomainObject.Predmet.ProtuStrankaListNazivFormatedOIB>
  <DomainObject.Predmet.OstaliListFormated>
    <izvorni_sadrzaj>
      <item>BERNARD KATIĆ punomoćnik sudionika u postupku BONNANO - BEN jednostavno društvo s ograničenom odgovornošću za trgovinu i usluge</item>
    </izvorni_sadrzaj>
    <derivirana_varijabla naziv="DomainObject.Predmet.OstaliListFormated_1">
      <item>BERNARD KATIĆ punomoćnik sudionika u postupku BONNANO - BEN jednostavno društvo s ograničenom odgovornošću za trgovinu i usluge</item>
    </derivirana_varijabla>
  </DomainObject.Predmet.OstaliListFormated>
  <DomainObject.Predmet.OstaliListFormatedOIB>
    <izvorni_sadrzaj>
      <item>BERNARD KATIĆ, OIB 70554091708 punomoćnik sudionika u postupku BONNANO - BEN jednostavno društvo s ograničenom odgovornošću za trgovinu i usluge</item>
    </izvorni_sadrzaj>
    <derivirana_varijabla naziv="DomainObject.Predmet.OstaliListFormatedOIB_1">
      <item>BERNARD KATIĆ, OIB 70554091708 punomoćnik sudionika u postupku BONNANO - BEN jednostavno društvo s ograničenom odgovornošću za trgovinu i usluge</item>
    </derivirana_varijabla>
  </DomainObject.Predmet.OstaliListFormatedOIB>
  <DomainObject.Predmet.OstaliListFormatedWithAdress>
    <izvorni_sadrzaj>
      <item>BERNARD KATIĆ, Ulica Josipa Strganca 12, 10000 Zagreb punomoćnik sudionika u postupku BONNANO - BEN jednostavno društvo s ograničenom odgovornošću za trgovinu i usluge</item>
    </izvorni_sadrzaj>
    <derivirana_varijabla naziv="DomainObject.Predmet.OstaliListFormatedWithAdress_1">
      <item>BERNARD KATIĆ, Ulica Josipa Strganca 12, 10000 Zagreb punomoćnik sudionika u postupku BONNANO - BEN jednostavno društvo s ograničenom odgovornošću za trgovinu i usluge</item>
    </derivirana_varijabla>
  </DomainObject.Predmet.OstaliListFormatedWithAdress>
  <DomainObject.Predmet.OstaliListFormatedWithAdressOIB>
    <izvorni_sadrzaj>
      <item>BERNARD KATIĆ, OIB 70554091708, Ulica Josipa Strganca 12, 10000 Zagreb punomoćnik sudionika u postupku BONNANO - BEN jednostavno društvo s ograničenom odgovornošću za trgovinu i usluge</item>
    </izvorni_sadrzaj>
    <derivirana_varijabla naziv="DomainObject.Predmet.OstaliListFormatedWithAdressOIB_1">
      <item>BERNARD KATIĆ, OIB 70554091708, Ulica Josipa Strganca 12, 10000 Zagreb punomoćnik sudionika u postupku BONNANO - BEN jednostavno društvo s ograničenom odgovornošću za trgovinu i usluge</item>
    </derivirana_varijabla>
  </DomainObject.Predmet.OstaliListFormatedWithAdressOIB>
  <DomainObject.Predmet.OstaliListNazivFormated>
    <izvorni_sadrzaj>
      <item>BERNARD KATIĆ</item>
    </izvorni_sadrzaj>
    <derivirana_varijabla naziv="DomainObject.Predmet.OstaliListNazivFormated_1">
      <item>BERNARD KATIĆ</item>
    </derivirana_varijabla>
  </DomainObject.Predmet.OstaliListNazivFormated>
  <DomainObject.Predmet.OstaliListNazivFormatedOIB>
    <izvorni_sadrzaj>
      <item>BERNARD KATIĆ, OIB 70554091708</item>
    </izvorni_sadrzaj>
    <derivirana_varijabla naziv="DomainObject.Predmet.OstaliListNazivFormatedOIB_1">
      <item>BERNARD KATIĆ, OIB 70554091708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BONNANO - BEN jednostavno društvo s ograničenom odgovornošću za trgovinu i usluge</izvorni_sadrzaj>
    <derivirana_varijabla naziv="DomainObject.Predmet.ProtustrankaIDrugi_1">BONNANO - BEN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BONNANO - BEN jednostavno društvo s ograničenom odgovornošću za trgovinu i usluge, OIB 05139744337, Vijenac Frane Gotovca 9, 10000 Zagreb</izvorni_sadrzaj>
    <derivirana_varijabla naziv="DomainObject.Predmet.ProtustrankaIDrugiAdressOIB_1">BONNANO - BEN jednostavno društvo s ograničenom odgovornošću za trgovinu i usluge, OIB 05139744337, Vijenac Frane Gotovca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BONNANO - BEN jednostavno društvo s ograničenom odgovornošću za trgovinu i usluge</item>
      <item>BERNARD KATIĆ</item>
    </izvorni_sadrzaj>
    <derivirana_varijabla naziv="DomainObject.Predmet.SudioniciListNaziv_1">
      <item>FINA Regionalni centar Zagreb</item>
      <item>BONNANO - BEN jednostavno društvo s ograničenom odgovornošću za trgovinu i usluge</item>
      <item>BERNARD KATIĆ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BONNANO - BEN jednostavno društvo s ograničenom odgovornošću za trgovinu i usluge, OIB 05139744337, Vijenac Frane Gotovca 9,10000 Zagreb</item>
      <item>BERNARD KATIĆ, OIB 70554091708, Ulica Josipa Strganca 12,10000 Zagreb</item>
    </izvorni_sadrzaj>
    <derivirana_varijabla naziv="DomainObject.Predmet.SudioniciListAdressOIB_1">
      <item>FINA Regionalni centar Zagreb, OIB 85821130368, Trg svibanjskih žrtava 1995. br. 1,10000 Zagreb</item>
      <item>BONNANO - BEN jednostavno društvo s ograničenom odgovornošću za trgovinu i usluge, OIB 05139744337, Vijenac Frane Gotovca 9,10000 Zagreb</item>
      <item>BERNARD KATIĆ, OIB 70554091708, Ulica Josipa Strganca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05139744337</item>
      <item>, OIB 70554091708</item>
    </izvorni_sadrzaj>
    <derivirana_varijabla naziv="DomainObject.Predmet.SudioniciListNazivOIB_1">
      <item>, OIB 85821130368</item>
      <item>, OIB 05139744337</item>
      <item>, OIB 70554091708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C6B2E-7E23-4B59-804D-00BD7C29C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1349</properties:Characters>
  <properties:Lines>49</properties:Lines>
  <properties:Paragraphs>18</properties:Paragraphs>
  <properties:TotalTime>10</properties:TotalTime>
  <properties:ScaleCrop>false</properties:ScaleCrop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2016-01-21T09:15:00Z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