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9d18" w14:paraId="89a9d18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6B6D58">
        <w:t>5</w:t>
      </w:r>
      <w:r w:rsidR="0050736C">
        <w:t>2</w:t>
      </w:r>
      <w:r w:rsidR="003C5692">
        <w:t>/1</w:t>
      </w:r>
      <w:r w:rsidR="006B6D58">
        <w:t>8</w:t>
      </w:r>
      <w:r w:rsidR="003C5692">
        <w:t>-</w:t>
      </w:r>
      <w:r w:rsidR="0024553B">
        <w:t>1</w:t>
      </w:r>
      <w:r w:rsidR="006B6D58">
        <w:t>6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6B6D58" w:rsidP="006B6D58" w:rsidR="005B067F">
      <w:pPr>
        <w:jc w:val="both"/>
      </w:pPr>
      <w:r>
        <w:tab/>
      </w:r>
      <w:r w:rsidRPr="006B6D58">
        <w:t xml:space="preserve">Trgovački sud u Osijeku, po sucu mr. sc. Tihomiru Kovačeviću, kao stečajnom sucu, povodom prijedloga RH, MF, PU, Područni ured Osijek zastupana po ŽDO u Osijeku, OIB 18683136487 za otvaranje stečajnog postupka nad dužnikom E &amp; S j.d.o.o. za ugostiteljstvo i trgovinu, Osijek, Koranska 26, MBS 030160550, OIB 63146795907, dana </w:t>
      </w:r>
      <w:r w:rsidR="004F0A56">
        <w:t>2</w:t>
      </w:r>
      <w:r>
        <w:t>7</w:t>
      </w:r>
      <w:r w:rsidR="004F0A56">
        <w:t>.</w:t>
      </w:r>
      <w:r w:rsidRPr="006B6D58">
        <w:t xml:space="preserve"> travnja 2018</w:t>
      </w: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6B6D58" w:rsidR="00B324DF">
      <w:pPr>
        <w:pStyle w:val="Tijeloteksta"/>
        <w:numPr>
          <w:ilvl w:val="0"/>
          <w:numId w:val="11"/>
        </w:numPr>
      </w:pPr>
      <w:r>
        <w:t>Privremeno</w:t>
      </w:r>
      <w:r w:rsidR="006B6D58">
        <w:t>m</w:t>
      </w:r>
      <w:r>
        <w:t xml:space="preserve"> stečajno</w:t>
      </w:r>
      <w:r w:rsidR="006B6D58">
        <w:t>m</w:t>
      </w:r>
      <w:r>
        <w:t xml:space="preserve"> upravitelj</w:t>
      </w:r>
      <w:r w:rsidR="006B6D58">
        <w:t>u</w:t>
      </w:r>
      <w:r>
        <w:t xml:space="preserve"> </w:t>
      </w:r>
      <w:r w:rsidR="006B6D58" w:rsidRPr="006B6D58">
        <w:rPr>
          <w:bCs/>
        </w:rPr>
        <w:t>Mirsad Demirović, Gunja, Kolodvorska 4, OIB 18540805456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6B6D58" w:rsidRPr="006B6D58">
        <w:t>E &amp; S j.d.o.o. za ugostiteljstvo i trgovinu, Osijek, Koranska 26, MBS 030160550, OIB 63146795907</w:t>
      </w:r>
      <w:r>
        <w:t xml:space="preserve">, </w:t>
      </w:r>
      <w:r w:rsidR="00B324DF">
        <w:t>u iznosu ukupnog troška od 3.500,00 kn uplatom na žiro-račun privremen</w:t>
      </w:r>
      <w:r w:rsidR="00F62B6C">
        <w:t>og</w:t>
      </w:r>
      <w:r w:rsidR="00B324DF">
        <w:t xml:space="preserve"> stečajn</w:t>
      </w:r>
      <w:r w:rsidR="00F62B6C">
        <w:t>og</w:t>
      </w:r>
      <w:r w:rsidR="00B324DF">
        <w:t xml:space="preserve"> upravitelj</w:t>
      </w:r>
      <w:r w:rsidR="00F62B6C">
        <w:t>a</w:t>
      </w:r>
      <w:r w:rsidR="00B324DF">
        <w:t xml:space="preserve"> broj </w:t>
      </w:r>
      <w:r w:rsidR="00F62B6C">
        <w:t>koji će dostaviti u roku 8 dana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C52D75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C52D75">
        <w:t xml:space="preserve">iz </w:t>
      </w:r>
      <w:r>
        <w:t xml:space="preserve"> </w:t>
      </w:r>
      <w:r w:rsidR="00C52D75" w:rsidRPr="00C52D75">
        <w:t>Fond</w:t>
      </w:r>
      <w:r w:rsidR="00C52D75">
        <w:t>a</w:t>
      </w:r>
      <w:r w:rsidR="00C52D75" w:rsidRPr="00C52D75">
        <w:t xml:space="preserve"> za namirenje troškova stečajnog postupka</w:t>
      </w:r>
      <w:r w:rsidR="00F3701D">
        <w:t xml:space="preserve"> </w:t>
      </w:r>
      <w:r>
        <w:t>izvrši isplatu privremeno</w:t>
      </w:r>
      <w:r w:rsidR="00F62B6C">
        <w:t>m</w:t>
      </w:r>
      <w:r>
        <w:t xml:space="preserve"> stečajno</w:t>
      </w:r>
      <w:r w:rsidR="00F62B6C">
        <w:t>m</w:t>
      </w:r>
      <w:r>
        <w:t xml:space="preserve"> upravitelj</w:t>
      </w:r>
      <w:r w:rsidR="00F62B6C">
        <w:t>u</w:t>
      </w:r>
      <w:r>
        <w:t xml:space="preserve"> na nje</w:t>
      </w:r>
      <w:r w:rsidR="00F3701D">
        <w:t>gov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F62B6C">
        <w:t>5</w:t>
      </w:r>
      <w:r w:rsidR="00C030E2">
        <w:t>2</w:t>
      </w:r>
      <w:r>
        <w:t>/1</w:t>
      </w:r>
      <w:r w:rsidR="00F62B6C">
        <w:t>8</w:t>
      </w:r>
      <w:r>
        <w:t>-</w:t>
      </w:r>
      <w:r w:rsidR="00C52D75">
        <w:t>2</w:t>
      </w:r>
      <w:r>
        <w:t xml:space="preserve"> od </w:t>
      </w:r>
      <w:r w:rsidR="00A140CF">
        <w:t>1</w:t>
      </w:r>
      <w:r w:rsidR="007F7D9A">
        <w:t>9</w:t>
      </w:r>
      <w:r>
        <w:t>.</w:t>
      </w:r>
      <w:r w:rsidR="00C52D75">
        <w:t>0</w:t>
      </w:r>
      <w:r>
        <w:t>1.201</w:t>
      </w:r>
      <w:r w:rsidR="00C52D75">
        <w:t>8</w:t>
      </w:r>
      <w:r>
        <w:t xml:space="preserve">. pokrenut je prethodni postupak nad dužnikom i imenovan je </w:t>
      </w:r>
      <w:r w:rsidR="00C52D75">
        <w:t>Mirsad Demirović iz Gunje</w:t>
      </w:r>
      <w:r>
        <w:t xml:space="preserve"> za privremen</w:t>
      </w:r>
      <w:r w:rsidR="00C52D75">
        <w:t>og</w:t>
      </w:r>
      <w:r>
        <w:t xml:space="preserve"> stečajn</w:t>
      </w:r>
      <w:r w:rsidR="00C52D75">
        <w:t>og</w:t>
      </w:r>
      <w:r>
        <w:t xml:space="preserve"> upravitelj</w:t>
      </w:r>
      <w:r w:rsidR="00C52D75">
        <w:t>a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C52D75">
        <w:t>i</w:t>
      </w:r>
      <w:r>
        <w:t xml:space="preserve"> stečajn</w:t>
      </w:r>
      <w:r w:rsidR="00C52D75">
        <w:t>i</w:t>
      </w:r>
      <w:r>
        <w:t xml:space="preserve"> upravitelj obavi</w:t>
      </w:r>
      <w:r w:rsidR="00C52D75">
        <w:t>o</w:t>
      </w:r>
      <w:r>
        <w:t xml:space="preserve"> je sve potrebne radnje, te je sastavi</w:t>
      </w:r>
      <w:r w:rsidR="00C52D75">
        <w:t>o</w:t>
      </w:r>
      <w:r>
        <w:t xml:space="preserve"> i dostavi</w:t>
      </w:r>
      <w:r w:rsidR="00C52D75">
        <w:t>o</w:t>
      </w:r>
      <w:r>
        <w:t xml:space="preserve"> svoje pisano izvješće i nazoči</w:t>
      </w:r>
      <w:r w:rsidR="00C52D75">
        <w:t>o</w:t>
      </w:r>
      <w:r>
        <w:t xml:space="preserve"> ročištu radi izjašnjenja o prijedlogu za otvaranje </w:t>
      </w:r>
      <w:r>
        <w:lastRenderedPageBreak/>
        <w:t xml:space="preserve">stečajnog postupka i ročištu radi rasprave o uvjetima za otvaranje stečajnog postupka, a dana </w:t>
      </w:r>
      <w:r w:rsidR="00C15FDA">
        <w:t>2</w:t>
      </w:r>
      <w:r w:rsidR="006C3EC5">
        <w:t>6</w:t>
      </w:r>
      <w:r>
        <w:t>.</w:t>
      </w:r>
      <w:r w:rsidR="00FF414C">
        <w:t>0</w:t>
      </w:r>
      <w:r w:rsidR="006C3EC5">
        <w:t>4</w:t>
      </w:r>
      <w:r>
        <w:t>.201</w:t>
      </w:r>
      <w:r w:rsidR="00FF414C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C15FDA">
        <w:t>2</w:t>
      </w:r>
      <w:r w:rsidR="009F5815">
        <w:t>7</w:t>
      </w:r>
      <w:r w:rsidR="00FC0CBC" w:rsidRPr="00FC0CBC">
        <w:t xml:space="preserve">. </w:t>
      </w:r>
      <w:r w:rsidR="006C3EC5">
        <w:t>travnj</w:t>
      </w:r>
      <w:r w:rsidR="00FC0CBC" w:rsidRPr="00FC0CBC">
        <w:t>a 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6C3EC5">
        <w:t>i</w:t>
      </w:r>
      <w:r>
        <w:t xml:space="preserve"> stečajn</w:t>
      </w:r>
      <w:r w:rsidR="006C3EC5">
        <w:t>i</w:t>
      </w:r>
      <w:r>
        <w:t xml:space="preserve"> upravitelj</w:t>
      </w:r>
      <w:r w:rsidR="00F21D52">
        <w:t xml:space="preserve"> </w:t>
      </w:r>
      <w:r w:rsidR="006C3EC5">
        <w:t>Mirsad Demirović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77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6B6D58" w:rsidRPr="006B6D58">
      <w:t>52/18-16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18A6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53B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1DD1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D77B0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4F0A56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6D58"/>
    <w:rsid w:val="006B7CF4"/>
    <w:rsid w:val="006C078E"/>
    <w:rsid w:val="006C3CC6"/>
    <w:rsid w:val="006C3EC5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7F7D9A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815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0F62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30E2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1A3A"/>
    <w:rsid w:val="00C5225C"/>
    <w:rsid w:val="00C52D75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4D8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6626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1D52"/>
    <w:rsid w:val="00F23741"/>
    <w:rsid w:val="00F248E2"/>
    <w:rsid w:val="00F34667"/>
    <w:rsid w:val="00F350E9"/>
    <w:rsid w:val="00F362EA"/>
    <w:rsid w:val="00F3701D"/>
    <w:rsid w:val="00F379A2"/>
    <w:rsid w:val="00F404EA"/>
    <w:rsid w:val="00F41231"/>
    <w:rsid w:val="00F46B8B"/>
    <w:rsid w:val="00F46BC9"/>
    <w:rsid w:val="00F47EF5"/>
    <w:rsid w:val="00F5389A"/>
    <w:rsid w:val="00F5537F"/>
    <w:rsid w:val="00F55833"/>
    <w:rsid w:val="00F5639C"/>
    <w:rsid w:val="00F61132"/>
    <w:rsid w:val="00F62B6C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414C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7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7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7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7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7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7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7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7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E&amp;S j.d.o.o. za ugostiteljstvo i trgovinu</izvorni_sadrzaj>
    <derivirana_varijabla naziv="DomainObject.Predmet.ProtustrankaFormated_1">  E&amp;S j.d.o.o. za ugostiteljstvo i trgovinu</derivirana_varijabla>
  </DomainObject.Predmet.ProtustrankaFormated>
  <DomainObject.Predmet.ProtustrankaFormatedOIB>
    <izvorni_sadrzaj>  E&amp;S j.d.o.o. za ugostiteljstvo i trgovinu, OIB 63146795907</izvorni_sadrzaj>
    <derivirana_varijabla naziv="DomainObject.Predmet.ProtustrankaFormatedOIB_1">  E&amp;S j.d.o.o. za ugostiteljstvo i trgovinu, OIB 63146795907</derivirana_varijabla>
  </DomainObject.Predmet.ProtustrankaFormatedOIB>
  <DomainObject.Predmet.ProtustrankaFormatedWithAdress>
    <izvorni_sadrzaj> E&amp;S j.d.o.o. za ugostiteljstvo i trgovinu, Koranska 26, 31000 Osijek</izvorni_sadrzaj>
    <derivirana_varijabla naziv="DomainObject.Predmet.ProtustrankaFormatedWithAdress_1"> E&amp;S j.d.o.o. za ugostiteljstvo i trgovinu, Koranska 26, 31000 Osijek</derivirana_varijabla>
  </DomainObject.Predmet.ProtustrankaFormatedWithAdress>
  <DomainObject.Predmet.ProtustrankaFormatedWithAdressOIB>
    <izvorni_sadrzaj> E&amp;S j.d.o.o. za ugostiteljstvo i trgovinu, OIB 63146795907, Koranska 26, 31000 Osijek</izvorni_sadrzaj>
    <derivirana_varijabla naziv="DomainObject.Predmet.ProtustrankaFormatedWithAdressOIB_1"> E&amp;S j.d.o.o. za ugostiteljstvo i trgovinu, OIB 63146795907, Koranska 26, 31000 Osijek</derivirana_varijabla>
  </DomainObject.Predmet.ProtustrankaFormatedWithAdressOIB>
  <DomainObject.Predmet.ProtustrankaWithAdress>
    <izvorni_sadrzaj>E&amp;S j.d.o.o. za ugostiteljstvo i trgovinu Koranska 26, 31000 Osijek</izvorni_sadrzaj>
    <derivirana_varijabla naziv="DomainObject.Predmet.ProtustrankaWithAdress_1">E&amp;S j.d.o.o. za ugostiteljstvo i trgovinu Koranska 26, 31000 Osijek</derivirana_varijabla>
  </DomainObject.Predmet.ProtustrankaWithAdress>
  <DomainObject.Predmet.ProtustrankaWithAdressOIB>
    <izvorni_sadrzaj>E&amp;S j.d.o.o. za ugostiteljstvo i trgovinu, OIB 63146795907, Koranska 26, 31000 Osijek</izvorni_sadrzaj>
    <derivirana_varijabla naziv="DomainObject.Predmet.ProtustrankaWithAdressOIB_1">E&amp;S j.d.o.o. za ugostiteljstvo i trgovinu, OIB 63146795907, Koranska 26, 31000 Osijek</derivirana_varijabla>
  </DomainObject.Predmet.ProtustrankaWithAdressOIB>
  <DomainObject.Predmet.ProtustrankaNazivFormated>
    <izvorni_sadrzaj>E&amp;S j.d.o.o. za ugostiteljstvo i trgovinu</izvorni_sadrzaj>
    <derivirana_varijabla naziv="DomainObject.Predmet.ProtustrankaNazivFormated_1">E&amp;S j.d.o.o. za ugostiteljstvo i trgovinu</derivirana_varijabla>
  </DomainObject.Predmet.ProtustrankaNazivFormated>
  <DomainObject.Predmet.ProtustrankaNazivFormatedOIB>
    <izvorni_sadrzaj>E&amp;S j.d.o.o. za ugostiteljstvo i trgovinu, OIB 63146795907</izvorni_sadrzaj>
    <derivirana_varijabla naziv="DomainObject.Predmet.ProtustrankaNazivFormatedOIB_1">E&amp;S j.d.o.o. za ugostiteljstvo i trgovinu, OIB 63146795907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E&amp;S j.d.o.o. za ugostiteljstvo i trgovinu</item>
    </izvorni_sadrzaj>
    <derivirana_varijabla naziv="DomainObject.Predmet.ProtuStrankaListFormated_1">
      <item>E&amp;S j.d.o.o. za ugostiteljstvo i trgovinu</item>
    </derivirana_varijabla>
  </DomainObject.Predmet.ProtuStrankaListFormated>
  <DomainObject.Predmet.ProtuStrankaListFormatedOIB>
    <izvorni_sadrzaj>
      <item>E&amp;S j.d.o.o. za ugostiteljstvo i trgovinu, OIB 63146795907</item>
    </izvorni_sadrzaj>
    <derivirana_varijabla naziv="DomainObject.Predmet.ProtuStrankaListFormatedOIB_1">
      <item>E&amp;S j.d.o.o. za ugostiteljstvo i trgovinu, OIB 63146795907</item>
    </derivirana_varijabla>
  </DomainObject.Predmet.ProtuStrankaListFormatedOIB>
  <DomainObject.Predmet.ProtuStrankaListFormatedWithAdress>
    <izvorni_sadrzaj>
      <item>E&amp;S j.d.o.o. za ugostiteljstvo i trgovinu, Koranska 26, 31000 Osijek</item>
    </izvorni_sadrzaj>
    <derivirana_varijabla naziv="DomainObject.Predmet.ProtuStrankaListFormatedWithAdress_1">
      <item>E&amp;S j.d.o.o. za ugostiteljstvo i trgovinu, Koranska 26, 31000 Osijek</item>
    </derivirana_varijabla>
  </DomainObject.Predmet.ProtuStrankaListFormatedWithAdress>
  <DomainObject.Predmet.ProtuStrankaListFormatedWithAdressOIB>
    <izvorni_sadrzaj>
      <item>E&amp;S j.d.o.o. za ugostiteljstvo i trgovinu, OIB 63146795907, Koranska 26, 31000 Osijek</item>
    </izvorni_sadrzaj>
    <derivirana_varijabla naziv="DomainObject.Predmet.ProtuStrankaListFormatedWithAdressOIB_1">
      <item>E&amp;S j.d.o.o. za ugostiteljstvo i trgovinu, OIB 63146795907, Koranska 26, 31000 Osijek</item>
    </derivirana_varijabla>
  </DomainObject.Predmet.ProtuStrankaListFormatedWithAdressOIB>
  <DomainObject.Predmet.ProtuStrankaListNazivFormated>
    <izvorni_sadrzaj>
      <item>E&amp;S j.d.o.o. za ugostiteljstvo i trgovinu</item>
    </izvorni_sadrzaj>
    <derivirana_varijabla naziv="DomainObject.Predmet.ProtuStrankaListNazivFormated_1">
      <item>E&amp;S j.d.o.o. za ugostiteljstvo i trgovinu</item>
    </derivirana_varijabla>
  </DomainObject.Predmet.ProtuStrankaListNazivFormated>
  <DomainObject.Predmet.ProtuStrankaListNazivFormatedOIB>
    <izvorni_sadrzaj>
      <item>E&amp;S j.d.o.o. za ugostiteljstvo i trgovinu, OIB 63146795907</item>
    </izvorni_sadrzaj>
    <derivirana_varijabla naziv="DomainObject.Predmet.ProtuStrankaListNazivFormatedOIB_1">
      <item>E&amp;S j.d.o.o. za ugostiteljstvo i trgovinu, OIB 63146795907</item>
    </derivirana_varijabla>
  </DomainObject.Predmet.ProtuStrankaListNazivFormatedOIB>
  <DomainObject.Predmet.OstaliListFormated>
    <izvorni_sadrzaj>
      <item>Sanja Ivšić</item>
      <item>ŽDO GUO Osijek</item>
    </izvorni_sadrzaj>
    <derivirana_varijabla naziv="DomainObject.Predmet.OstaliListFormated_1">
      <item>Sanja Ivšić</item>
      <item>ŽDO GUO Osijek</item>
    </derivirana_varijabla>
  </DomainObject.Predmet.OstaliListFormated>
  <DomainObject.Predmet.OstaliListFormatedOIB>
    <izvorni_sadrzaj>
      <item>Sanja Ivšić, OIB 79795401807</item>
      <item>ŽDO GUO Osijek, OIB 52634238587</item>
    </izvorni_sadrzaj>
    <derivirana_varijabla naziv="DomainObject.Predmet.OstaliListFormatedOIB_1">
      <item>Sanja Ivšić, OIB 79795401807</item>
      <item>ŽDO GUO Osijek, OIB 52634238587</item>
    </derivirana_varijabla>
  </DomainObject.Predmet.OstaliListFormatedOIB>
  <DomainObject.Predmet.OstaliListFormatedWithAdress>
    <izvorni_sadrzaj>
      <item>Sanja Ivšić, Koranska 26, 31000 Osijek</item>
      <item>ŽDO GUO Osijek</item>
    </izvorni_sadrzaj>
    <derivirana_varijabla naziv="DomainObject.Predmet.OstaliListFormatedWithAdress_1">
      <item>Sanja Ivšić, Koranska 26, 31000 Osijek</item>
      <item>ŽDO GUO Osijek</item>
    </derivirana_varijabla>
  </DomainObject.Predmet.OstaliListFormatedWithAdress>
  <DomainObject.Predmet.OstaliListFormatedWithAdressOIB>
    <izvorni_sadrzaj>
      <item>Sanja Ivšić, OIB 79795401807, Koranska 26, 31000 Osijek</item>
      <item>ŽDO GUO Osijek, OIB 52634238587</item>
    </izvorni_sadrzaj>
    <derivirana_varijabla naziv="DomainObject.Predmet.OstaliListFormatedWithAdressOIB_1">
      <item>Sanja Ivšić, OIB 79795401807, Koranska 26, 31000 Osijek</item>
      <item>ŽDO GUO Osijek, OIB 52634238587</item>
    </derivirana_varijabla>
  </DomainObject.Predmet.OstaliListFormatedWithAdressOIB>
  <DomainObject.Predmet.OstaliListNazivFormated>
    <izvorni_sadrzaj>
      <item>Sanja Ivšić</item>
      <item>ŽDO GUO Osijek</item>
    </izvorni_sadrzaj>
    <derivirana_varijabla naziv="DomainObject.Predmet.OstaliListNazivFormated_1">
      <item>Sanja Ivšić</item>
      <item>ŽDO GUO Osijek</item>
    </derivirana_varijabla>
  </DomainObject.Predmet.OstaliListNazivFormated>
  <DomainObject.Predmet.OstaliListNazivFormatedOIB>
    <izvorni_sadrzaj>
      <item>Sanja Ivšić, OIB 79795401807</item>
      <item>ŽDO GUO Osijek, OIB 52634238587</item>
    </izvorni_sadrzaj>
    <derivirana_varijabla naziv="DomainObject.Predmet.OstaliListNazivFormatedOIB_1">
      <item>Sanja Ivšić, OIB 79795401807</item>
      <item>ŽDO GUO Osijek,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E&amp;S j.d.o.o. za ugostiteljstvo i trgovinu</izvorni_sadrzaj>
    <derivirana_varijabla naziv="DomainObject.Predmet.ProtustrankaIDrugi_1">E&amp;S j.d.o.o. za ugostiteljstvo i trgovinu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E&amp;S j.d.o.o. za ugostiteljstvo i trgovinu, OIB 63146795907, Koranska 26, 31000 Osijek</izvorni_sadrzaj>
    <derivirana_varijabla naziv="DomainObject.Predmet.ProtustrankaIDrugiAdressOIB_1">E&amp;S j.d.o.o. za ugostiteljstvo i trgovinu, OIB 63146795907, Koranska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St-52/2018-13</izvorni_sadrzaj>
    <derivirana_varijabla naziv="DomainObject.Predmet.OdlukaRjesenje.Oznaka_1">St-52/2018-13</derivirana_varijabla>
  </DomainObject.Predmet.OdlukaRjesenje.Oznaka>
  <DomainObject.Predmet.SudioniciListNaziv>
    <izvorni_sadrzaj>
      <item>E&amp;S j.d.o.o. za ugostiteljstvo i trgovinu</item>
      <item>RH MF PU PODRUČNI URED OSIJEK</item>
      <item>Sanja Ivšić</item>
      <item>ŽDO GUO Osijek</item>
    </izvorni_sadrzaj>
    <derivirana_varijabla naziv="DomainObject.Predmet.SudioniciListNaziv_1">
      <item>E&amp;S j.d.o.o. za ugostiteljstvo i trgovinu</item>
      <item>RH MF PU PODRUČNI URED OSIJEK</item>
      <item>Sanja Ivšić</item>
      <item>ŽDO GUO Osijek</item>
    </derivirana_varijabla>
  </DomainObject.Predmet.SudioniciListNaziv>
  <DomainObject.Predmet.SudioniciListAdressOIB>
    <izvorni_sadrzaj>
      <item>E&amp;S j.d.o.o. za ugostiteljstvo i trgovinu, OIB 63146795907, Koranska 26,31000 Osijek</item>
      <item>RH MF PU PODRUČNI URED OSIJEK, OIB 18683136487</item>
      <item>Sanja Ivšić, OIB 79795401807, Koranska 26,31000 Osijek</item>
      <item>ŽDO GUO Osijek, OIB 52634238587</item>
    </izvorni_sadrzaj>
    <derivirana_varijabla naziv="DomainObject.Predmet.SudioniciListAdressOIB_1">
      <item>E&amp;S j.d.o.o. za ugostiteljstvo i trgovinu, OIB 63146795907, Koranska 26,31000 Osijek</item>
      <item>RH MF PU PODRUČNI URED OSIJEK, OIB 18683136487</item>
      <item>Sanja Ivšić, OIB 79795401807, Koranska 26,31000 Osijek</item>
      <item>ŽDO GUO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63146795907</item>
      <item>, OIB 18683136487</item>
      <item>, OIB 79795401807</item>
      <item>, OIB 52634238587</item>
    </izvorni_sadrzaj>
    <derivirana_varijabla naziv="DomainObject.Predmet.SudioniciListNazivOIB_1">
      <item>, OIB 63146795907</item>
      <item>, OIB 18683136487</item>
      <item>, OIB 79795401807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014DD-47A8-494F-B67F-F498D4EE4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2350</properties:Characters>
  <properties:Lines>70</properties:Lines>
  <properties:Paragraphs>21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2018-04-27T10:12:00Z</cp:lastPrinted>
  <dcterms:modified xmlns:xsi="http://www.w3.org/2001/XMLSchema-instance" xsi:type="dcterms:W3CDTF">2018-04-27T10:20:00Z</dcterms:modified>
  <cp:revision>15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