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d4f9a" w14:paraId="52d4f9a" w:rsidRDefault="00E54F1E" w:rsidP="00E54F1E" w:rsidR="00E54F1E" w:rsidRPr="00E54F1E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4F1E">
        <w:tab/>
      </w:r>
      <w:r w:rsidRPr="00E54F1E">
        <w:tab/>
      </w:r>
      <w:r w:rsidRPr="00E54F1E">
        <w:tab/>
      </w:r>
      <w:r w:rsidRPr="00E54F1E">
        <w:tab/>
      </w:r>
      <w:r w:rsidRPr="00E54F1E">
        <w:tab/>
      </w:r>
      <w:r w:rsidRPr="00E54F1E">
        <w:tab/>
      </w:r>
      <w:r w:rsidRPr="00E54F1E">
        <w:tab/>
      </w:r>
      <w:r w:rsidRPr="00E54F1E">
        <w:tab/>
        <w:t xml:space="preserve">           </w:t>
      </w:r>
      <w:r w:rsidR="001E58E5">
        <w:t xml:space="preserve">   </w:t>
      </w:r>
      <w:r w:rsidRPr="00E54F1E">
        <w:t xml:space="preserve">4 </w:t>
      </w:r>
      <w:r w:rsidR="004152F0">
        <w:t>St-</w:t>
      </w:r>
      <w:r w:rsidR="003C40A8">
        <w:t>4585</w:t>
      </w:r>
      <w:r w:rsidR="004152F0">
        <w:t>/16</w:t>
      </w:r>
    </w:p>
    <w:p w:rsidRDefault="00E54F1E" w:rsidP="00E54F1E" w:rsidR="00E54F1E" w:rsidRPr="00E54F1E">
      <w:pPr>
        <w:jc w:val="both"/>
      </w:pPr>
      <w:r w:rsidRPr="00E54F1E">
        <w:t xml:space="preserve">REPUBLIKA HRVATSKA </w:t>
      </w:r>
    </w:p>
    <w:p w:rsidRDefault="00E54F1E" w:rsidP="00E54F1E" w:rsidR="00E54F1E" w:rsidRPr="00E54F1E">
      <w:r w:rsidRPr="00E54F1E">
        <w:t xml:space="preserve">TRGOVAČKI SUD U ZAGREBU </w:t>
      </w:r>
    </w:p>
    <w:p w:rsidRDefault="00E54F1E" w:rsidP="00E54F1E" w:rsidR="00E54F1E" w:rsidRPr="00E54F1E">
      <w:r w:rsidRPr="00E54F1E">
        <w:t xml:space="preserve">STALNA SLUŽBA </w:t>
      </w:r>
    </w:p>
    <w:p w:rsidRDefault="00E54F1E" w:rsidP="00E54F1E" w:rsidR="00E54F1E" w:rsidRPr="00E54F1E">
      <w:r w:rsidRPr="00E54F1E">
        <w:t xml:space="preserve">Karlovac, </w:t>
      </w:r>
      <w:r w:rsidR="004152F0">
        <w:t>Trg hrvatskih branitelja 1</w:t>
      </w:r>
    </w:p>
    <w:p w:rsidRDefault="00E54F1E" w:rsidP="00E54F1E" w:rsidR="00E54F1E" w:rsidRPr="00E54F1E">
      <w:pPr>
        <w:jc w:val="center"/>
      </w:pPr>
    </w:p>
    <w:p w:rsidRDefault="00E54F1E" w:rsidP="00E54F1E" w:rsidR="00E54F1E" w:rsidRPr="00E54F1E">
      <w:pPr>
        <w:jc w:val="center"/>
      </w:pPr>
    </w:p>
    <w:p w:rsidRDefault="00E54F1E" w:rsidP="00E54F1E" w:rsidR="00E54F1E" w:rsidRPr="00E54F1E">
      <w:pPr>
        <w:tabs>
          <w:tab w:pos="5569" w:val="left"/>
        </w:tabs>
        <w:jc w:val="center"/>
      </w:pPr>
      <w:r w:rsidRPr="00E54F1E">
        <w:t>R E P U B L I K A  H R V A T S K A</w:t>
      </w:r>
    </w:p>
    <w:p w:rsidRDefault="00E54F1E" w:rsidP="00E54F1E" w:rsidR="00E54F1E" w:rsidRPr="00E54F1E">
      <w:pPr>
        <w:tabs>
          <w:tab w:pos="5569" w:val="left"/>
        </w:tabs>
        <w:jc w:val="center"/>
      </w:pPr>
      <w:r w:rsidRPr="00E54F1E">
        <w:t>R J E Š E N J E</w:t>
      </w:r>
    </w:p>
    <w:p w:rsidRDefault="00E54F1E" w:rsidP="00E54F1E" w:rsidR="00E54F1E" w:rsidRPr="00E54F1E">
      <w:pPr>
        <w:tabs>
          <w:tab w:pos="5569" w:val="left"/>
        </w:tabs>
        <w:jc w:val="center"/>
      </w:pPr>
    </w:p>
    <w:p w:rsidRDefault="00E54F1E" w:rsidP="00E54F1E" w:rsidR="00E54F1E" w:rsidRPr="00E54F1E">
      <w:pPr>
        <w:tabs>
          <w:tab w:pos="5569" w:val="left"/>
        </w:tabs>
        <w:jc w:val="center"/>
      </w:pPr>
    </w:p>
    <w:p w:rsidRDefault="00E54F1E" w:rsidP="004152F0" w:rsidR="004152F0">
      <w:pPr>
        <w:jc w:val="both"/>
      </w:pPr>
      <w:r w:rsidRPr="00E54F1E">
        <w:tab/>
      </w:r>
      <w:r w:rsidR="004152F0">
        <w:t>Trgovački sud u Zagrebu, Stalna služba, po sucu Goranki Boljkovac, kao stečajnom sucu, u povodu prijedloga predlagatelja Financijske agencije, Zagreb, Ulica grada Vukovara 70, za otvaranje stečajnog postupka nad dužnikom</w:t>
      </w:r>
      <w:r w:rsidR="004152F0">
        <w:rPr>
          <w:rFonts w:cs="Arial" w:hAnsi="Arial" w:ascii="Arial"/>
          <w:color w:val="003366"/>
          <w:sz w:val="18"/>
          <w:szCs w:val="18"/>
        </w:rPr>
        <w:t xml:space="preserve"> </w:t>
      </w:r>
      <w:r w:rsidR="003C40A8" w:rsidRPr="00875473">
        <w:t>ROSI UGOSTITELJSTVO d.o.o., Zagreb, 1. gardijske brigade Tigrovi 27C, OIB 44665332396</w:t>
      </w:r>
      <w:r w:rsidR="004152F0">
        <w:t>,</w:t>
      </w:r>
      <w:r w:rsidR="004152F0">
        <w:rPr>
          <w:rFonts w:cs="Arial" w:hAnsi="Arial" w:ascii="Arial"/>
          <w:sz w:val="18"/>
          <w:szCs w:val="18"/>
        </w:rPr>
        <w:t xml:space="preserve"> </w:t>
      </w:r>
      <w:r w:rsidR="003C40A8">
        <w:t>dana 22</w:t>
      </w:r>
      <w:r w:rsidR="004152F0">
        <w:t xml:space="preserve">. rujna 2017. godine </w:t>
      </w:r>
    </w:p>
    <w:p w:rsidRDefault="00E635BB" w:rsidP="004152F0" w:rsidR="00E635BB">
      <w:pPr>
        <w:jc w:val="both"/>
      </w:pPr>
    </w:p>
    <w:p w:rsidRDefault="008772CF" w:rsidP="00E54F1E" w:rsidR="008772CF" w:rsidRPr="00E54F1E"/>
    <w:p w:rsidRDefault="00B72A8C" w:rsidP="006B22DC" w:rsidR="00B043EC" w:rsidRPr="00E54F1E">
      <w:pPr>
        <w:jc w:val="center"/>
      </w:pPr>
      <w:r w:rsidRPr="00E54F1E">
        <w:t>r i j e š i o    j e</w:t>
      </w:r>
    </w:p>
    <w:p w:rsidRDefault="001625A3" w:rsidP="006B22DC" w:rsidR="001625A3" w:rsidRPr="00E54F1E">
      <w:pPr>
        <w:jc w:val="center"/>
      </w:pPr>
    </w:p>
    <w:p w:rsidRDefault="00B72A8C" w:rsidR="00B72A8C" w:rsidRPr="00E54F1E"/>
    <w:p w:rsidRDefault="00893B55" w:rsidP="009D17BA" w:rsidR="009D17BA" w:rsidRPr="000A23D5">
      <w:pPr>
        <w:numPr>
          <w:ilvl w:val="0"/>
          <w:numId w:val="1"/>
        </w:numPr>
        <w:jc w:val="both"/>
      </w:pPr>
      <w:r w:rsidRPr="00E54F1E">
        <w:t xml:space="preserve">Naređuje se </w:t>
      </w:r>
      <w:r w:rsidR="004152F0">
        <w:t xml:space="preserve">odvjetniku </w:t>
      </w:r>
      <w:r w:rsidR="003C40A8">
        <w:t xml:space="preserve">Josipu Reljiću iz Zagreba, </w:t>
      </w:r>
      <w:proofErr w:type="spellStart"/>
      <w:r w:rsidR="003C40A8">
        <w:t>Dragojla</w:t>
      </w:r>
      <w:proofErr w:type="spellEnd"/>
      <w:r w:rsidR="003C40A8">
        <w:t xml:space="preserve"> </w:t>
      </w:r>
      <w:proofErr w:type="spellStart"/>
      <w:r w:rsidR="003C40A8">
        <w:t>Kušlana</w:t>
      </w:r>
      <w:proofErr w:type="spellEnd"/>
      <w:r w:rsidR="003C40A8">
        <w:t xml:space="preserve"> 2</w:t>
      </w:r>
      <w:r w:rsidR="00E635BB" w:rsidRPr="00E54F1E">
        <w:t>,</w:t>
      </w:r>
      <w:r w:rsidR="00DC2D36" w:rsidRPr="00E54F1E">
        <w:t xml:space="preserve"> </w:t>
      </w:r>
      <w:r w:rsidR="009D17BA" w:rsidRPr="000A23D5">
        <w:t xml:space="preserve">da naknadno, u roku 8 dana od dana dostave prijepisa ovog rješenja, podnese sudu punomoć </w:t>
      </w:r>
      <w:r w:rsidR="004152F0">
        <w:t>dužnika</w:t>
      </w:r>
      <w:r w:rsidR="005D2306">
        <w:t xml:space="preserve"> </w:t>
      </w:r>
      <w:r w:rsidR="009D17BA" w:rsidRPr="000A23D5">
        <w:t>za zastupanje u ovoj</w:t>
      </w:r>
      <w:r w:rsidR="0025030E">
        <w:t xml:space="preserve"> pravnoj stvari</w:t>
      </w:r>
      <w:r w:rsidR="009D17BA" w:rsidRPr="000A23D5">
        <w:t xml:space="preserve">.   </w:t>
      </w:r>
    </w:p>
    <w:p w:rsidRDefault="00C9395A" w:rsidP="009D17BA" w:rsidR="00C9395A" w:rsidRPr="00E54F1E">
      <w:pPr>
        <w:ind w:left="705"/>
        <w:jc w:val="both"/>
      </w:pPr>
    </w:p>
    <w:p w:rsidRDefault="00DC2D36" w:rsidP="00DC2D36" w:rsidR="00DC2D36" w:rsidRPr="00E54F1E">
      <w:pPr>
        <w:numPr>
          <w:ilvl w:val="0"/>
          <w:numId w:val="1"/>
        </w:numPr>
        <w:jc w:val="both"/>
      </w:pPr>
      <w:r w:rsidRPr="00E54F1E">
        <w:t xml:space="preserve">Ako se utvrdi da </w:t>
      </w:r>
      <w:r w:rsidR="004152F0">
        <w:t xml:space="preserve">odvjetnik </w:t>
      </w:r>
      <w:r w:rsidR="003C40A8">
        <w:t>Josip Reljić</w:t>
      </w:r>
      <w:r w:rsidR="005D2306">
        <w:t xml:space="preserve"> </w:t>
      </w:r>
      <w:r w:rsidR="00893B55" w:rsidRPr="00E54F1E">
        <w:t>nije</w:t>
      </w:r>
      <w:r w:rsidRPr="00E54F1E">
        <w:t xml:space="preserve"> ovlašten za zastupanje u ovom predmetu, sud će </w:t>
      </w:r>
      <w:r w:rsidR="00D55D2F" w:rsidRPr="00E54F1E">
        <w:t xml:space="preserve">ukinuti </w:t>
      </w:r>
      <w:r w:rsidR="00C9395A" w:rsidRPr="00E54F1E">
        <w:t xml:space="preserve">radnje </w:t>
      </w:r>
      <w:r w:rsidR="00D55D2F" w:rsidRPr="00E54F1E">
        <w:t xml:space="preserve">što </w:t>
      </w:r>
      <w:r w:rsidR="007F6522" w:rsidRPr="00E54F1E">
        <w:t xml:space="preserve">ih je </w:t>
      </w:r>
      <w:r w:rsidR="00893B55" w:rsidRPr="00E54F1E">
        <w:t xml:space="preserve">ta osoba </w:t>
      </w:r>
      <w:r w:rsidR="007F6522" w:rsidRPr="00E54F1E">
        <w:t>poduzela</w:t>
      </w:r>
      <w:r w:rsidR="00C9395A" w:rsidRPr="00E54F1E">
        <w:t xml:space="preserve">, osim ako </w:t>
      </w:r>
      <w:r w:rsidR="004152F0">
        <w:t>dužnik</w:t>
      </w:r>
      <w:r w:rsidR="005D2306">
        <w:t xml:space="preserve"> </w:t>
      </w:r>
      <w:r w:rsidR="00C9395A" w:rsidRPr="00E54F1E">
        <w:t>naknadno ne odobri te radnje</w:t>
      </w:r>
      <w:r w:rsidRPr="00E54F1E">
        <w:t xml:space="preserve"> (čl. 98. </w:t>
      </w:r>
      <w:r w:rsidR="00E86E05" w:rsidRPr="00E54F1E">
        <w:t>Zakona o parničnom postupku</w:t>
      </w:r>
      <w:r w:rsidR="004152F0">
        <w:t xml:space="preserve"> u vezi sa čl. 10. Stečajnog zakona</w:t>
      </w:r>
      <w:r w:rsidRPr="00E54F1E">
        <w:t>).</w:t>
      </w:r>
    </w:p>
    <w:p w:rsidRDefault="00B72A8C" w:rsidP="009232E6" w:rsidR="009232E6" w:rsidRPr="00E54F1E">
      <w:pPr>
        <w:ind w:left="705"/>
        <w:jc w:val="both"/>
      </w:pPr>
      <w:r w:rsidRPr="00E54F1E">
        <w:tab/>
      </w:r>
    </w:p>
    <w:p w:rsidRDefault="001625A3" w:rsidP="009232E6" w:rsidR="00B72A8C" w:rsidRPr="00E54F1E">
      <w:pPr>
        <w:jc w:val="center"/>
      </w:pPr>
      <w:r w:rsidRPr="00E54F1E">
        <w:t xml:space="preserve">U Karlovcu </w:t>
      </w:r>
      <w:r w:rsidR="004152F0">
        <w:t>2</w:t>
      </w:r>
      <w:r w:rsidR="003C40A8">
        <w:t>2</w:t>
      </w:r>
      <w:r w:rsidR="004152F0">
        <w:t>. rujna 2017</w:t>
      </w:r>
      <w:r w:rsidR="007F6522" w:rsidRPr="00E54F1E">
        <w:t xml:space="preserve">. </w:t>
      </w:r>
      <w:r w:rsidR="00B043EC" w:rsidRPr="00E54F1E">
        <w:t>godine</w:t>
      </w:r>
    </w:p>
    <w:p w:rsidRDefault="007509CD" w:rsidR="007509CD" w:rsidRPr="00E54F1E">
      <w:r w:rsidRPr="00E54F1E">
        <w:t xml:space="preserve">                                                                                                             </w:t>
      </w:r>
    </w:p>
    <w:p w:rsidRDefault="00E635BB" w:rsidP="007509CD" w:rsidR="003C65BA" w:rsidRPr="00E54F1E">
      <w:pPr>
        <w:ind w:left="6372"/>
      </w:pPr>
      <w:r w:rsidRPr="00E54F1E">
        <w:t xml:space="preserve"> </w:t>
      </w:r>
    </w:p>
    <w:p w:rsidRDefault="00E635BB" w:rsidP="00E635BB" w:rsidR="009232E6" w:rsidRPr="00E54F1E">
      <w:pPr>
        <w:ind w:left="6372"/>
      </w:pPr>
      <w:r w:rsidRPr="00E54F1E">
        <w:t xml:space="preserve">        Sudac:</w:t>
      </w:r>
      <w:r w:rsidR="003C65BA" w:rsidRPr="00E54F1E">
        <w:t xml:space="preserve">                                                                          </w:t>
      </w:r>
      <w:r w:rsidR="00D55D2F" w:rsidRPr="00E54F1E">
        <w:t xml:space="preserve">     </w:t>
      </w:r>
      <w:r w:rsidR="003C65BA" w:rsidRPr="00E54F1E">
        <w:t xml:space="preserve">  </w:t>
      </w:r>
      <w:r w:rsidR="00D55D2F" w:rsidRPr="00E54F1E">
        <w:t xml:space="preserve">                  </w:t>
      </w:r>
      <w:r w:rsidR="007F6522" w:rsidRPr="00E54F1E">
        <w:t xml:space="preserve">      </w:t>
      </w:r>
      <w:r w:rsidRPr="00E54F1E">
        <w:t xml:space="preserve"> </w:t>
      </w:r>
      <w:r w:rsidR="00947731" w:rsidRPr="00E54F1E">
        <w:t>Goranka Boljkovac</w:t>
      </w:r>
      <w:r w:rsidR="00180E70">
        <w:t>, v.r.</w:t>
      </w:r>
    </w:p>
    <w:p w:rsidRDefault="009232E6" w:rsidP="00E635BB" w:rsidR="009232E6" w:rsidRPr="00E54F1E">
      <w:pPr>
        <w:ind w:left="6372"/>
      </w:pPr>
    </w:p>
    <w:p w:rsidRDefault="009D17BA" w:rsidP="009D17BA" w:rsidR="000441E7">
      <w:pPr>
        <w:tabs>
          <w:tab w:pos="6521" w:val="left"/>
        </w:tabs>
      </w:pPr>
      <w:r>
        <w:tab/>
      </w:r>
      <w:r w:rsidR="00180E70">
        <w:t xml:space="preserve">Za točnost </w:t>
      </w:r>
      <w:proofErr w:type="spellStart"/>
      <w:r w:rsidR="00180E70">
        <w:t>otpravka</w:t>
      </w:r>
      <w:proofErr w:type="spellEnd"/>
      <w:r w:rsidR="00180E70">
        <w:t>-</w:t>
      </w:r>
    </w:p>
    <w:p w:rsidRDefault="00180E70" w:rsidP="00180E70" w:rsidR="00180E70" w:rsidRPr="00E54F1E">
      <w:pPr>
        <w:tabs>
          <w:tab w:pos="6521" w:val="left"/>
        </w:tabs>
      </w:pPr>
      <w:r>
        <w:tab/>
        <w:t>ovlašteni službenik:</w:t>
      </w:r>
    </w:p>
    <w:p w:rsidRDefault="00DC2D36" w:rsidP="009D17BA" w:rsidR="00DC2D36" w:rsidRPr="00E54F1E">
      <w:pPr>
        <w:tabs>
          <w:tab w:pos="6521" w:val="left"/>
        </w:tabs>
      </w:pPr>
      <w:r w:rsidRPr="00E54F1E">
        <w:t>UPUTA O PRAVNOM LIJEKU:</w:t>
      </w:r>
      <w:r w:rsidR="009D17BA">
        <w:tab/>
      </w:r>
      <w:r w:rsidR="005D2306">
        <w:t>Renata Klokočki</w:t>
      </w:r>
    </w:p>
    <w:p w:rsidRDefault="00DC2D36" w:rsidP="009D17BA" w:rsidR="00DC2D36" w:rsidRPr="00E54F1E">
      <w:pPr>
        <w:tabs>
          <w:tab w:pos="6521" w:val="left"/>
        </w:tabs>
      </w:pPr>
      <w:r w:rsidRPr="00E54F1E">
        <w:t>Protiv ovog rješenja nije dopuštena žalba.</w:t>
      </w:r>
      <w:r w:rsidR="009D17BA">
        <w:tab/>
      </w:r>
    </w:p>
    <w:p w:rsidRDefault="00DC2D36" w:rsidR="00DC2D36" w:rsidRPr="00E54F1E"/>
    <w:sectPr w:rsidSect="00D2677B" w:rsidR="00DC2D36" w:rsidRPr="00E54F1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0FF5" w:rsidR="00A30FF5">
      <w:r>
        <w:separator/>
      </w:r>
    </w:p>
  </w:endnote>
  <w:endnote w:id="0" w:type="continuationSeparator">
    <w:p w:rsidRDefault="00A30FF5" w:rsidR="00A30F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0FF5" w:rsidR="00A30FF5">
      <w:r>
        <w:separator/>
      </w:r>
    </w:p>
  </w:footnote>
  <w:footnote w:id="0" w:type="continuationSeparator">
    <w:p w:rsidRDefault="00A30FF5" w:rsidR="00A30F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32E6" w:rsidP="00D2677B" w:rsidR="009232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32E6" w:rsidR="009232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32E6" w:rsidP="00D2677B" w:rsidR="009232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42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32E6" w:rsidR="009232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243495"/>
    <w:multiLevelType w:val="hybridMultilevel"/>
    <w:tmpl w:val="446683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FB11CA"/>
    <w:multiLevelType w:val="hybridMultilevel"/>
    <w:tmpl w:val="E63044D2"/>
    <w:lvl w:tplc="40A802D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14729"/>
    <w:rsid w:val="00020570"/>
    <w:rsid w:val="000441E7"/>
    <w:rsid w:val="000A26C1"/>
    <w:rsid w:val="000B1F4A"/>
    <w:rsid w:val="000B2C17"/>
    <w:rsid w:val="000C3291"/>
    <w:rsid w:val="000F3F9C"/>
    <w:rsid w:val="00127874"/>
    <w:rsid w:val="001375CE"/>
    <w:rsid w:val="001625A3"/>
    <w:rsid w:val="00180E70"/>
    <w:rsid w:val="00192A40"/>
    <w:rsid w:val="001953DB"/>
    <w:rsid w:val="00196EA2"/>
    <w:rsid w:val="001A3296"/>
    <w:rsid w:val="001E58E5"/>
    <w:rsid w:val="00202DA7"/>
    <w:rsid w:val="0024292F"/>
    <w:rsid w:val="00244285"/>
    <w:rsid w:val="0025030E"/>
    <w:rsid w:val="00304278"/>
    <w:rsid w:val="003514EF"/>
    <w:rsid w:val="00363BBB"/>
    <w:rsid w:val="0037357B"/>
    <w:rsid w:val="00394F7A"/>
    <w:rsid w:val="003C40A8"/>
    <w:rsid w:val="003C52F1"/>
    <w:rsid w:val="003C65BA"/>
    <w:rsid w:val="003F33C9"/>
    <w:rsid w:val="004152F0"/>
    <w:rsid w:val="00421BEF"/>
    <w:rsid w:val="004333B9"/>
    <w:rsid w:val="00450405"/>
    <w:rsid w:val="00451EBE"/>
    <w:rsid w:val="004E3C99"/>
    <w:rsid w:val="004E5D96"/>
    <w:rsid w:val="00503B74"/>
    <w:rsid w:val="005B532D"/>
    <w:rsid w:val="005D2306"/>
    <w:rsid w:val="005E480E"/>
    <w:rsid w:val="00634708"/>
    <w:rsid w:val="00661BA2"/>
    <w:rsid w:val="00695C3F"/>
    <w:rsid w:val="006B22DC"/>
    <w:rsid w:val="006C0B9E"/>
    <w:rsid w:val="007011A9"/>
    <w:rsid w:val="007122ED"/>
    <w:rsid w:val="00726AEC"/>
    <w:rsid w:val="007335F2"/>
    <w:rsid w:val="007509CD"/>
    <w:rsid w:val="00765422"/>
    <w:rsid w:val="0077017C"/>
    <w:rsid w:val="007F6522"/>
    <w:rsid w:val="00806C51"/>
    <w:rsid w:val="00822AD6"/>
    <w:rsid w:val="008606AE"/>
    <w:rsid w:val="00864A4A"/>
    <w:rsid w:val="008772CF"/>
    <w:rsid w:val="00893B55"/>
    <w:rsid w:val="00897F90"/>
    <w:rsid w:val="00902BC6"/>
    <w:rsid w:val="0091303E"/>
    <w:rsid w:val="009232E6"/>
    <w:rsid w:val="009252F3"/>
    <w:rsid w:val="00947731"/>
    <w:rsid w:val="009A3A8E"/>
    <w:rsid w:val="009C1416"/>
    <w:rsid w:val="009D17BA"/>
    <w:rsid w:val="009D5F10"/>
    <w:rsid w:val="009D7923"/>
    <w:rsid w:val="00A30FF5"/>
    <w:rsid w:val="00A31159"/>
    <w:rsid w:val="00A611EE"/>
    <w:rsid w:val="00A65312"/>
    <w:rsid w:val="00A65CB6"/>
    <w:rsid w:val="00A72259"/>
    <w:rsid w:val="00AC151A"/>
    <w:rsid w:val="00AC52EF"/>
    <w:rsid w:val="00AF0B22"/>
    <w:rsid w:val="00B043EC"/>
    <w:rsid w:val="00B23FEF"/>
    <w:rsid w:val="00B63BF1"/>
    <w:rsid w:val="00B66B98"/>
    <w:rsid w:val="00B728C9"/>
    <w:rsid w:val="00B72A8C"/>
    <w:rsid w:val="00B81753"/>
    <w:rsid w:val="00C02911"/>
    <w:rsid w:val="00C153A5"/>
    <w:rsid w:val="00C52F7C"/>
    <w:rsid w:val="00C9395A"/>
    <w:rsid w:val="00CA1D8E"/>
    <w:rsid w:val="00CA5059"/>
    <w:rsid w:val="00CA7DE1"/>
    <w:rsid w:val="00CE18F1"/>
    <w:rsid w:val="00D17DFC"/>
    <w:rsid w:val="00D2677B"/>
    <w:rsid w:val="00D55D2F"/>
    <w:rsid w:val="00D97FF8"/>
    <w:rsid w:val="00DC2D36"/>
    <w:rsid w:val="00DD1222"/>
    <w:rsid w:val="00DD4842"/>
    <w:rsid w:val="00DD4D98"/>
    <w:rsid w:val="00DF00EA"/>
    <w:rsid w:val="00DF1025"/>
    <w:rsid w:val="00E3187A"/>
    <w:rsid w:val="00E54F1E"/>
    <w:rsid w:val="00E635BB"/>
    <w:rsid w:val="00E65A5D"/>
    <w:rsid w:val="00E86E05"/>
    <w:rsid w:val="00E95290"/>
    <w:rsid w:val="00EA4203"/>
    <w:rsid w:val="00ED3B50"/>
    <w:rsid w:val="00F15037"/>
    <w:rsid w:val="00F24EE3"/>
    <w:rsid w:val="00F32A62"/>
    <w:rsid w:val="00F44F8E"/>
    <w:rsid w:val="00F64C69"/>
    <w:rsid w:val="00FD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9232E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7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04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4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4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4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4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9232E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7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04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4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4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4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4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6532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8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4585</izvorni_sadrzaj>
    <derivirana_varijabla naziv="DomainObject.Predmet.Broj_1">4585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St-4585/2016</izvorni_sadrzaj>
    <derivirana_varijabla naziv="DomainObject.Predmet.OznakaBroj_1">St-4585/2016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ROSI UGOSTITELJSTVO d.o.o. zastupanog po punomoćniku Ahmed Idrizi; Josip Reljić</izvorni_sadrzaj>
    <derivirana_varijabla naziv="DomainObject.Predmet.ProtustrankaFormated_1">  ROSI UGOSTITELJSTVO d.o.o. zastupanog po punomoćniku Ahmed Idrizi; Josip Reljić</derivirana_varijabla>
  </DomainObject.Predmet.ProtustrankaFormated>
  <DomainObject.Predmet.ProtustrankaFormatedOIB>
    <izvorni_sadrzaj>  ROSI UGOSTITELJSTVO d.o.o., OIB 44665332396 zastupanog po punomoćniku Ahmed Idrizi; Josip Reljić</izvorni_sadrzaj>
    <derivirana_varijabla naziv="DomainObject.Predmet.ProtustrankaFormatedOIB_1">  ROSI UGOSTITELJSTVO d.o.o., OIB 44665332396 zastupanog po punomoćniku Ahmed Idrizi; Josip Reljić</derivirana_varijabla>
  </DomainObject.Predmet.ProtustrankaFormatedOIB>
  <DomainObject.Predmet.ProtustrankaFormatedWithAdress>
    <izvorni_sadrzaj> ROSI UGOSTITELJSTVO d.o.o., 1. gardijske brigade Tigrovi 27C, 10000 Zagreb zastupanog po punomoćniku Ahmed Idrizi; Josip Reljić</izvorni_sadrzaj>
    <derivirana_varijabla naziv="DomainObject.Predmet.ProtustrankaFormatedWithAdress_1"> ROSI UGOSTITELJSTVO d.o.o., 1. gardijske brigade Tigrovi 27C, 10000 Zagreb zastupanog po punomoćniku Ahmed Idrizi; Josip Reljić</derivirana_varijabla>
  </DomainObject.Predmet.ProtustrankaFormatedWithAdress>
  <DomainObject.Predmet.ProtustrankaFormatedWithAdressOIB>
    <izvorni_sadrzaj> ROSI UGOSTITELJSTVO d.o.o., OIB 44665332396, 1. gardijske brigade Tigrovi 27C, 10000 Zagreb zastupanog po punomoćniku Ahmed Idrizi; Josip Reljić</izvorni_sadrzaj>
    <derivirana_varijabla naziv="DomainObject.Predmet.ProtustrankaFormatedWithAdressOIB_1"> ROSI UGOSTITELJSTVO d.o.o., OIB 44665332396, 1. gardijske brigade Tigrovi 27C, 10000 Zagreb zastupanog po punomoćniku Ahmed Idrizi; Josip Reljić</derivirana_varijabla>
  </DomainObject.Predmet.ProtustrankaFormatedWithAdressOIB>
  <DomainObject.Predmet.ProtustrankaWithAdress>
    <izvorni_sadrzaj>ROSI UGOSTITELJSTVO d.o.o. 1. gardijske brigade Tigrovi 27C, 10000 Zagreb</izvorni_sadrzaj>
    <derivirana_varijabla naziv="DomainObject.Predmet.ProtustrankaWithAdress_1">ROSI UGOSTITELJSTVO d.o.o. 1. gardijske brigade Tigrovi 27C, 10000 Zagreb</derivirana_varijabla>
  </DomainObject.Predmet.ProtustrankaWithAdress>
  <DomainObject.Predmet.ProtustrankaWithAdressOIB>
    <izvorni_sadrzaj>ROSI UGOSTITELJSTVO d.o.o., OIB 44665332396, 1. gardijske brigade Tigrovi 27C, 10000 Zagreb</izvorni_sadrzaj>
    <derivirana_varijabla naziv="DomainObject.Predmet.ProtustrankaWithAdressOIB_1">ROSI UGOSTITELJSTVO d.o.o., OIB 44665332396, 1. gardijske brigade Tigrovi 27C, 10000 Zagreb</derivirana_varijabla>
  </DomainObject.Predmet.ProtustrankaWithAdressOIB>
  <DomainObject.Predmet.ProtustrankaNazivFormated>
    <izvorni_sadrzaj>ROSI UGOSTITELJSTVO d.o.o.</izvorni_sadrzaj>
    <derivirana_varijabla naziv="DomainObject.Predmet.ProtustrankaNazivFormated_1">ROSI UGOSTITELJSTVO d.o.o.</derivirana_varijabla>
  </DomainObject.Predmet.ProtustrankaNazivFormated>
  <DomainObject.Predmet.ProtustrankaNazivFormatedOIB>
    <izvorni_sadrzaj>ROSI UGOSTITELJSTVO d.o.o., OIB 44665332396</izvorni_sadrzaj>
    <derivirana_varijabla naziv="DomainObject.Predmet.ProtustrankaNazivFormatedOIB_1">ROSI UGOSTITELJSTVO d.o.o., OIB 44665332396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ROSI UGOSTITELJSTVO d.o.o. zastupanog po punomoćniku Ahmed Idrizi; Josip Reljić</item>
    </izvorni_sadrzaj>
    <derivirana_varijabla naziv="DomainObject.Predmet.ProtuStrankaListFormated_1">
      <item>ROSI UGOSTITELJSTVO d.o.o. zastupanog po punomoćniku Ahmed Idrizi; Josip Reljić</item>
    </derivirana_varijabla>
  </DomainObject.Predmet.ProtuStrankaListFormated>
  <DomainObject.Predmet.ProtuStrankaListFormatedOIB>
    <izvorni_sadrzaj>
      <item>ROSI UGOSTITELJSTVO d.o.o., OIB 44665332396 zastupanog po punomoćniku Ahmed Idrizi; Josip Reljić</item>
    </izvorni_sadrzaj>
    <derivirana_varijabla naziv="DomainObject.Predmet.ProtuStrankaListFormatedOIB_1">
      <item>ROSI UGOSTITELJSTVO d.o.o., OIB 44665332396 zastupanog po punomoćniku Ahmed Idrizi; Josip Reljić</item>
    </derivirana_varijabla>
  </DomainObject.Predmet.ProtuStrankaListFormatedOIB>
  <DomainObject.Predmet.ProtuStrankaListFormatedWithAdress>
    <izvorni_sadrzaj>
      <item>ROSI UGOSTITELJSTVO d.o.o., 1. gardijske brigade Tigrovi 27C, 10000 Zagreb zastupanog po punomoćniku Ahmed Idrizi; Josip Reljić</item>
    </izvorni_sadrzaj>
    <derivirana_varijabla naziv="DomainObject.Predmet.ProtuStrankaListFormatedWithAdress_1">
      <item>ROSI UGOSTITELJSTVO d.o.o., 1. gardijske brigade Tigrovi 27C, 10000 Zagreb zastupanog po punomoćniku Ahmed Idrizi; Josip Reljić</item>
    </derivirana_varijabla>
  </DomainObject.Predmet.ProtuStrankaListFormatedWithAdress>
  <DomainObject.Predmet.ProtuStrankaListFormatedWithAdressOIB>
    <izvorni_sadrzaj>
      <item>ROSI UGOSTITELJSTVO d.o.o., OIB 44665332396, 1. gardijske brigade Tigrovi 27C, 10000 Zagreb zastupanog po punomoćniku Ahmed Idrizi; Josip Reljić</item>
    </izvorni_sadrzaj>
    <derivirana_varijabla naziv="DomainObject.Predmet.ProtuStrankaListFormatedWithAdressOIB_1">
      <item>ROSI UGOSTITELJSTVO d.o.o., OIB 44665332396, 1. gardijske brigade Tigrovi 27C, 10000 Zagreb zastupanog po punomoćniku Ahmed Idrizi; Josip Reljić</item>
    </derivirana_varijabla>
  </DomainObject.Predmet.ProtuStrankaListFormatedWithAdressOIB>
  <DomainObject.Predmet.ProtuStrankaListNazivFormated>
    <izvorni_sadrzaj>
      <item>ROSI UGOSTITELJSTVO d.o.o.</item>
    </izvorni_sadrzaj>
    <derivirana_varijabla naziv="DomainObject.Predmet.ProtuStrankaListNazivFormated_1">
      <item>ROSI UGOSTITELJSTVO d.o.o.</item>
    </derivirana_varijabla>
  </DomainObject.Predmet.ProtuStrankaListNazivFormated>
  <DomainObject.Predmet.ProtuStrankaListNazivFormatedOIB>
    <izvorni_sadrzaj>
      <item>ROSI UGOSTITELJSTVO d.o.o., OIB 44665332396</item>
    </izvorni_sadrzaj>
    <derivirana_varijabla naziv="DomainObject.Predmet.ProtuStrankaListNazivFormatedOIB_1">
      <item>ROSI UGOSTITELJSTVO d.o.o., OIB 44665332396</item>
    </derivirana_varijabla>
  </DomainObject.Predmet.ProtuStrankaListNazivFormatedOIB>
  <DomainObject.Predmet.OstaliListFormated>
    <izvorni_sadrzaj>
      <item>Ahmed Idrizi punomoćnik sudionika u postupku ROSI UGOSTITELJSTVO d.o.o.</item>
      <item>Josip Reljić punomoćnik sudionika u postupku ROSI UGOSTITELJSTVO d.o.o.</item>
    </izvorni_sadrzaj>
    <derivirana_varijabla naziv="DomainObject.Predmet.OstaliListFormated_1">
      <item>Ahmed Idrizi punomoćnik sudionika u postupku ROSI UGOSTITELJSTVO d.o.o.</item>
      <item>Josip Reljić punomoćnik sudionika u postupku ROSI UGOSTITELJSTVO d.o.o.</item>
    </derivirana_varijabla>
  </DomainObject.Predmet.OstaliListFormated>
  <DomainObject.Predmet.OstaliListFormatedOIB>
    <izvorni_sadrzaj>
      <item>Ahmed Idrizi, OIB 89591805612 punomoćnik sudionika u postupku ROSI UGOSTITELJSTVO d.o.o.</item>
      <item>Josip Reljić, OIB 90868260838 punomoćnik sudionika u postupku ROSI UGOSTITELJSTVO d.o.o.</item>
    </izvorni_sadrzaj>
    <derivirana_varijabla naziv="DomainObject.Predmet.OstaliListFormatedOIB_1">
      <item>Ahmed Idrizi, OIB 89591805612 punomoćnik sudionika u postupku ROSI UGOSTITELJSTVO d.o.o.</item>
      <item>Josip Reljić, OIB 90868260838 punomoćnik sudionika u postupku ROSI UGOSTITELJSTVO d.o.o.</item>
    </derivirana_varijabla>
  </DomainObject.Predmet.OstaliListFormatedOIB>
  <DomainObject.Predmet.OstaliListFormatedWithAdress>
    <izvorni_sadrzaj>
      <item>Ahmed Idrizi, Ul.i.gardijske Brigade Tigrovi 27 C, 10000 Zagreb punomoćnik sudionika u postupku ROSI UGOSTITELJSTVO d.o.o.</item>
      <item>Josip Reljić, Dragojla Kušlana 2, 10000 Zagreb punomoćnik sudionika u postupku ROSI UGOSTITELJSTVO d.o.o.</item>
    </izvorni_sadrzaj>
    <derivirana_varijabla naziv="DomainObject.Predmet.OstaliListFormatedWithAdress_1">
      <item>Ahmed Idrizi, Ul.i.gardijske Brigade Tigrovi 27 C, 10000 Zagreb punomoćnik sudionika u postupku ROSI UGOSTITELJSTVO d.o.o.</item>
      <item>Josip Reljić, Dragojla Kušlana 2, 10000 Zagreb punomoćnik sudionika u postupku ROSI UGOSTITELJSTVO d.o.o.</item>
    </derivirana_varijabla>
  </DomainObject.Predmet.OstaliListFormatedWithAdress>
  <DomainObject.Predmet.OstaliListFormatedWithAdressOIB>
    <izvorni_sadrzaj>
      <item>Ahmed Idrizi, OIB 89591805612, Ul.i.gardijske Brigade Tigrovi 27 C, 10000 Zagreb punomoćnik sudionika u postupku ROSI UGOSTITELJSTVO d.o.o.</item>
      <item>Josip Reljić, OIB 90868260838, Dragojla Kušlana 2, 10000 Zagreb punomoćnik sudionika u postupku ROSI UGOSTITELJSTVO d.o.o.</item>
    </izvorni_sadrzaj>
    <derivirana_varijabla naziv="DomainObject.Predmet.OstaliListFormatedWithAdressOIB_1">
      <item>Ahmed Idrizi, OIB 89591805612, Ul.i.gardijske Brigade Tigrovi 27 C, 10000 Zagreb punomoćnik sudionika u postupku ROSI UGOSTITELJSTVO d.o.o.</item>
      <item>Josip Reljić, OIB 90868260838, Dragojla Kušlana 2, 10000 Zagreb punomoćnik sudionika u postupku ROSI UGOSTITELJSTVO d.o.o.</item>
    </derivirana_varijabla>
  </DomainObject.Predmet.OstaliListFormatedWithAdressOIB>
  <DomainObject.Predmet.OstaliListNazivFormated>
    <izvorni_sadrzaj>
      <item>Ahmed Idrizi</item>
      <item>Josip Reljić</item>
    </izvorni_sadrzaj>
    <derivirana_varijabla naziv="DomainObject.Predmet.OstaliListNazivFormated_1">
      <item>Ahmed Idrizi</item>
      <item>Josip Reljić</item>
    </derivirana_varijabla>
  </DomainObject.Predmet.OstaliListNazivFormated>
  <DomainObject.Predmet.OstaliListNazivFormatedOIB>
    <izvorni_sadrzaj>
      <item>Ahmed Idrizi, OIB 89591805612</item>
      <item>Josip Reljić, OIB 90868260838</item>
    </izvorni_sadrzaj>
    <derivirana_varijabla naziv="DomainObject.Predmet.OstaliListNazivFormatedOIB_1">
      <item>Ahmed Idrizi, OIB 89591805612</item>
      <item>Josip Reljić, OIB 90868260838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ROSI UGOSTITELJSTVO d.o.o.</izvorni_sadrzaj>
    <derivirana_varijabla naziv="DomainObject.Predmet.ProtustrankaIDrugi_1">ROSI UGOSTITELJSTVO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ROSI UGOSTITELJSTVO d.o.o., OIB 44665332396, 1. gardijske brigade Tigrovi 27C, 10000 Zagreb</izvorni_sadrzaj>
    <derivirana_varijabla naziv="DomainObject.Predmet.ProtustrankaIDrugiAdressOIB_1">ROSI UGOSTITELJSTVO d.o.o., OIB 44665332396, 1. gardijske brigade Tigrovi 27C,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ROSI UGOSTITELJSTVO d.o.o.</item>
      <item>Ahmed Idrizi</item>
      <item>Josip Reljić</item>
    </izvorni_sadrzaj>
    <derivirana_varijabla naziv="DomainObject.Predmet.SudioniciListNaziv_1">
      <item>FINA Regionalni centar Zagreb</item>
      <item>ROSI UGOSTITELJSTVO d.o.o.</item>
      <item>Ahmed Idrizi</item>
      <item>Josip Reljić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ROSI UGOSTITELJSTVO d.o.o., OIB 44665332396, 1. gardijske brigade Tigrovi 27C,10000 Zagreb</item>
      <item>Ahmed Idrizi, OIB 89591805612, Ul.i.gardijske Brigade Tigrovi 27 C,10000 Zagreb</item>
      <item>Josip Reljić, OIB 90868260838, Dragojla Kušlana 2,10000 Zagreb</item>
    </izvorni_sadrzaj>
    <derivirana_varijabla naziv="DomainObject.Predmet.SudioniciListAdressOIB_1">
      <item>FINA Regionalni centar Zagreb, OIB 85821130368, Trg svibanjskih žrtava 1995. br. 1,10000 Zagreb</item>
      <item>ROSI UGOSTITELJSTVO d.o.o., OIB 44665332396, 1. gardijske brigade Tigrovi 27C,10000 Zagreb</item>
      <item>Ahmed Idrizi, OIB 89591805612, Ul.i.gardijske Brigade Tigrovi 27 C,10000 Zagreb</item>
      <item>Josip Reljić, OIB 90868260838, Dragojla Kušlana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44665332396</item>
      <item>, OIB 89591805612</item>
      <item>, OIB 90868260838</item>
    </izvorni_sadrzaj>
    <derivirana_varijabla naziv="DomainObject.Predmet.SudioniciListNazivOIB_1">
      <item>, OIB 85821130368</item>
      <item>, OIB 44665332396</item>
      <item>, OIB 89591805612</item>
      <item>, OIB 90868260838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201</properties:Words>
  <properties:Characters>966</properties:Characters>
  <properties:Lines>39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2017-09-21T10:33:00Z</dcterms:created>
  <dc:creator>Korisnik</dc:creator>
  <cp:lastModifiedBy>Goranka Boljkovac</cp:lastModifiedBy>
  <cp:lastPrinted>2017-09-22T11:20:00Z</cp:lastPrinted>
  <dcterms:modified xmlns:xsi="http://www.w3.org/2001/XMLSchema-instance" xsi:type="dcterms:W3CDTF">2017-09-22T11:22:00Z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