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8f86" w14:paraId="f6a8f86" w:rsidRDefault="004B38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3802" w:rsidP="004B3802" w:rsidR="00AE649C">
      <w:pPr>
        <w:pStyle w:val="Bezproreda"/>
      </w:pPr>
      <w:r>
        <w:t xml:space="preserve">      Republika Hrvatska</w:t>
      </w:r>
    </w:p>
    <w:p w:rsidRDefault="004B3802" w:rsidP="004B3802" w:rsidR="004B3802">
      <w:pPr>
        <w:pStyle w:val="Bezproreda"/>
      </w:pPr>
      <w:r>
        <w:t>Trgovački sud u Bjelovaru</w:t>
      </w:r>
    </w:p>
    <w:p w:rsidRDefault="004B3802" w:rsidP="004B3802" w:rsidR="004B3802" w:rsidRPr="004B3802">
      <w:pPr>
        <w:pStyle w:val="Bezproreda"/>
        <w:spacing w:after="0"/>
        <w:rPr>
          <w:sz w:val="18"/>
          <w:szCs w:val="18"/>
        </w:rPr>
      </w:pPr>
      <w:r w:rsidRPr="004B3802">
        <w:rPr>
          <w:sz w:val="18"/>
          <w:szCs w:val="18"/>
        </w:rPr>
        <w:t xml:space="preserve">Bjelovar, Šetalište dr. I. </w:t>
      </w:r>
      <w:proofErr w:type="spellStart"/>
      <w:r w:rsidRPr="004B3802">
        <w:rPr>
          <w:sz w:val="18"/>
          <w:szCs w:val="18"/>
        </w:rPr>
        <w:t>Lebovića</w:t>
      </w:r>
      <w:proofErr w:type="spellEnd"/>
      <w:r w:rsidRPr="004B3802">
        <w:rPr>
          <w:sz w:val="18"/>
          <w:szCs w:val="18"/>
        </w:rPr>
        <w:t xml:space="preserve"> 42</w:t>
      </w:r>
      <w:r w:rsidRPr="004B3802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4B3802" w:rsidP="004B3802" w:rsidR="004B3802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St-607/2019-2</w:t>
      </w:r>
    </w:p>
    <w:p w:rsidRDefault="004B3802" w:rsidP="004B3802" w:rsidR="004B3802">
      <w:pPr>
        <w:rPr>
          <w:lang w:val="hr-HR"/>
        </w:rPr>
      </w:pPr>
    </w:p>
    <w:p w:rsidRDefault="004B3802" w:rsidP="004B3802" w:rsidR="004B3802">
      <w:pPr>
        <w:rPr>
          <w:lang w:val="hr-HR"/>
        </w:rPr>
      </w:pPr>
    </w:p>
    <w:p w:rsidRDefault="004B3802" w:rsidP="004B3802" w:rsidR="004B3802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B3802" w:rsidP="004B3802" w:rsidR="004B3802">
      <w:pPr>
        <w:jc w:val="center"/>
        <w:rPr>
          <w:lang w:val="hr-HR"/>
        </w:rPr>
      </w:pPr>
    </w:p>
    <w:p w:rsidRDefault="004B3802" w:rsidP="004B3802" w:rsidR="004B3802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ENERGIJA BIOPLINA društvo s ograničenom odgovornošću za proizvodnju, izgradnju i upravljanje, </w:t>
      </w:r>
      <w:proofErr w:type="spellStart"/>
      <w:r>
        <w:rPr>
          <w:lang w:val="hr-HR"/>
        </w:rPr>
        <w:t>Gregurovec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Gregurovec</w:t>
      </w:r>
      <w:proofErr w:type="spellEnd"/>
      <w:r>
        <w:rPr>
          <w:lang w:val="hr-HR"/>
        </w:rPr>
        <w:t xml:space="preserve"> 14, MBS: 070134378, OIB: 33692375948, koji se vodi kod ovoga suda pod poslovnim brojem St-607/2019, temeljem odredbe čl.430., 431. i 434. Stečajnog zakona (Narodne novine br. 71/15 i 104/17), objavljuje:</w:t>
      </w:r>
    </w:p>
    <w:p w:rsidRDefault="004B3802" w:rsidP="004B3802" w:rsidR="004B3802">
      <w:pPr>
        <w:jc w:val="both"/>
        <w:rPr>
          <w:lang w:val="hr-HR"/>
        </w:rPr>
      </w:pPr>
    </w:p>
    <w:p w:rsidRDefault="004B3802" w:rsidP="004B3802" w:rsidR="004B3802">
      <w:pPr>
        <w:jc w:val="both"/>
        <w:rPr>
          <w:lang w:val="hr-HR"/>
        </w:rPr>
      </w:pPr>
      <w:r>
        <w:rPr>
          <w:lang w:val="hr-HR"/>
        </w:rPr>
        <w:t xml:space="preserve">1. Na dan 8. svibnja 2019. dužnik u Očevidniku redoslijeda osnova za plaćanje ima evidentirane neizvršene osnove za plaćanje u ukupnom iznosu od 509.301,51 kn, u koji iznos je uračunata kamata i naknada Financijske agencije za provedbu ovrhe na novčanim sredstvima.  </w:t>
      </w:r>
    </w:p>
    <w:p w:rsidRDefault="004B3802" w:rsidP="004B3802" w:rsidR="004B3802">
      <w:pPr>
        <w:jc w:val="both"/>
        <w:rPr>
          <w:lang w:val="hr-HR"/>
        </w:rPr>
      </w:pPr>
    </w:p>
    <w:p w:rsidRDefault="004B3802" w:rsidP="004B3802" w:rsidR="004B3802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Shamil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Kudashev</w:t>
      </w:r>
      <w:proofErr w:type="spellEnd"/>
      <w:r>
        <w:rPr>
          <w:lang w:val="hr-HR"/>
        </w:rPr>
        <w:t xml:space="preserve">, Rusija, Moskva, </w:t>
      </w:r>
      <w:proofErr w:type="spellStart"/>
      <w:r>
        <w:rPr>
          <w:lang w:val="hr-HR"/>
        </w:rPr>
        <w:t>Mitinskaja</w:t>
      </w:r>
      <w:proofErr w:type="spellEnd"/>
      <w:r>
        <w:rPr>
          <w:lang w:val="hr-HR"/>
        </w:rPr>
        <w:t xml:space="preserve"> 40, OIB: 40196490437, da u roku od 15 dana od objave ovog oglasa na mrežnoj stranici e-Oglasna ploča Trgovačkog suda u Bjelovaru podnese sudu javnobilježnički ovjerovljen popis imovine i obveza na propisanom obrascu.</w:t>
      </w:r>
    </w:p>
    <w:p w:rsidRDefault="004B3802" w:rsidP="004B3802" w:rsidR="004B3802">
      <w:pPr>
        <w:jc w:val="both"/>
        <w:rPr>
          <w:lang w:val="hr-HR"/>
        </w:rPr>
      </w:pPr>
    </w:p>
    <w:p w:rsidRDefault="004B3802" w:rsidP="004B3802" w:rsidR="004B3802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B3802" w:rsidP="004B3802" w:rsidR="004B3802">
      <w:pPr>
        <w:jc w:val="both"/>
        <w:rPr>
          <w:lang w:val="hr-HR"/>
        </w:rPr>
      </w:pPr>
    </w:p>
    <w:p w:rsidRDefault="004B3802" w:rsidP="004B3802" w:rsidR="004B3802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B3802" w:rsidP="004B3802" w:rsidR="004B3802">
      <w:pPr>
        <w:jc w:val="both"/>
        <w:rPr>
          <w:lang w:val="hr-HR"/>
        </w:rPr>
      </w:pPr>
    </w:p>
    <w:p w:rsidRDefault="004B3802" w:rsidP="004B3802" w:rsidR="004B3802">
      <w:pPr>
        <w:jc w:val="center"/>
        <w:rPr>
          <w:lang w:val="hr-HR"/>
        </w:rPr>
      </w:pPr>
      <w:r>
        <w:rPr>
          <w:lang w:val="hr-HR"/>
        </w:rPr>
        <w:t xml:space="preserve">Bjelovar, 21. svibnja 2019.          </w:t>
      </w:r>
    </w:p>
    <w:p w:rsidRDefault="004B3802" w:rsidP="004B3802" w:rsidR="004B3802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B3802" w:rsidP="004B3802" w:rsidR="004B3802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B3802" w:rsidP="004B3802" w:rsidR="004B3802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B3802" w:rsidP="004B3802" w:rsidR="004B3802">
      <w:pPr>
        <w:rPr>
          <w:rFonts w:cs="Arial" w:hAnsi="Arial" w:ascii="Arial"/>
          <w:noProof/>
          <w:lang w:val="hr-HR"/>
        </w:rPr>
      </w:pPr>
    </w:p>
    <w:p w:rsidRDefault="004B3802" w:rsidP="004B3802" w:rsidR="004B380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02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B380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B380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0770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St-607/2019-2</izvorni_sadrzaj>
    <derivirana_varijabla naziv="DomainObject.Oznaka_1">St-607/2019-2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St-607/2019</izvorni_sadrzaj>
    <derivirana_varijabla naziv="DomainObject.Predmet.OznakaBroj_1">St-607/2019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BIOPLINA društvo s ograničenom odgovornošću za proizvodnju, izgradnju i upravljanje</izvorni_sadrzaj>
    <derivirana_varijabla naziv="DomainObject.Predmet.ProtustrankaFormated_1">  ENERGIJA BIOPLINA društvo s ograničenom odgovornošću za proizvodnju, izgradnju i upravljanje</derivirana_varijabla>
  </DomainObject.Predmet.ProtustrankaFormated>
  <DomainObject.Predmet.ProtustrankaFormatedOIB>
    <izvorni_sadrzaj>  ENERGIJA BIOPLINA društvo s ograničenom odgovornošću za proizvodnju, izgradnju i upravljanje, OIB 33692375948</izvorni_sadrzaj>
    <derivirana_varijabla naziv="DomainObject.Predmet.ProtustrankaFormatedOIB_1">  ENERGIJA BIOPLINA društvo s ograničenom odgovornošću za proizvodnju, izgradnju i upravljanje, OIB 33692375948</derivirana_varijabla>
  </DomainObject.Predmet.ProtustrankaFormatedOIB>
  <DomainObject.Predmet.ProtustrankaFormatedWithAdress>
    <izvorni_sadrzaj> ENERGIJA BIOPLINA društvo s ograničenom odgovornošću za proizvodnju, izgradnju i upravljanje, Gregurovec 14, 48260 Gregurovec</izvorni_sadrzaj>
    <derivirana_varijabla naziv="DomainObject.Predmet.ProtustrankaFormatedWithAdress_1"> ENERGIJA BIOPLINA društvo s ograničenom odgovornošću za proizvodnju, izgradnju i upravljanje, Gregurovec 14, 48260 Gregurovec</derivirana_varijabla>
  </DomainObject.Predmet.ProtustrankaFormatedWithAdress>
  <DomainObject.Predmet.ProtustrankaFormatedWithAdressOIB>
    <izvorni_sadrzaj> ENERGIJA BIOPLINA društvo s ograničenom odgovornošću za proizvodnju, izgradnju i upravljanje, OIB 33692375948, Gregurovec 14, 48260 Gregurovec</izvorni_sadrzaj>
    <derivirana_varijabla naziv="DomainObject.Predmet.ProtustrankaFormatedWithAdressOIB_1"> ENERGIJA BIOPLINA društvo s ograničenom odgovornošću za proizvodnju, izgradnju i upravljanje, OIB 33692375948, Gregurovec 14, 48260 Gregurovec</derivirana_varijabla>
  </DomainObject.Predmet.ProtustrankaFormatedWithAdressOIB>
  <DomainObject.Predmet.ProtustrankaWithAdress>
    <izvorni_sadrzaj>ENERGIJA BIOPLINA društvo s ograničenom odgovornošću za proizvodnju, izgradnju i upravljanje Gregurovec 14, 48260 Gregurovec</izvorni_sadrzaj>
    <derivirana_varijabla naziv="DomainObject.Predmet.ProtustrankaWithAdress_1">ENERGIJA BIOPLINA društvo s ograničenom odgovornošću za proizvodnju, izgradnju i upravljanje Gregurovec 14, 48260 Gregurovec</derivirana_varijabla>
  </DomainObject.Predmet.ProtustrankaWithAdress>
  <DomainObject.Predmet.ProtustrankaWithAdressOIB>
    <izvorni_sadrzaj>ENERGIJA BIOPLINA društvo s ograničenom odgovornošću za proizvodnju, izgradnju i upravljanje, OIB 33692375948, Gregurovec 14, 48260 Gregurovec</izvorni_sadrzaj>
    <derivirana_varijabla naziv="DomainObject.Predmet.ProtustrankaWithAdressOIB_1">ENERGIJA BIOPLINA društvo s ograničenom odgovornošću za proizvodnju, izgradnju i upravljanje, OIB 33692375948, Gregurovec 14, 48260 Gregurovec</derivirana_varijabla>
  </DomainObject.Predmet.ProtustrankaWithAdressOIB>
  <DomainObject.Predmet.ProtustrankaNazivFormated>
    <izvorni_sadrzaj>ENERGIJA BIOPLINA društvo s ograničenom odgovornošću za proizvodnju, izgradnju i upravljanje</izvorni_sadrzaj>
    <derivirana_varijabla naziv="DomainObject.Predmet.ProtustrankaNazivFormated_1">ENERGIJA BIOPLINA društvo s ograničenom odgovornošću za proizvodnju, izgradnju i upravljanje</derivirana_varijabla>
  </DomainObject.Predmet.ProtustrankaNazivFormated>
  <DomainObject.Predmet.ProtustrankaNazivFormatedOIB>
    <izvorni_sadrzaj>ENERGIJA BIOPLINA društvo s ograničenom odgovornošću za proizvodnju, izgradnju i upravljanje, OIB 33692375948</izvorni_sadrzaj>
    <derivirana_varijabla naziv="DomainObject.Predmet.ProtustrankaNazivFormatedOIB_1">ENERGIJA BIOPLINA društvo s ograničenom odgovornošću za proizvodnju, izgradnju i upravljanje, OIB 33692375948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ENERGIJA BIOPLINA društvo s ograničenom odgovornošću za proizvodnju, izgradnju i upravljanje</item>
    </izvorni_sadrzaj>
    <derivirana_varijabla naziv="DomainObject.Predmet.ProtuStrankaListFormated_1">
      <item>ENERGIJA BIOPLINA društvo s ograničenom odgovornošću za proizvodnju, izgradnju i upravljanje</item>
    </derivirana_varijabla>
  </DomainObject.Predmet.ProtuStrankaListFormated>
  <DomainObject.Predmet.ProtuStrankaListFormatedOIB>
    <izvorni_sadrzaj>
      <item>ENERGIJA BIOPLINA društvo s ograničenom odgovornošću za proizvodnju, izgradnju i upravljanje, OIB 33692375948</item>
    </izvorni_sadrzaj>
    <derivirana_varijabla naziv="DomainObject.Predmet.ProtuStrankaListFormatedOIB_1">
      <item>ENERGIJA BIOPLINA društvo s ograničenom odgovornošću za proizvodnju, izgradnju i upravljanje, OIB 33692375948</item>
    </derivirana_varijabla>
  </DomainObject.Predmet.ProtuStrankaListFormatedOIB>
  <DomainObject.Predmet.ProtuStrankaListFormatedWithAdress>
    <izvorni_sadrzaj>
      <item>ENERGIJA BIOPLINA društvo s ograničenom odgovornošću za proizvodnju, izgradnju i upravljanje, Gregurovec 14, 48260 Gregurovec</item>
    </izvorni_sadrzaj>
    <derivirana_varijabla naziv="DomainObject.Predmet.ProtuStrankaListFormatedWithAdress_1">
      <item>ENERGIJA BIOPLINA društvo s ograničenom odgovornošću za proizvodnju, izgradnju i upravljanje, Gregurovec 14, 48260 Gregurovec</item>
    </derivirana_varijabla>
  </DomainObject.Predmet.ProtuStrankaListFormatedWithAdress>
  <DomainObject.Predmet.ProtuStrankaListFormatedWithAdressOIB>
    <izvorni_sadrzaj>
      <item>ENERGIJA BIOPLINA društvo s ograničenom odgovornošću za proizvodnju, izgradnju i upravljanje, OIB 33692375948, Gregurovec 14, 48260 Gregurovec</item>
    </izvorni_sadrzaj>
    <derivirana_varijabla naziv="DomainObject.Predmet.ProtuStrankaListFormatedWithAdressOIB_1">
      <item>ENERGIJA BIOPLINA društvo s ograničenom odgovornošću za proizvodnju, izgradnju i upravljanje, OIB 33692375948, Gregurovec 14, 48260 Gregurovec</item>
    </derivirana_varijabla>
  </DomainObject.Predmet.ProtuStrankaListFormatedWithAdressOIB>
  <DomainObject.Predmet.ProtuStrankaListNazivFormated>
    <izvorni_sadrzaj>
      <item>ENERGIJA BIOPLINA društvo s ograničenom odgovornošću za proizvodnju, izgradnju i upravljanje</item>
    </izvorni_sadrzaj>
    <derivirana_varijabla naziv="DomainObject.Predmet.ProtuStrankaListNazivFormated_1">
      <item>ENERGIJA BIOPLINA društvo s ograničenom odgovornošću za proizvodnju, izgradnju i upravljanje</item>
    </derivirana_varijabla>
  </DomainObject.Predmet.ProtuStrankaListNazivFormated>
  <DomainObject.Predmet.ProtuStrankaListNazivFormatedOIB>
    <izvorni_sadrzaj>
      <item>ENERGIJA BIOPLINA društvo s ograničenom odgovornošću za proizvodnju, izgradnju i upravljanje, OIB 33692375948</item>
    </izvorni_sadrzaj>
    <derivirana_varijabla naziv="DomainObject.Predmet.ProtuStrankaListNazivFormatedOIB_1">
      <item>ENERGIJA BIOPLINA društvo s ograničenom odgovornošću za proizvodnju, izgradnju i upravljanje, OIB 33692375948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St-607/2019-2</izvorni_sadrzaj>
    <derivirana_varijabla naziv="DomainObject.PoslovniBrojDokumenta_1">St-607/2019-2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ENERGIJA BIOPLINA društvo s ograničenom odgovornošću za proizvodnju, izgradnju i upravljanje</izvorni_sadrzaj>
    <derivirana_varijabla naziv="DomainObject.Predmet.ProtustrankaIDrugi_1">ENERGIJA BIOPLINA društvo s ograničenom odgovornošću za proizvodnju, izgradnju i upravljanje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ENERGIJA BIOPLINA društvo s ograničenom odgovornošću za proizvodnju, izgradnju i upravljanje, OIB 33692375948, Gregurovec 14, 48260 Gregurovec</izvorni_sadrzaj>
    <derivirana_varijabla naziv="DomainObject.Predmet.ProtustrankaIDrugiAdressOIB_1">ENERGIJA BIOPLINA društvo s ograničenom odgovornošću za proizvodnju, izgradnju i upravljanje, OIB 33692375948, Gregurovec 14, 48260 Gregurovec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ENERGIJA BIOPLINA društvo s ograničenom odgovornošću za proizvodnju, izgradnju i upravljanje</item>
    </izvorni_sadrzaj>
    <derivirana_varijabla naziv="DomainObject.Predmet.SudioniciListNaziv_1">
      <item>FINA, RC ZAGREB, Podružnica BJELOVAR</item>
      <item>ENERGIJA BIOPLINA društvo s ograničenom odgovornošću za proizvodnju, izgradnju i upravljanje</item>
    </derivirana_varijabla>
  </DomainObject.Predmet.SudioniciListNaziv>
  <DomainObject.Predmet.SudioniciListAdressOIB>
    <izvorni_sadrzaj>
      <item>FINA, RC ZAGREB, Podružnica BJELOVAR, OIB 85821130368, F. Supila 4,43000 Bjelovar</item>
      <item>ENERGIJA BIOPLINA društvo s ograničenom odgovornošću za proizvodnju, izgradnju i upravljanje, OIB 33692375948, Gregurovec 14,48260 Gregurovec</item>
    </izvorni_sadrzaj>
    <derivirana_varijabla naziv="DomainObject.Predmet.SudioniciListAdressOIB_1">
      <item>FINA, RC ZAGREB, Podružnica BJELOVAR, OIB 85821130368, F. Supila 4,43000 Bjelovar</item>
      <item>ENERGIJA BIOPLINA društvo s ograničenom odgovornošću za proizvodnju, izgradnju i upravljanje, OIB 33692375948, Gregurovec 14,48260 Gregurovec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4CE09-70FC-4096-82FB-BF0D03BF7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1748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2019-05-21T10:52:00Z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