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a9c6" w14:paraId="244a9c6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1E03F8">
        <w:rPr>
          <w:sz w:val="24"/>
          <w:szCs w:val="24"/>
        </w:rPr>
        <w:t>1</w:t>
      </w:r>
      <w:r w:rsidR="00C115A1">
        <w:rPr>
          <w:sz w:val="24"/>
          <w:szCs w:val="24"/>
        </w:rPr>
        <w:t>561</w:t>
      </w:r>
      <w:r w:rsidR="002831EE">
        <w:rPr>
          <w:sz w:val="24"/>
          <w:szCs w:val="24"/>
        </w:rPr>
        <w:t>/2016</w:t>
      </w:r>
      <w:r w:rsidR="004C7924">
        <w:rPr>
          <w:sz w:val="24"/>
          <w:szCs w:val="24"/>
        </w:rPr>
        <w:t>-13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C115A1" w:rsidP="00C115A1" w:rsidR="00C115A1" w:rsidRPr="002E3B60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C115A1" w:rsidP="00C115A1" w:rsidR="00C115A1" w:rsidRPr="00BB5BC5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>Kudikamo d.o.o, Zagreb (Grad Zagreb), Ludbre</w:t>
      </w:r>
      <w:r>
        <w:rPr>
          <w:sz w:val="24"/>
          <w:szCs w:val="24"/>
        </w:rPr>
        <w:t>ška 31, OIB: 43289829474, dana 20</w:t>
      </w:r>
      <w:r w:rsidRPr="002E3B6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2E3B60">
        <w:rPr>
          <w:sz w:val="24"/>
          <w:szCs w:val="24"/>
        </w:rPr>
        <w:t xml:space="preserve"> 2017.</w:t>
      </w:r>
    </w:p>
    <w:p w:rsidRDefault="001E03F8" w:rsidP="001E03F8" w:rsidR="001E03F8">
      <w:pPr>
        <w:jc w:val="center"/>
        <w:rPr>
          <w:sz w:val="24"/>
          <w:szCs w:val="24"/>
        </w:rPr>
      </w:pPr>
    </w:p>
    <w:p w:rsidRDefault="00B8193A" w:rsidP="00341373" w:rsidR="00B8193A">
      <w:pPr>
        <w:ind w:firstLine="708" w:left="2832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630B54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30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svibnja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C115A1">
        <w:rPr>
          <w:b/>
          <w:sz w:val="24"/>
          <w:szCs w:val="24"/>
        </w:rPr>
        <w:t>10,00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B8193A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20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2831EE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C7924" w:rsidP="00E91121" w:rsidR="004C79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7924" w:rsidP="00E91121" w:rsidR="004C79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7924" w:rsidP="00E91121" w:rsidR="004C79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7924" w:rsidP="004C7924" w:rsidR="004C7924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C7924" w:rsidP="00E91121" w:rsidR="004C79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60899" w:rsidP="004C7924" w:rsidR="00A608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16EF5" w:rsidP="00777C91" w:rsidR="00C414B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016EF5" w:rsidP="00E56A1B" w:rsidR="00016EF5">
      <w:pPr>
        <w:jc w:val="both"/>
        <w:rPr>
          <w:sz w:val="24"/>
          <w:szCs w:val="24"/>
        </w:rPr>
      </w:pPr>
    </w:p>
    <w:p w:rsidRDefault="004C7924" w:rsidP="00E56A1B" w:rsidR="004C7924">
      <w:pPr>
        <w:jc w:val="both"/>
        <w:rPr>
          <w:sz w:val="24"/>
          <w:szCs w:val="24"/>
        </w:rPr>
      </w:pPr>
    </w:p>
    <w:p w:rsidRDefault="004C7924" w:rsidP="00E56A1B" w:rsidR="004C7924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EA274F" w:rsidP="0031239E" w:rsidR="00EA274F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4C7924" w:rsidP="0031239E" w:rsidR="004C7924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B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1E03F8">
      <w:rPr>
        <w:sz w:val="24"/>
      </w:rPr>
      <w:t>1</w:t>
    </w:r>
    <w:r w:rsidR="00C115A1">
      <w:rPr>
        <w:sz w:val="24"/>
      </w:rPr>
      <w:t>561</w:t>
    </w:r>
    <w:r w:rsidR="002831EE">
      <w:rPr>
        <w:sz w:val="24"/>
      </w:rPr>
      <w:t>/201</w:t>
    </w:r>
    <w:r w:rsidR="00C3325C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E03F8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569ED"/>
    <w:rsid w:val="0046603F"/>
    <w:rsid w:val="00481B9A"/>
    <w:rsid w:val="004C3E49"/>
    <w:rsid w:val="004C7924"/>
    <w:rsid w:val="004E0F4A"/>
    <w:rsid w:val="00517D2B"/>
    <w:rsid w:val="005415D9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924A92"/>
    <w:rsid w:val="009A682C"/>
    <w:rsid w:val="009A74AA"/>
    <w:rsid w:val="009F5D2A"/>
    <w:rsid w:val="00A60899"/>
    <w:rsid w:val="00A60D85"/>
    <w:rsid w:val="00AF2530"/>
    <w:rsid w:val="00B2596D"/>
    <w:rsid w:val="00B8193A"/>
    <w:rsid w:val="00BD7268"/>
    <w:rsid w:val="00C01BC1"/>
    <w:rsid w:val="00C115A1"/>
    <w:rsid w:val="00C17171"/>
    <w:rsid w:val="00C3325C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B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B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</izvorni_sadrzaj>
    <derivirana_varijabla naziv="DomainObject.Predmet.OstaliListFormated_1">
      <item>Tomislava Barbir</item>
      <item>Kata Vidošušić</item>
      <item>Raiffeisenbank Austria d.d.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</izvorni_sadrzaj>
    <derivirana_varijabla naziv="DomainObject.Predmet.OstaliListNazivFormated_1">
      <item>Tomislava Barbir</item>
      <item>Kata Vidošušić</item>
      <item>Raiffeisenbank Austria d.d.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260</properties:Words>
  <properties:Characters>1506</properties:Characters>
  <properties:Lines>103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2017-04-20T11:47:00Z</dcterms:created>
  <dc:creator>nribaric</dc:creator>
  <cp:lastModifiedBy>Jadranka Zelić</cp:lastModifiedBy>
  <cp:lastPrinted>2017-04-20T13:10:00Z</cp:lastPrinted>
  <dcterms:modified xmlns:xsi="http://www.w3.org/2001/XMLSchema-instance" xsi:type="dcterms:W3CDTF">2017-04-20T13:14:00Z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