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473a" w14:paraId="cea473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7F0144">
        <w:rPr>
          <w:rFonts w:eastAsia="Times New Roman" w:hAnsi="Times New Roman" w:ascii="Times New Roman"/>
          <w:noProof/>
          <w:szCs w:val="20"/>
          <w:lang w:eastAsia="hr-HR"/>
        </w:rPr>
        <w:t>6514</w:t>
      </w:r>
      <w:r w:rsidR="00056C33">
        <w:rPr>
          <w:rFonts w:eastAsia="Times New Roman" w:hAnsi="Times New Roman" w:ascii="Times New Roman"/>
          <w:noProof/>
          <w:szCs w:val="20"/>
          <w:lang w:eastAsia="hr-HR"/>
        </w:rPr>
        <w:t>/16-15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7F0144">
        <w:rPr>
          <w:rFonts w:hAnsi="Times New Roman" w:ascii="Times New Roman"/>
        </w:rPr>
        <w:t>DARKO-usluge jednostavno društvo s ograničenom odgovornošću za usluge, 080960915, Markovo Polje, Zlatarska ulica 55, MBS: 080960915, OIB: 82256518549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F0144">
        <w:rPr>
          <w:rFonts w:hAnsi="Times New Roman" w:ascii="Times New Roman"/>
        </w:rPr>
        <w:t>DARKO-usluge jednostavno društvo s ograničenom odgovornošću za usluge, 080960915, Markovo Polje, Zlatarska ulica 55, MBS: 080960915, OIB: 82256518549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7F0144">
        <w:rPr>
          <w:rFonts w:hAnsi="Times New Roman" w:ascii="Times New Roman"/>
        </w:rPr>
        <w:t>6514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7F0144">
        <w:rPr>
          <w:rFonts w:hAnsi="Times New Roman" w:ascii="Times New Roman"/>
        </w:rPr>
        <w:t>27</w:t>
      </w:r>
      <w:r w:rsidR="00F44CAF">
        <w:rPr>
          <w:rFonts w:hAnsi="Times New Roman" w:ascii="Times New Roman"/>
        </w:rPr>
        <w:t>. 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7F0144">
        <w:rPr>
          <w:rFonts w:hAnsi="Times New Roman" w:ascii="Times New Roman"/>
        </w:rPr>
        <w:t>21.608,69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7F0144">
        <w:rPr>
          <w:rFonts w:hAnsi="Times New Roman" w:ascii="Times New Roman"/>
        </w:rPr>
        <w:t>480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061687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061687" w:rsidP="001725C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061687" w:rsidP="001725CA" w:rsidR="000616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68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7F0144">
      <w:rPr>
        <w:rFonts w:hAnsi="Times New Roman" w:ascii="Times New Roman"/>
      </w:rPr>
      <w:t>6514</w:t>
    </w:r>
    <w:r w:rsidR="00056C33">
      <w:rPr>
        <w:rFonts w:hAnsi="Times New Roman" w:ascii="Times New Roman"/>
      </w:rPr>
      <w:t>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61687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6514</izvorni_sadrzaj>
    <derivirana_varijabla naziv="DomainObject.Predmet.Broj_1">6514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St-6514/2016</izvorni_sadrzaj>
    <derivirana_varijabla naziv="DomainObject.Predmet.OznakaBroj_1">St-6514/2016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DARKO-usluge jednostavno društvo s ograničenom odgovornošću za usluge</izvorni_sadrzaj>
    <derivirana_varijabla naziv="DomainObject.Predmet.ProtustrankaFormated_1">  DARKO-usluge jednostavno društvo s ograničenom odgovornošću za usluge</derivirana_varijabla>
  </DomainObject.Predmet.ProtustrankaFormated>
  <DomainObject.Predmet.ProtustrankaFormatedOIB>
    <izvorni_sadrzaj>  DARKO-usluge jednostavno društvo s ograničenom odgovornošću za usluge, OIB 82256518549</izvorni_sadrzaj>
    <derivirana_varijabla naziv="DomainObject.Predmet.ProtustrankaFormatedOIB_1">  DARKO-usluge jednostavno društvo s ograničenom odgovornošću za usluge, OIB 82256518549</derivirana_varijabla>
  </DomainObject.Predmet.ProtustrankaFormatedOIB>
  <DomainObject.Predmet.ProtustrankaFormatedWithAdress>
    <izvorni_sadrzaj> DARKO-usluge jednostavno društvo s ograničenom odgovornošću za usluge, Zlatarska ulica 55, 10360 Markovo Polje</izvorni_sadrzaj>
    <derivirana_varijabla naziv="DomainObject.Predmet.ProtustrankaFormatedWithAdress_1"> DARKO-usluge jednostavno društvo s ograničenom odgovornošću za usluge, Zlatarska ulica 55, 10360 Markovo Polje</derivirana_varijabla>
  </DomainObject.Predmet.ProtustrankaFormatedWithAdress>
  <DomainObject.Predmet.ProtustrankaFormatedWithAdressOIB>
    <izvorni_sadrzaj> DARKO-usluge jednostavno društvo s ograničenom odgovornošću za usluge, OIB 82256518549, Zlatarska ulica 55, 10360 Markovo Polje</izvorni_sadrzaj>
    <derivirana_varijabla naziv="DomainObject.Predmet.ProtustrankaFormatedWithAdressOIB_1"> DARKO-usluge jednostavno društvo s ograničenom odgovornošću za usluge, OIB 82256518549, Zlatarska ulica 55, 10360 Markovo Polje</derivirana_varijabla>
  </DomainObject.Predmet.ProtustrankaFormatedWithAdressOIB>
  <DomainObject.Predmet.ProtustrankaWithAdress>
    <izvorni_sadrzaj>DARKO-usluge jednostavno društvo s ograničenom odgovornošću za usluge Zlatarska ulica 55, 10360 Markovo Polje</izvorni_sadrzaj>
    <derivirana_varijabla naziv="DomainObject.Predmet.ProtustrankaWithAdress_1">DARKO-usluge jednostavno društvo s ograničenom odgovornošću za usluge Zlatarska ulica 55, 10360 Markovo Polje</derivirana_varijabla>
  </DomainObject.Predmet.ProtustrankaWithAdress>
  <DomainObject.Predmet.ProtustrankaWithAdressOIB>
    <izvorni_sadrzaj>DARKO-usluge jednostavno društvo s ograničenom odgovornošću za usluge, OIB 82256518549, Zlatarska ulica 55, 10360 Markovo Polje</izvorni_sadrzaj>
    <derivirana_varijabla naziv="DomainObject.Predmet.ProtustrankaWithAdressOIB_1">DARKO-usluge jednostavno društvo s ograničenom odgovornošću za usluge, OIB 82256518549, Zlatarska ulica 55, 10360 Markovo Polje</derivirana_varijabla>
  </DomainObject.Predmet.ProtustrankaWithAdressOIB>
  <DomainObject.Predmet.ProtustrankaNazivFormated>
    <izvorni_sadrzaj>DARKO-usluge jednostavno društvo s ograničenom odgovornošću za usluge</izvorni_sadrzaj>
    <derivirana_varijabla naziv="DomainObject.Predmet.ProtustrankaNazivFormated_1">DARKO-usluge jednostavno društvo s ograničenom odgovornošću za usluge</derivirana_varijabla>
  </DomainObject.Predmet.ProtustrankaNazivFormated>
  <DomainObject.Predmet.ProtustrankaNazivFormatedOIB>
    <izvorni_sadrzaj>DARKO-usluge jednostavno društvo s ograničenom odgovornošću za usluge, OIB 82256518549</izvorni_sadrzaj>
    <derivirana_varijabla naziv="DomainObject.Predmet.ProtustrankaNazivFormatedOIB_1">DARKO-usluge jednostavno društvo s ograničenom odgovornošću za usluge, OIB 82256518549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DARKO-usluge jednostavno društvo s ograničenom odgovornošću za usluge</item>
    </izvorni_sadrzaj>
    <derivirana_varijabla naziv="DomainObject.Predmet.ProtuStrankaListFormated_1">
      <item>DARKO-usluge jednostavno društvo s ograničenom odgovornošću za usluge</item>
    </derivirana_varijabla>
  </DomainObject.Predmet.ProtuStrankaListFormated>
  <DomainObject.Predmet.ProtuStrankaListFormatedOIB>
    <izvorni_sadrzaj>
      <item>DARKO-usluge jednostavno društvo s ograničenom odgovornošću za usluge, OIB 82256518549</item>
    </izvorni_sadrzaj>
    <derivirana_varijabla naziv="DomainObject.Predmet.ProtuStrankaListFormatedOIB_1">
      <item>DARKO-usluge jednostavno društvo s ograničenom odgovornošću za usluge, OIB 82256518549</item>
    </derivirana_varijabla>
  </DomainObject.Predmet.ProtuStrankaListFormatedOIB>
  <DomainObject.Predmet.ProtuStrankaListFormatedWithAdress>
    <izvorni_sadrzaj>
      <item>DARKO-usluge jednostavno društvo s ograničenom odgovornošću za usluge, Zlatarska ulica 55, 10360 Markovo Polje</item>
    </izvorni_sadrzaj>
    <derivirana_varijabla naziv="DomainObject.Predmet.ProtuStrankaListFormatedWithAdress_1">
      <item>DARKO-usluge jednostavno društvo s ograničenom odgovornošću za usluge, Zlatarska ulica 55, 10360 Markovo Polje</item>
    </derivirana_varijabla>
  </DomainObject.Predmet.ProtuStrankaListFormatedWithAdress>
  <DomainObject.Predmet.ProtuStrankaListFormatedWithAdressOIB>
    <izvorni_sadrzaj>
      <item>DARKO-usluge jednostavno društvo s ograničenom odgovornošću za usluge, OIB 82256518549, Zlatarska ulica 55, 10360 Markovo Polje</item>
    </izvorni_sadrzaj>
    <derivirana_varijabla naziv="DomainObject.Predmet.ProtuStrankaListFormatedWithAdressOIB_1">
      <item>DARKO-usluge jednostavno društvo s ograničenom odgovornošću za usluge, OIB 82256518549, Zlatarska ulica 55, 10360 Markovo Polje</item>
    </derivirana_varijabla>
  </DomainObject.Predmet.ProtuStrankaListFormatedWithAdressOIB>
  <DomainObject.Predmet.ProtuStrankaListNazivFormated>
    <izvorni_sadrzaj>
      <item>DARKO-usluge jednostavno društvo s ograničenom odgovornošću za usluge</item>
    </izvorni_sadrzaj>
    <derivirana_varijabla naziv="DomainObject.Predmet.ProtuStrankaListNazivFormated_1">
      <item>DARKO-usluge jednostavno društvo s ograničenom odgovornošću za usluge</item>
    </derivirana_varijabla>
  </DomainObject.Predmet.ProtuStrankaListNazivFormated>
  <DomainObject.Predmet.ProtuStrankaListNazivFormatedOIB>
    <izvorni_sadrzaj>
      <item>DARKO-usluge jednostavno društvo s ograničenom odgovornošću za usluge, OIB 82256518549</item>
    </izvorni_sadrzaj>
    <derivirana_varijabla naziv="DomainObject.Predmet.ProtuStrankaListNazivFormatedOIB_1">
      <item>DARKO-usluge jednostavno društvo s ograničenom odgovornošću za usluge, OIB 82256518549</item>
    </derivirana_varijabla>
  </DomainObject.Predmet.ProtuStrankaListNazivFormatedOIB>
  <DomainObject.Predmet.OstaliListFormated>
    <izvorni_sadrzaj>
      <item>Darko Pajurin</item>
    </izvorni_sadrzaj>
    <derivirana_varijabla naziv="DomainObject.Predmet.OstaliListFormated_1">
      <item>Darko Pajurin</item>
    </derivirana_varijabla>
  </DomainObject.Predmet.OstaliListFormated>
  <DomainObject.Predmet.OstaliListFormatedOIB>
    <izvorni_sadrzaj>
      <item>Darko Pajurin, OIB 41994664244</item>
    </izvorni_sadrzaj>
    <derivirana_varijabla naziv="DomainObject.Predmet.OstaliListFormatedOIB_1">
      <item>Darko Pajurin, OIB 41994664244</item>
    </derivirana_varijabla>
  </DomainObject.Predmet.OstaliListFormatedOIB>
  <DomainObject.Predmet.OstaliListFormatedWithAdress>
    <izvorni_sadrzaj>
      <item>Darko Pajurin, Zlatarska Ulica 55, 10360 Markovo Polje</item>
    </izvorni_sadrzaj>
    <derivirana_varijabla naziv="DomainObject.Predmet.OstaliListFormatedWithAdress_1">
      <item>Darko Pajurin, Zlatarska Ulica 55, 10360 Markovo Polje</item>
    </derivirana_varijabla>
  </DomainObject.Predmet.OstaliListFormatedWithAdress>
  <DomainObject.Predmet.OstaliListFormatedWithAdressOIB>
    <izvorni_sadrzaj>
      <item>Darko Pajurin, OIB 41994664244, Zlatarska Ulica 55, 10360 Markovo Polje</item>
    </izvorni_sadrzaj>
    <derivirana_varijabla naziv="DomainObject.Predmet.OstaliListFormatedWithAdressOIB_1">
      <item>Darko Pajurin, OIB 41994664244, Zlatarska Ulica 55, 10360 Markovo Polje</item>
    </derivirana_varijabla>
  </DomainObject.Predmet.OstaliListFormatedWithAdressOIB>
  <DomainObject.Predmet.OstaliListNazivFormated>
    <izvorni_sadrzaj>
      <item>Darko Pajurin</item>
    </izvorni_sadrzaj>
    <derivirana_varijabla naziv="DomainObject.Predmet.OstaliListNazivFormated_1">
      <item>Darko Pajurin</item>
    </derivirana_varijabla>
  </DomainObject.Predmet.OstaliListNazivFormated>
  <DomainObject.Predmet.OstaliListNazivFormatedOIB>
    <izvorni_sadrzaj>
      <item>Darko Pajurin, OIB 41994664244</item>
    </izvorni_sadrzaj>
    <derivirana_varijabla naziv="DomainObject.Predmet.OstaliListNazivFormatedOIB_1">
      <item>Darko Pajurin, OIB 41994664244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DARKO-usluge jednostavno društvo s ograničenom odgovornošću za usluge</izvorni_sadrzaj>
    <derivirana_varijabla naziv="DomainObject.Predmet.ProtustrankaIDrugi_1">DARKO-usluge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DARKO-usluge jednostavno društvo s ograničenom odgovornošću za usluge, OIB 82256518549, Zlatarska ulica 55, 10360 Markovo Polje</izvorni_sadrzaj>
    <derivirana_varijabla naziv="DomainObject.Predmet.ProtustrankaIDrugiAdressOIB_1">DARKO-usluge jednostavno društvo s ograničenom odgovornošću za usluge, OIB 82256518549, Zlatarska ulica 55, 10360 Markovo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DARKO-usluge jednostavno društvo s ograničenom odgovornošću za usluge</item>
      <item>vjerovnici</item>
      <item>Darko Pajurin</item>
    </izvorni_sadrzaj>
    <derivirana_varijabla naziv="DomainObject.Predmet.SudioniciListNaziv_1">
      <item>FINA Regionalni centar Zagreb</item>
      <item>DARKO-usluge jednostavno društvo s ograničenom odgovornošću za usluge</item>
      <item>vjerovnici</item>
      <item>Darko Pajurin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DARKO-usluge jednostavno društvo s ograničenom odgovornošću za usluge, OIB 82256518549, Zlatarska ulica 55,10360 Markovo Polje</item>
      <item>vjerovnici</item>
      <item>Darko Pajurin, OIB 41994664244, Zlatarska Ulica 55,10360 Markovo Polje</item>
    </izvorni_sadrzaj>
    <derivirana_varijabla naziv="DomainObject.Predmet.SudioniciListAdressOIB_1">
      <item>FINA Regionalni centar Zagreb, OIB 85821130368, Trg svibanjskih žrtava 1995. br. 1,10000 Zagreb</item>
      <item>DARKO-usluge jednostavno društvo s ograničenom odgovornošću za usluge, OIB 82256518549, Zlatarska ulica 55,10360 Markovo Polje</item>
      <item>vjerovnici</item>
      <item>Darko Pajurin, OIB 41994664244, Zlatarska Ulica 55,10360 Markovo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82256518549</item>
      <item>, OIB null</item>
      <item>, OIB 41994664244</item>
    </izvorni_sadrzaj>
    <derivirana_varijabla naziv="DomainObject.Predmet.SudioniciListNazivOIB_1">
      <item>, OIB 85821130368</item>
      <item>, OIB 82256518549</item>
      <item>, OIB null</item>
      <item>, OIB 41994664244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54351-7F57-45A8-A787-93CA956B2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2710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2017-12-04T12:11:00Z</dcterms:created>
  <dc:creator>Vesna Fundurulić Perišin</dc:creator>
  <cp:lastModifiedBy>Ivana Stampf</cp:lastModifiedBy>
  <cp:lastPrinted>2017-12-04T10:32:00Z</cp:lastPrinted>
  <dcterms:modified xmlns:xsi="http://www.w3.org/2001/XMLSchema-instance" xsi:type="dcterms:W3CDTF">2017-12-04T12:12:00Z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