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36a5a" w14:paraId="4236a5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D23FB" w:rsidP="002D23FB" w:rsidR="002D23FB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St-50/2016-6.</w:t>
      </w:r>
    </w:p>
    <w:p w:rsidRDefault="002D23FB" w:rsidP="002D23FB" w:rsidR="002D23FB">
      <w:pPr>
        <w:jc w:val="center"/>
        <w:rPr>
          <w:rFonts w:hAnsi="Arial" w:ascii="Arial"/>
          <w:b/>
        </w:rPr>
      </w:pPr>
    </w:p>
    <w:p w:rsidRDefault="002D23FB" w:rsidP="002D23FB" w:rsidR="002D23F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R E P U B L I K E   H R V A T S K E</w:t>
      </w:r>
    </w:p>
    <w:p w:rsidRDefault="002D23FB" w:rsidP="002D23FB" w:rsidR="002D23FB">
      <w:pPr>
        <w:jc w:val="center"/>
        <w:rPr>
          <w:rFonts w:hAnsi="Arial" w:ascii="Arial"/>
          <w:b/>
        </w:rPr>
      </w:pPr>
    </w:p>
    <w:p w:rsidRDefault="002D23FB" w:rsidP="002D23FB" w:rsidR="002D23F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2D23FB" w:rsidP="002D23FB" w:rsidR="002D23FB">
      <w:pPr>
        <w:jc w:val="both"/>
        <w:rPr>
          <w:rFonts w:hAnsi="Arial" w:ascii="Arial"/>
        </w:rPr>
      </w:pPr>
    </w:p>
    <w:p w:rsidRDefault="002D23FB" w:rsidP="002D23FB" w:rsidR="002D23F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dužnikom GRADILIS d.o.o. za građenje, trgovinu i usluge iz Kapela Dvora 32, Lukač, MBS 010088073, OIB 09123802564, dana 10. travnja 2017. godine</w:t>
      </w:r>
    </w:p>
    <w:p w:rsidRDefault="002D23FB" w:rsidP="002D23FB" w:rsidR="002D23FB">
      <w:pPr>
        <w:jc w:val="center"/>
        <w:rPr>
          <w:rFonts w:hAnsi="Arial" w:ascii="Arial"/>
          <w:b/>
        </w:rPr>
      </w:pPr>
    </w:p>
    <w:p w:rsidRDefault="002D23FB" w:rsidP="002D23FB" w:rsidR="002D23F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2D23FB" w:rsidP="002D23FB" w:rsidR="002D23FB">
      <w:pPr>
        <w:jc w:val="center"/>
        <w:rPr>
          <w:rFonts w:hAnsi="Arial" w:ascii="Arial"/>
          <w:b/>
        </w:rPr>
      </w:pPr>
    </w:p>
    <w:p w:rsidRDefault="002D23FB" w:rsidP="002D23FB" w:rsidR="002D23FB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I.Otvara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>nad dužnikom GRADILIS d.o.o. za građenje, trgovinu i usluge iz Kapela Dvora 32, Lukač, MBS 010088073, OIB 09123802564.</w:t>
      </w:r>
    </w:p>
    <w:p w:rsidRDefault="002D23FB" w:rsidP="002D23FB" w:rsidR="002D23FB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Za stečajnog upravitelja imenuje se VLADO ŠOKAC iz Belišća, </w:t>
      </w:r>
      <w:proofErr w:type="spellStart"/>
      <w:r>
        <w:rPr>
          <w:rFonts w:hAnsi="Arial" w:ascii="Arial"/>
        </w:rPr>
        <w:t>Bistrinci</w:t>
      </w:r>
      <w:proofErr w:type="spellEnd"/>
      <w:r>
        <w:rPr>
          <w:rFonts w:hAnsi="Arial" w:ascii="Arial"/>
        </w:rPr>
        <w:t>, Fiskulturna 12, OIB 95457319937.</w:t>
      </w:r>
    </w:p>
    <w:p w:rsidRDefault="002D23FB" w:rsidP="002D23FB" w:rsidR="002D23F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</w:t>
      </w: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III.Zaključuje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 xml:space="preserve">nad dužnikom GRADILIS d.o.o. za građenje, trgovinu i usluge iz Kapela Dvora 32, Lukač, MBS 010088073, OIB 09123802564. </w:t>
      </w:r>
    </w:p>
    <w:p w:rsidRDefault="002D23FB" w:rsidP="002D23FB" w:rsidR="002D23FB">
      <w:pPr>
        <w:jc w:val="both"/>
        <w:rPr>
          <w:rFonts w:hAnsi="Arial" w:ascii="Arial"/>
          <w:b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IV.</w:t>
      </w:r>
      <w:r>
        <w:rPr>
          <w:rFonts w:hAnsi="Arial" w:ascii="Arial"/>
        </w:rPr>
        <w:t>Stečajni</w:t>
      </w:r>
      <w:proofErr w:type="spellEnd"/>
      <w:r>
        <w:rPr>
          <w:rFonts w:hAnsi="Arial" w:ascii="Arial"/>
        </w:rPr>
        <w:t xml:space="preserve"> postupak je otvoren i zaključen s danom </w:t>
      </w:r>
      <w:r>
        <w:rPr>
          <w:rFonts w:hAnsi="Arial" w:ascii="Arial"/>
          <w:b/>
        </w:rPr>
        <w:t>10. travnja 2017</w:t>
      </w:r>
      <w:r>
        <w:rPr>
          <w:rFonts w:hAnsi="Arial" w:ascii="Arial"/>
        </w:rPr>
        <w:t>.</w:t>
      </w:r>
      <w:r>
        <w:rPr>
          <w:rFonts w:hAnsi="Arial" w:ascii="Arial"/>
          <w:b/>
        </w:rPr>
        <w:t xml:space="preserve"> godine u 11,20 sati,</w:t>
      </w:r>
      <w:r>
        <w:rPr>
          <w:rFonts w:hAnsi="Arial" w:ascii="Arial"/>
        </w:rPr>
        <w:t xml:space="preserve"> kada je ovo rješenje stavljeno na e-oglasnu ploču ovog suda.</w:t>
      </w:r>
    </w:p>
    <w:p w:rsidRDefault="002D23FB" w:rsidP="002D23FB" w:rsidR="002D23FB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V.Nakon</w:t>
      </w:r>
      <w:proofErr w:type="spellEnd"/>
      <w:r>
        <w:rPr>
          <w:rFonts w:hAnsi="Arial" w:ascii="Arial"/>
        </w:rPr>
        <w:t xml:space="preserve"> pravomoćnosti ovoga rješenja stečajni dužnik će se brisati iz sudskog registra.</w:t>
      </w:r>
    </w:p>
    <w:p w:rsidRDefault="002D23FB" w:rsidP="002D23FB" w:rsidR="002D23FB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VI.Izvod</w:t>
      </w:r>
      <w:proofErr w:type="spellEnd"/>
      <w:r>
        <w:rPr>
          <w:rFonts w:hAnsi="Arial" w:ascii="Arial"/>
        </w:rPr>
        <w:t xml:space="preserve"> iz ovog rješenja će se objaviti na e-oglasnoj ploči Trgovačkog suda u Bjelovaru.</w:t>
      </w:r>
      <w:r>
        <w:rPr>
          <w:rFonts w:hAnsi="Arial" w:ascii="Arial"/>
        </w:rPr>
        <w:tab/>
        <w:t xml:space="preserve"> </w:t>
      </w:r>
    </w:p>
    <w:p w:rsidRDefault="002D23FB" w:rsidP="002D23FB" w:rsidR="002D23F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</w:t>
      </w:r>
      <w:r>
        <w:rPr>
          <w:rFonts w:hAnsi="Arial" w:ascii="Arial"/>
          <w:b/>
        </w:rPr>
        <w:t>brazloženje</w:t>
      </w:r>
    </w:p>
    <w:p w:rsidRDefault="002D23FB" w:rsidP="002D23FB" w:rsidR="002D23FB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Na prijedlog predlagatelja Marka </w:t>
      </w:r>
      <w:proofErr w:type="spellStart"/>
      <w:r>
        <w:rPr>
          <w:rFonts w:hAnsi="Arial" w:ascii="Arial"/>
        </w:rPr>
        <w:t>Iličića</w:t>
      </w:r>
      <w:proofErr w:type="spellEnd"/>
      <w:r>
        <w:rPr>
          <w:rFonts w:hAnsi="Arial" w:ascii="Arial"/>
        </w:rPr>
        <w:t xml:space="preserve">, za otvaranje stečajnog postupka nad dužnikom GRADILIS d.o.o. za građenje, trgovinu i usluge iz Kapela Dvora 32, Lukač, MBS 010088073, OIB 09123802564, sud je pokrenuo postupak radi utvrđivanja uvjeta za otvaranje stečajnog postupka nad dužnikom, te u tom postupku utvrdio da </w:t>
      </w:r>
      <w:r>
        <w:rPr>
          <w:rFonts w:hAnsi="Arial" w:ascii="Arial"/>
        </w:rPr>
        <w:lastRenderedPageBreak/>
        <w:t xml:space="preserve">dužnik nema imovine kojom bi se mogli pokriti troškovi stečajnog postupka, slijedom čega je svojim rješenjem 7 St-50/2016-3 od dana 08. veljače 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08.02.2017.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2D23FB" w:rsidP="002D23FB" w:rsidR="002D23FB">
      <w:pPr>
        <w:jc w:val="both"/>
        <w:rPr>
          <w:rFonts w:hAnsi="Arial" w:ascii="Arial"/>
        </w:rPr>
      </w:pPr>
    </w:p>
    <w:p w:rsidRDefault="002D23FB" w:rsidP="002D23FB" w:rsidR="002D23FB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10. travnja 2017. godine</w:t>
      </w:r>
    </w:p>
    <w:p w:rsidRDefault="002D23FB" w:rsidP="002D23FB" w:rsidR="002D23FB">
      <w:pPr>
        <w:ind w:firstLine="720"/>
        <w:jc w:val="center"/>
        <w:rPr>
          <w:rFonts w:hAnsi="Arial" w:ascii="Arial"/>
        </w:rPr>
      </w:pPr>
    </w:p>
    <w:p w:rsidRDefault="002D23FB" w:rsidP="002D23FB" w:rsidR="002D23F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 U D A C </w:t>
      </w:r>
    </w:p>
    <w:p w:rsidRDefault="002D23FB" w:rsidP="002D23FB" w:rsidR="002D23F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2D23FB" w:rsidP="002D23FB" w:rsidR="002D23FB">
      <w:pPr>
        <w:ind w:firstLine="720"/>
        <w:jc w:val="both"/>
        <w:rPr>
          <w:rFonts w:hAnsi="Arial" w:ascii="Arial"/>
        </w:rPr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2D23FB" w:rsidP="002D23FB" w:rsidR="002D23FB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2D23FB" w:rsidP="002D23FB" w:rsidR="002D23F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2D23FB" w:rsidP="002D23FB" w:rsidR="002D23FB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2D23FB" w:rsidP="002D23FB" w:rsidR="002D23FB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2D23FB" w:rsidP="002D23FB" w:rsidR="002D23FB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2D23FB" w:rsidP="002D23FB" w:rsidR="002D23F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Dna:predlagatelju putem e-oglasne ploče suda </w:t>
      </w:r>
    </w:p>
    <w:p w:rsidRDefault="002D23FB" w:rsidP="002D23FB" w:rsidR="002D23F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dužniku putem e-oglasne ploče suda</w:t>
      </w:r>
    </w:p>
    <w:p w:rsidRDefault="002D23FB" w:rsidP="002D23FB" w:rsidR="002D23F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putem  pošte i e-oglasne ploče suda</w:t>
      </w:r>
    </w:p>
    <w:p w:rsidRDefault="002D23FB" w:rsidP="002D23FB" w:rsidR="002D23F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stečajnom upravitelju putem e-oglasne ploče suda</w:t>
      </w:r>
    </w:p>
    <w:p w:rsidRDefault="002D23FB" w:rsidP="002D23FB" w:rsidR="002D23FB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        e-oglasna ploča suda</w:t>
      </w:r>
    </w:p>
    <w:p w:rsidRDefault="002D23FB" w:rsidP="002D23FB" w:rsidR="002D23F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FINI RC ZAGREB,Podružnica Bjelovar nakon pravomoćnosti putem pošte</w:t>
      </w:r>
    </w:p>
    <w:p w:rsidRDefault="002D23FB" w:rsidP="002D23FB" w:rsidR="002D23F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sudskom registru nakon pravomoćnosti elektroničkim putem</w:t>
      </w:r>
    </w:p>
    <w:p w:rsidRDefault="002D23FB" w:rsidP="002D23FB" w:rsidR="002D23FB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2D23FB" w:rsidP="002D23FB" w:rsidR="002D23FB">
      <w:pPr>
        <w:jc w:val="both"/>
        <w:rPr>
          <w:rFonts w:hAnsi="Arial" w:ascii="Arial"/>
        </w:rPr>
      </w:pPr>
      <w:r>
        <w:rPr>
          <w:rFonts w:hAnsi="Arial" w:ascii="Arial"/>
        </w:rPr>
        <w:t>Bj.10.04.2017.g.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3FB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82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St-50/2016-6</izvorni_sadrzaj>
    <derivirana_varijabla naziv="DomainObject.Oznaka_1">St-50/2016-6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St-50/2016</izvorni_sadrzaj>
    <derivirana_varijabla naziv="DomainObject.Predmet.OznakaBroj_1">St-50/2016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GRADILIS društvo s ograničenom odgovornošću za građenje, trgovinu i usluge, Kapela Dvor zastupanog po punomoćniku Jozo Iličić</izvorni_sadrzaj>
    <derivirana_varijabla naziv="DomainObject.Predmet.ProtustrankaFormated_1">  GRADILIS društvo s ograničenom odgovornošću za građenje, trgovinu i usluge, Kapela Dvor zastupanog po punomoćniku Jozo Iličić</derivirana_varijabla>
  </DomainObject.Predmet.ProtustrankaFormated>
  <DomainObject.Predmet.ProtustrankaFormatedOIB>
    <izvorni_sadrzaj>  GRADILIS društvo s ograničenom odgovornošću za građenje, trgovinu i usluge, Kapela Dvor, OIB 09123802564 zastupanog po punomoćniku Jozo Iličić</izvorni_sadrzaj>
    <derivirana_varijabla naziv="DomainObject.Predmet.ProtustrankaFormatedOIB_1">  GRADILIS društvo s ograničenom odgovornošću za građenje, trgovinu i usluge, Kapela Dvor, OIB 09123802564 zastupanog po punomoćniku Jozo Iličić</derivirana_varijabla>
  </DomainObject.Predmet.ProtustrankaFormatedOIB>
  <DomainObject.Predmet.ProtustrankaFormatedWithAdress>
    <izvorni_sadrzaj> GRADILIS društvo s ograničenom odgovornošću za građenje, trgovinu i usluge, Kapela Dvor, Kapela Dvor 32, 33406 Kapela Dvor zastupanog po punomoćniku Jozo Iličić</izvorni_sadrzaj>
    <derivirana_varijabla naziv="DomainObject.Predmet.ProtustrankaFormatedWithAdress_1"> GRADILIS društvo s ograničenom odgovornošću za građenje, trgovinu i usluge, Kapela Dvor, Kapela Dvor 32, 33406 Kapela Dvor zastupanog po punomoćniku Jozo Iličić</derivirana_varijabla>
  </DomainObject.Predmet.ProtustrankaFormatedWithAdress>
  <DomainObject.Predmet.ProtustrankaFormatedWithAdressOIB>
    <izvorni_sadrzaj> GRADILIS društvo s ograničenom odgovornošću za građenje, trgovinu i usluge, Kapela Dvor, OIB 09123802564, Kapela Dvor 32, 33406 Kapela Dvor zastupanog po punomoćniku Jozo Iličić</izvorni_sadrzaj>
    <derivirana_varijabla naziv="DomainObject.Predmet.ProtustrankaFormatedWithAdressOIB_1"> GRADILIS društvo s ograničenom odgovornošću za građenje, trgovinu i usluge, Kapela Dvor, OIB 09123802564, Kapela Dvor 32, 33406 Kapela Dvor zastupanog po punomoćniku Jozo Iličić</derivirana_varijabla>
  </DomainObject.Predmet.ProtustrankaFormatedWithAdressOIB>
  <DomainObject.Predmet.ProtustrankaWithAdress>
    <izvorni_sadrzaj>GRADILIS društvo s ograničenom odgovornošću za građenje, trgovinu i usluge, Kapela Dvor Kapela Dvor 32, 33406 Kapela Dvor</izvorni_sadrzaj>
    <derivirana_varijabla naziv="DomainObject.Predmet.ProtustrankaWithAdress_1">GRADILIS društvo s ograničenom odgovornošću za građenje, trgovinu i usluge, Kapela Dvor Kapela Dvor 32, 33406 Kapela Dvor</derivirana_varijabla>
  </DomainObject.Predmet.ProtustrankaWithAdress>
  <DomainObject.Predmet.ProtustrankaWithAdressOIB>
    <izvorni_sadrzaj>GRADILIS društvo s ograničenom odgovornošću za građenje, trgovinu i usluge, Kapela Dvor, OIB 09123802564, Kapela Dvor 32, 33406 Kapela Dvor</izvorni_sadrzaj>
    <derivirana_varijabla naziv="DomainObject.Predmet.ProtustrankaWithAdressOIB_1">GRADILIS društvo s ograničenom odgovornošću za građenje, trgovinu i usluge, Kapela Dvor, OIB 09123802564, Kapela Dvor 32, 33406 Kapela Dvor</derivirana_varijabla>
  </DomainObject.Predmet.ProtustrankaWithAdressOIB>
  <DomainObject.Predmet.ProtustrankaNazivFormated>
    <izvorni_sadrzaj>GRADILIS društvo s ograničenom odgovornošću za građenje, trgovinu i usluge, Kapela Dvor</izvorni_sadrzaj>
    <derivirana_varijabla naziv="DomainObject.Predmet.ProtustrankaNazivFormated_1">GRADILIS društvo s ograničenom odgovornošću za građenje, trgovinu i usluge, Kapela Dvor</derivirana_varijabla>
  </DomainObject.Predmet.ProtustrankaNazivFormated>
  <DomainObject.Predmet.ProtustrankaNazivFormatedOIB>
    <izvorni_sadrzaj>GRADILIS društvo s ograničenom odgovornošću za građenje, trgovinu i usluge, Kapela Dvor, OIB 09123802564</izvorni_sadrzaj>
    <derivirana_varijabla naziv="DomainObject.Predmet.ProtustrankaNazivFormatedOIB_1">GRADILIS društvo s ograničenom odgovornošću za građenje, trgovinu i usluge, Kapela Dvor, OIB 09123802564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Iličić; FINANCIJSKA AGENCIJA, RC ZAGREB, Podružnica Bjelovar</izvorni_sadrzaj>
    <derivirana_varijabla naziv="DomainObject.Predmet.StrankaFormated_1">  Marko Iličić; FINANCIJSKA AGENCIJA, RC ZAGREB, Podružnica Bjelovar</derivirana_varijabla>
  </DomainObject.Predmet.StrankaFormated>
  <DomainObject.Predmet.StrankaFormatedOIB>
    <izvorni_sadrzaj>  Marko Iličić, OIB 57036150203; FINANCIJSKA AGENCIJA, RC ZAGREB, Podružnica Bjelovar, OIB 85821130368</izvorni_sadrzaj>
    <derivirana_varijabla naziv="DomainObject.Predmet.StrankaFormatedOIB_1">  Marko Iličić, OIB 57036150203; FINANCIJSKA AGENCIJA, RC ZAGREB, Podružnica Bjelovar, OIB 85821130368</derivirana_varijabla>
  </DomainObject.Predmet.StrankaFormatedOIB>
  <DomainObject.Predmet.StrankaFormatedWithAdress>
    <izvorni_sadrzaj> Marko Iličić, Kapela Dvor 30, 33406 Kapela Dvor; FINANCIJSKA AGENCIJA, RC ZAGREB, Podružnica Bjelovar, F. Supila 4, 43000 Bjelovar</izvorni_sadrzaj>
    <derivirana_varijabla naziv="DomainObject.Predmet.StrankaFormatedWithAdress_1"> Marko Iličić, Kapela Dvor 30, 33406 Kapela Dvor; FINANCIJSKA AGENCIJA, RC ZAGREB, Podružnica Bjelovar, F. Supila 4, 43000 Bjelovar</derivirana_varijabla>
  </DomainObject.Predmet.StrankaFormatedWithAdress>
  <DomainObject.Predmet.StrankaFormatedWithAdressOIB>
    <izvorni_sadrzaj> Marko Iličić, OIB 57036150203, Kapela Dvor 30, 33406 Kapela Dvor; FINANCIJSKA AGENCIJA, RC ZAGREB, Podružnica Bjelovar, OIB 85821130368, F. Supila 4, 43000 Bjelovar</izvorni_sadrzaj>
    <derivirana_varijabla naziv="DomainObject.Predmet.StrankaFormatedWithAdressOIB_1"> Marko Iličić, OIB 57036150203, Kapela Dvor 30, 33406 Kapela Dvor; FINANCIJSKA AGENCIJA, RC ZAGREB, Podružnica Bjelovar, OIB 85821130368, F. Supila 4, 43000 Bjelovar</derivirana_varijabla>
  </DomainObject.Predmet.StrankaFormatedWithAdressOIB>
  <DomainObject.Predmet.StrankaWithAdress>
    <izvorni_sadrzaj>Marko Iličić Kapela Dvor 30,33406 Kapela Dvor,FINANCIJSKA AGENCIJA, RC ZAGREB, Podružnica Bjelovar F. Supila 4,43000 Bjelovar</izvorni_sadrzaj>
    <derivirana_varijabla naziv="DomainObject.Predmet.StrankaWithAdress_1">Marko Iličić Kapela Dvor 30,33406 Kapela Dvor,FINANCIJSKA AGENCIJA, RC ZAGREB, Podružnica Bjelovar F. Supila 4,43000 Bjelovar</derivirana_varijabla>
  </DomainObject.Predmet.StrankaWithAdress>
  <DomainObject.Predmet.StrankaWithAdressOIB>
    <izvorni_sadrzaj>Marko Iličić, OIB 57036150203, Kapela Dvor 30,33406 Kapela Dvor,FINANCIJSKA AGENCIJA, RC ZAGREB, Podružnica Bjelovar, OIB 85821130368, F. Supila 4,43000 Bjelovar</izvorni_sadrzaj>
    <derivirana_varijabla naziv="DomainObject.Predmet.StrankaWithAdressOIB_1">Marko Iličić, OIB 57036150203, Kapela Dvor 30,33406 Kapela Dvor,FINANCIJSKA AGENCIJA, RC ZAGREB, Podružnica Bjelovar, OIB 85821130368, F. Supila 4,43000 Bjelovar</derivirana_varijabla>
  </DomainObject.Predmet.StrankaWithAdressOIB>
  <DomainObject.Predmet.StrankaNazivFormated>
    <izvorni_sadrzaj>Marko Iličić,FINANCIJSKA AGENCIJA, RC ZAGREB, Podružnica Bjelovar</izvorni_sadrzaj>
    <derivirana_varijabla naziv="DomainObject.Predmet.StrankaNazivFormated_1">Marko Iličić,FINANCIJSKA AGENCIJA, RC ZAGREB, Podružnica Bjelovar</derivirana_varijabla>
  </DomainObject.Predmet.StrankaNazivFormated>
  <DomainObject.Predmet.StrankaNazivFormatedOIB>
    <izvorni_sadrzaj>Marko Iličić, OIB 57036150203,FINANCIJSKA AGENCIJA, RC ZAGREB, Podružnica Bjelovar, OIB 85821130368</izvorni_sadrzaj>
    <derivirana_varijabla naziv="DomainObject.Predmet.StrankaNazivFormatedOIB_1">Marko Iličić, OIB 57036150203,FINANCIJSKA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Marko Iličić</item>
      <item>FINANCIJSKA AGENCIJA, RC ZAGREB, Podružnica Bjelovar</item>
    </izvorni_sadrzaj>
    <derivirana_varijabla naziv="DomainObject.Predmet.StrankaListFormated_1">
      <item>Marko Iličić</item>
      <item>FINANCIJSKA AGENCIJA, RC ZAGREB, Podružnica Bjelovar</item>
    </derivirana_varijabla>
  </DomainObject.Predmet.StrankaListFormated>
  <DomainObject.Predmet.StrankaListFormatedOIB>
    <izvorni_sadrzaj>
      <item>Marko Iličić, OIB 57036150203</item>
      <item>FINANCIJSKA AGENCIJA, RC ZAGREB, Podružnica Bjelovar, OIB 85821130368</item>
    </izvorni_sadrzaj>
    <derivirana_varijabla naziv="DomainObject.Predmet.StrankaListFormatedOIB_1">
      <item>Marko Iličić, OIB 57036150203</item>
      <item>FINANCIJSKA AGENCIJA, RC ZAGREB, Podružnica Bjelovar, OIB 85821130368</item>
    </derivirana_varijabla>
  </DomainObject.Predmet.StrankaListFormatedOIB>
  <DomainObject.Predmet.StrankaListFormatedWithAdress>
    <izvorni_sadrzaj>
      <item>Marko Iličić, Kapela Dvor 30, 33406 Kapela Dvor</item>
      <item>FINANCIJSKA AGENCIJA, RC ZAGREB, Podružnica Bjelovar, F. Supila 4, 43000 Bjelovar</item>
    </izvorni_sadrzaj>
    <derivirana_varijabla naziv="DomainObject.Predmet.StrankaListFormatedWithAdress_1">
      <item>Marko Iličić, Kapela Dvor 30, 33406 Kapela Dvor</item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Marko Iličić, OIB 57036150203, Kapela Dvor 30, 33406 Kapela Dvor</item>
      <item>FINANCIJSKA AGENCIJA, RC ZAGREB, Podružnica Bjelovar, OIB 85821130368, F. Supila 4, 43000 Bjelovar</item>
    </izvorni_sadrzaj>
    <derivirana_varijabla naziv="DomainObject.Predmet.StrankaListFormatedWithAdressOIB_1">
      <item>Marko Iličić, OIB 57036150203, Kapela Dvor 30, 33406 Kapela Dvor</item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Marko Iličić</item>
      <item>FINANCIJSKA AGENCIJA, RC ZAGREB, Podružnica Bjelovar</item>
    </izvorni_sadrzaj>
    <derivirana_varijabla naziv="DomainObject.Predmet.StrankaListNazivFormated_1">
      <item>Marko Iličić</item>
      <item>FINANCIJSKA AGENCIJA, RC ZAGREB, Podružnica Bjelovar</item>
    </derivirana_varijabla>
  </DomainObject.Predmet.StrankaListNazivFormated>
  <DomainObject.Predmet.StrankaListNazivFormatedOIB>
    <izvorni_sadrzaj>
      <item>Marko Iličić, OIB 57036150203</item>
      <item>FINANCIJSKA AGENCIJA, RC ZAGREB, Podružnica Bjelovar, OIB 85821130368</item>
    </izvorni_sadrzaj>
    <derivirana_varijabla naziv="DomainObject.Predmet.StrankaListNazivFormatedOIB_1">
      <item>Marko Iličić, OIB 57036150203</item>
      <item>FINANCIJSKA AGENCIJA, RC ZAGREB, Podružnica Bjelovar, OIB 85821130368</item>
    </derivirana_varijabla>
  </DomainObject.Predmet.StrankaListNazivFormatedOIB>
  <DomainObject.Predmet.ProtuStrankaListFormated>
    <izvorni_sadrzaj>
      <item>GRADILIS društvo s ograničenom odgovornošću za građenje, trgovinu i usluge, Kapela Dvor zastupanog po punomoćniku Jozo Iličić</item>
    </izvorni_sadrzaj>
    <derivirana_varijabla naziv="DomainObject.Predmet.ProtuStrankaListFormated_1">
      <item>GRADILIS društvo s ograničenom odgovornošću za građenje, trgovinu i usluge, Kapela Dvor zastupanog po punomoćniku Jozo Iličić</item>
    </derivirana_varijabla>
  </DomainObject.Predmet.ProtuStrankaListFormated>
  <DomainObject.Predmet.ProtuStrankaListFormatedOIB>
    <izvorni_sadrzaj>
      <item>GRADILIS društvo s ograničenom odgovornošću za građenje, trgovinu i usluge, Kapela Dvor, OIB 09123802564 zastupanog po punomoćniku Jozo Iličić</item>
    </izvorni_sadrzaj>
    <derivirana_varijabla naziv="DomainObject.Predmet.ProtuStrankaListFormatedOIB_1">
      <item>GRADILIS društvo s ograničenom odgovornošću za građenje, trgovinu i usluge, Kapela Dvor, OIB 09123802564 zastupanog po punomoćniku Jozo Iličić</item>
    </derivirana_varijabla>
  </DomainObject.Predmet.ProtuStrankaListFormatedOIB>
  <DomainObject.Predmet.ProtuStrankaListFormatedWithAdress>
    <izvorni_sadrzaj>
      <item>GRADILIS društvo s ograničenom odgovornošću za građenje, trgovinu i usluge, Kapela Dvor, Kapela Dvor 32, 33406 Kapela Dvor zastupanog po punomoćniku Jozo Iličić</item>
    </izvorni_sadrzaj>
    <derivirana_varijabla naziv="DomainObject.Predmet.ProtuStrankaListFormatedWithAdress_1">
      <item>GRADILIS društvo s ograničenom odgovornošću za građenje, trgovinu i usluge, Kapela Dvor, Kapela Dvor 32, 33406 Kapela Dvor zastupanog po punomoćniku Jozo Iličić</item>
    </derivirana_varijabla>
  </DomainObject.Predmet.ProtuStrankaListFormatedWithAdress>
  <DomainObject.Predmet.ProtuStrankaListFormatedWithAdressOIB>
    <izvorni_sadrzaj>
      <item>GRADILIS društvo s ograničenom odgovornošću za građenje, trgovinu i usluge, Kapela Dvor, OIB 09123802564, Kapela Dvor 32, 33406 Kapela Dvor zastupanog po punomoćniku Jozo Iličić</item>
    </izvorni_sadrzaj>
    <derivirana_varijabla naziv="DomainObject.Predmet.ProtuStrankaListFormatedWithAdressOIB_1">
      <item>GRADILIS društvo s ograničenom odgovornošću za građenje, trgovinu i usluge, Kapela Dvor, OIB 09123802564, Kapela Dvor 32, 33406 Kapela Dvor zastupanog po punomoćniku Jozo Iličić</item>
    </derivirana_varijabla>
  </DomainObject.Predmet.ProtuStrankaListFormatedWithAdressOIB>
  <DomainObject.Predmet.ProtuStrankaListNazivFormated>
    <izvorni_sadrzaj>
      <item>GRADILIS društvo s ograničenom odgovornošću za građenje, trgovinu i usluge, Kapela Dvor</item>
    </izvorni_sadrzaj>
    <derivirana_varijabla naziv="DomainObject.Predmet.ProtuStrankaListNazivFormated_1">
      <item>GRADILIS društvo s ograničenom odgovornošću za građenje, trgovinu i usluge, Kapela Dvor</item>
    </derivirana_varijabla>
  </DomainObject.Predmet.ProtuStrankaListNazivFormated>
  <DomainObject.Predmet.ProtuStrankaListNazivFormatedOIB>
    <izvorni_sadrzaj>
      <item>GRADILIS društvo s ograničenom odgovornošću za građenje, trgovinu i usluge, Kapela Dvor, OIB 09123802564</item>
    </izvorni_sadrzaj>
    <derivirana_varijabla naziv="DomainObject.Predmet.ProtuStrankaListNazivFormatedOIB_1">
      <item>GRADILIS društvo s ograničenom odgovornošću za građenje, trgovinu i usluge, Kapela Dvor, OIB 09123802564</item>
    </derivirana_varijabla>
  </DomainObject.Predmet.ProtuStrankaListNazivFormatedOIB>
  <DomainObject.Predmet.OstaliListFormated>
    <izvorni_sadrzaj>
      <item>Jozo Iličić punomoćnik sudionika u postupku GRADILIS društvo s ograničenom odgovornošću za građenje, trgovinu i usluge, Kapela Dvor</item>
    </izvorni_sadrzaj>
    <derivirana_varijabla naziv="DomainObject.Predmet.OstaliListFormated_1">
      <item>Jozo Iličić punomoćnik sudionika u postupku GRADILIS društvo s ograničenom odgovornošću za građenje, trgovinu i usluge, Kapela Dvor</item>
    </derivirana_varijabla>
  </DomainObject.Predmet.OstaliListFormated>
  <DomainObject.Predmet.OstaliListFormatedOIB>
    <izvorni_sadrzaj>
      <item>Jozo Iličić, OIB 99553363192 punomoćnik sudionika u postupku GRADILIS društvo s ograničenom odgovornošću za građenje, trgovinu i usluge, Kapela Dvor</item>
    </izvorni_sadrzaj>
    <derivirana_varijabla naziv="DomainObject.Predmet.OstaliListFormatedOIB_1">
      <item>Jozo Iličić, OIB 99553363192 punomoćnik sudionika u postupku GRADILIS društvo s ograničenom odgovornošću za građenje, trgovinu i usluge, Kapela Dvor</item>
    </derivirana_varijabla>
  </DomainObject.Predmet.OstaliListFormatedOIB>
  <DomainObject.Predmet.OstaliListFormatedWithAdress>
    <izvorni_sadrzaj>
      <item>Jozo Iličić, Kapela Dvor 32., 33406 Kapela Dvor punomoćnik sudionika u postupku GRADILIS društvo s ograničenom odgovornošću za građenje, trgovinu i usluge, Kapela Dvor</item>
    </izvorni_sadrzaj>
    <derivirana_varijabla naziv="DomainObject.Predmet.OstaliListFormatedWithAdress_1">
      <item>Jozo Iličić, Kapela Dvor 32., 33406 Kapela Dvor punomoćnik sudionika u postupku GRADILIS društvo s ograničenom odgovornošću za građenje, trgovinu i usluge, Kapela Dvor</item>
    </derivirana_varijabla>
  </DomainObject.Predmet.OstaliListFormatedWithAdress>
  <DomainObject.Predmet.OstaliListFormatedWithAdressOIB>
    <izvorni_sadrzaj>
      <item>Jozo Iličić, OIB 99553363192, Kapela Dvor 32., 33406 Kapela Dvor punomoćnik sudionika u postupku GRADILIS društvo s ograničenom odgovornošću za građenje, trgovinu i usluge, Kapela Dvor</item>
    </izvorni_sadrzaj>
    <derivirana_varijabla naziv="DomainObject.Predmet.OstaliListFormatedWithAdressOIB_1">
      <item>Jozo Iličić, OIB 99553363192, Kapela Dvor 32., 33406 Kapela Dvor punomoćnik sudionika u postupku GRADILIS društvo s ograničenom odgovornošću za građenje, trgovinu i usluge, Kapela Dvor</item>
    </derivirana_varijabla>
  </DomainObject.Predmet.OstaliListFormatedWithAdressOIB>
  <DomainObject.Predmet.OstaliListNazivFormated>
    <izvorni_sadrzaj>
      <item>Jozo Iličić</item>
    </izvorni_sadrzaj>
    <derivirana_varijabla naziv="DomainObject.Predmet.OstaliListNazivFormated_1">
      <item>Jozo Iličić</item>
    </derivirana_varijabla>
  </DomainObject.Predmet.OstaliListNazivFormated>
  <DomainObject.Predmet.OstaliListNazivFormatedOIB>
    <izvorni_sadrzaj>
      <item>Jozo Iličić, OIB 99553363192</item>
    </izvorni_sadrzaj>
    <derivirana_varijabla naziv="DomainObject.Predmet.OstaliListNazivFormatedOIB_1">
      <item>Jozo Iličić, OIB 99553363192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>St-50/2016-6</izvorni_sadrzaj>
    <derivirana_varijabla naziv="DomainObject.PoslovniBrojDokumenta_1">St-50/2016-6</derivirana_varijabla>
  </DomainObject.PoslovniBrojDokumenta>
  <DomainObject.Predmet.StrankaIDrugi>
    <izvorni_sadrzaj>Marko Iličić i dr.</izvorni_sadrzaj>
    <derivirana_varijabla naziv="DomainObject.Predmet.StrankaIDrugi_1">Marko Iličić i dr.</derivirana_varijabla>
  </DomainObject.Predmet.StrankaIDrugi>
  <DomainObject.Predmet.ProtustrankaIDrugi>
    <izvorni_sadrzaj>GRADILIS društvo s ograničenom odgovornošću za građenje, trgovinu i usluge, Kapela Dvor</izvorni_sadrzaj>
    <derivirana_varijabla naziv="DomainObject.Predmet.ProtustrankaIDrugi_1">GRADILIS društvo s ograničenom odgovornošću za građenje, trgovinu i usluge, Kapela Dvor</derivirana_varijabla>
  </DomainObject.Predmet.ProtustrankaIDrugi>
  <DomainObject.Predmet.StrankaIDrugiAdressOIB>
    <izvorni_sadrzaj>Marko Iličić, OIB 57036150203, Kapela Dvor 30, 33406 Kapela Dvor i dr.</izvorni_sadrzaj>
    <derivirana_varijabla naziv="DomainObject.Predmet.StrankaIDrugiAdressOIB_1">Marko Iličić, OIB 57036150203, Kapela Dvor 30, 33406 Kapela Dvor i dr.</derivirana_varijabla>
  </DomainObject.Predmet.StrankaIDrugiAdressOIB>
  <DomainObject.Predmet.ProtustrankaIDrugiAdressOIB>
    <izvorni_sadrzaj>GRADILIS društvo s ograničenom odgovornošću za građenje, trgovinu i usluge, Kapela Dvor, OIB 09123802564, Kapela Dvor 32, 33406 Kapela Dvor</izvorni_sadrzaj>
    <derivirana_varijabla naziv="DomainObject.Predmet.ProtustrankaIDrugiAdressOIB_1">GRADILIS društvo s ograničenom odgovornošću za građenje, trgovinu i usluge, Kapela Dvor, OIB 09123802564, Kapela Dvor 32, 33406 Kapela Dvor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Iličić</item>
      <item>GRADILIS društvo s ograničenom odgovornošću za građenje, trgovinu i usluge, Kapela Dvor</item>
      <item>FINANCIJSKA AGENCIJA, RC ZAGREB, Podružnica Bjelovar</item>
      <item>Jozo Iličić</item>
    </izvorni_sadrzaj>
    <derivirana_varijabla naziv="DomainObject.Predmet.SudioniciListNaziv_1">
      <item>Marko Iličić</item>
      <item>GRADILIS društvo s ograničenom odgovornošću za građenje, trgovinu i usluge, Kapela Dvor</item>
      <item>FINANCIJSKA AGENCIJA, RC ZAGREB, Podružnica Bjelovar</item>
      <item>Jozo Iličić</item>
    </derivirana_varijabla>
  </DomainObject.Predmet.SudioniciListNaziv>
  <DomainObject.Predmet.SudioniciListAdressOIB>
    <izvorni_sadrzaj>
      <item>Marko Iličić, OIB 57036150203, Kapela Dvor 30,33406 Kapela Dvor</item>
      <item>GRADILIS društvo s ograničenom odgovornošću za građenje, trgovinu i usluge, Kapela Dvor, OIB 09123802564, Kapela Dvor 32,33406 Kapela Dvor</item>
      <item>FINANCIJSKA AGENCIJA, RC ZAGREB, Podružnica Bjelovar, OIB 85821130368, F. Supila 4,43000 Bjelovar</item>
      <item>Jozo Iličić, OIB 99553363192, Kapela Dvor 32.,33406 Kapela Dvor</item>
    </izvorni_sadrzaj>
    <derivirana_varijabla naziv="DomainObject.Predmet.SudioniciListAdressOIB_1">
      <item>Marko Iličić, OIB 57036150203, Kapela Dvor 30,33406 Kapela Dvor</item>
      <item>GRADILIS društvo s ograničenom odgovornošću za građenje, trgovinu i usluge, Kapela Dvor, OIB 09123802564, Kapela Dvor 32,33406 Kapela Dvor</item>
      <item>FINANCIJSKA AGENCIJA, RC ZAGREB, Podružnica Bjelovar, OIB 85821130368, F. Supila 4,43000 Bjelovar</item>
      <item>Jozo Iličić, OIB 99553363192, Kapela Dvor 32.,33406 Kapela Dvor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4964E1-0479-4CDA-8D17-EC0F078EA0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544</properties:Words>
  <properties:Characters>2916</properties:Characters>
  <properties:Lines>72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2017-04-10T09:03:00Z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St-50/2016-6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